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59DB3" w14:textId="77777777" w:rsidR="00DD6E5F" w:rsidRDefault="00DD6E5F" w:rsidP="00AF23EB">
      <w:pPr>
        <w:tabs>
          <w:tab w:val="left" w:pos="284"/>
          <w:tab w:val="center" w:pos="5896"/>
        </w:tabs>
        <w:ind w:left="284"/>
      </w:pPr>
    </w:p>
    <w:p w14:paraId="7867F450" w14:textId="32BB96D1" w:rsidR="00645D54" w:rsidRDefault="00C217A7" w:rsidP="31B0B1C8">
      <w:pPr>
        <w:tabs>
          <w:tab w:val="left" w:pos="284"/>
          <w:tab w:val="center" w:pos="5896"/>
        </w:tabs>
        <w:ind w:left="284"/>
        <w:rPr>
          <w:noProof/>
          <w:sz w:val="22"/>
          <w:szCs w:val="22"/>
        </w:rPr>
      </w:pPr>
      <w:fldSimple w:instr="TITLE  \* Upper  \* MERGEFORMAT">
        <w:r w:rsidR="31B0B1C8" w:rsidRPr="31B0B1C8">
          <w:rPr>
            <w:sz w:val="22"/>
            <w:szCs w:val="22"/>
          </w:rPr>
          <w:t xml:space="preserve"> </w:t>
        </w:r>
      </w:fldSimple>
      <w:r>
        <w:tab/>
      </w:r>
      <w:r>
        <w:tab/>
      </w:r>
      <w:r>
        <w:tab/>
      </w:r>
      <w:r w:rsidR="31B0B1C8" w:rsidRPr="31B0B1C8">
        <w:rPr>
          <w:sz w:val="22"/>
          <w:szCs w:val="22"/>
        </w:rPr>
        <w:t xml:space="preserve">                                                                          </w:t>
      </w:r>
    </w:p>
    <w:p w14:paraId="4714AC21" w14:textId="77777777" w:rsidR="00645D54" w:rsidRDefault="31B0B1C8" w:rsidP="31B0B1C8">
      <w:pPr>
        <w:jc w:val="center"/>
        <w:rPr>
          <w:noProof/>
          <w:sz w:val="22"/>
          <w:szCs w:val="22"/>
        </w:rPr>
      </w:pPr>
      <w:r w:rsidRPr="31B0B1C8">
        <w:rPr>
          <w:sz w:val="22"/>
          <w:szCs w:val="22"/>
        </w:rPr>
        <w:t xml:space="preserve">  </w:t>
      </w:r>
    </w:p>
    <w:p w14:paraId="7F1C4C9F" w14:textId="77777777" w:rsidR="00645D54" w:rsidRDefault="00645D54" w:rsidP="31B0B1C8">
      <w:pPr>
        <w:jc w:val="center"/>
        <w:rPr>
          <w:noProof/>
          <w:sz w:val="22"/>
          <w:szCs w:val="22"/>
        </w:rPr>
      </w:pPr>
    </w:p>
    <w:p w14:paraId="7BB45968" w14:textId="77777777" w:rsidR="00645D54" w:rsidRDefault="00645D54" w:rsidP="31B0B1C8">
      <w:pPr>
        <w:jc w:val="center"/>
        <w:rPr>
          <w:noProof/>
          <w:sz w:val="22"/>
          <w:szCs w:val="22"/>
        </w:rPr>
      </w:pPr>
    </w:p>
    <w:p w14:paraId="50D6EF7B" w14:textId="77777777" w:rsidR="00645D54" w:rsidRDefault="00645D54" w:rsidP="31B0B1C8">
      <w:pPr>
        <w:jc w:val="center"/>
        <w:rPr>
          <w:noProof/>
          <w:sz w:val="22"/>
          <w:szCs w:val="22"/>
        </w:rPr>
      </w:pPr>
    </w:p>
    <w:p w14:paraId="60AE0F88" w14:textId="77777777" w:rsidR="00645D54" w:rsidRDefault="00645D54" w:rsidP="31B0B1C8">
      <w:pPr>
        <w:jc w:val="center"/>
        <w:rPr>
          <w:noProof/>
          <w:sz w:val="22"/>
          <w:szCs w:val="22"/>
        </w:rPr>
      </w:pPr>
    </w:p>
    <w:p w14:paraId="1096CA0C" w14:textId="77777777" w:rsidR="00B0217D" w:rsidRDefault="00B0217D" w:rsidP="31B0B1C8">
      <w:pPr>
        <w:jc w:val="center"/>
        <w:rPr>
          <w:noProof/>
          <w:sz w:val="22"/>
          <w:szCs w:val="22"/>
        </w:rPr>
      </w:pPr>
    </w:p>
    <w:p w14:paraId="03D1E895" w14:textId="79D699FA" w:rsidR="00B0217D" w:rsidRPr="005D48B5" w:rsidRDefault="001B4AF4" w:rsidP="31B0B1C8">
      <w:pPr>
        <w:rPr>
          <w:rFonts w:cs="Arial"/>
          <w:noProof/>
          <w:sz w:val="22"/>
          <w:szCs w:val="22"/>
        </w:rPr>
      </w:pPr>
      <w:r>
        <w:rPr>
          <w:rFonts w:ascii="Times New Roman" w:hAnsi="Times New Roman"/>
          <w:noProof/>
          <w:sz w:val="22"/>
        </w:rPr>
        <mc:AlternateContent>
          <mc:Choice Requires="wps">
            <w:drawing>
              <wp:anchor distT="0" distB="0" distL="114300" distR="114300" simplePos="0" relativeHeight="251665408" behindDoc="0" locked="0" layoutInCell="1" allowOverlap="1" wp14:anchorId="7798A9BA" wp14:editId="3F3FE1AF">
                <wp:simplePos x="0" y="0"/>
                <wp:positionH relativeFrom="column">
                  <wp:posOffset>4985468</wp:posOffset>
                </wp:positionH>
                <wp:positionV relativeFrom="paragraph">
                  <wp:posOffset>94063</wp:posOffset>
                </wp:positionV>
                <wp:extent cx="2068940" cy="429370"/>
                <wp:effectExtent l="0" t="0" r="0" b="8890"/>
                <wp:wrapNone/>
                <wp:docPr id="23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8940" cy="429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7640" w14:textId="2DF0A81D" w:rsidR="00800900" w:rsidRDefault="00800900">
                            <w:r w:rsidRPr="00722D34">
                              <w:rPr>
                                <w:rFonts w:cs="Arial"/>
                                <w:b/>
                                <w:noProof/>
                                <w:color w:val="002060"/>
                                <w:sz w:val="22"/>
                              </w:rPr>
                              <w:t>Zakázka</w:t>
                            </w:r>
                            <w:r w:rsidR="0072408A">
                              <w:rPr>
                                <w:rFonts w:cs="Arial"/>
                                <w:b/>
                                <w:noProof/>
                                <w:color w:val="002060"/>
                                <w:sz w:val="22"/>
                              </w:rPr>
                              <w:t xml:space="preserve"> </w:t>
                            </w:r>
                            <w:r w:rsidRPr="00722D34">
                              <w:rPr>
                                <w:rFonts w:cs="Arial"/>
                                <w:b/>
                                <w:noProof/>
                                <w:color w:val="002060"/>
                                <w:sz w:val="22"/>
                              </w:rPr>
                              <w:t xml:space="preserve">: </w:t>
                            </w:r>
                            <w:r>
                              <w:rPr>
                                <w:rFonts w:cs="Arial"/>
                                <w:b/>
                                <w:noProof/>
                                <w:color w:val="002060"/>
                                <w:sz w:val="22"/>
                              </w:rPr>
                              <w:t>K</w:t>
                            </w:r>
                            <w:r w:rsidR="00F15993">
                              <w:rPr>
                                <w:rFonts w:cs="Arial"/>
                                <w:b/>
                                <w:noProof/>
                                <w:color w:val="002060"/>
                                <w:sz w:val="22"/>
                              </w:rPr>
                              <w:t>2</w:t>
                            </w:r>
                            <w:r w:rsidR="00701E4D">
                              <w:rPr>
                                <w:rFonts w:cs="Arial"/>
                                <w:b/>
                                <w:noProof/>
                                <w:color w:val="002060"/>
                                <w:sz w:val="22"/>
                              </w:rPr>
                              <w:t>3051</w:t>
                            </w:r>
                            <w:r w:rsidR="0072408A">
                              <w:rPr>
                                <w:rFonts w:cs="Arial"/>
                                <w:b/>
                                <w:noProof/>
                                <w:color w:val="002060"/>
                                <w:sz w:val="22"/>
                              </w:rPr>
                              <w:t>01</w:t>
                            </w:r>
                            <w:r w:rsidR="00F15993">
                              <w:rPr>
                                <w:rFonts w:cs="Arial"/>
                                <w:b/>
                                <w:noProof/>
                                <w:color w:val="002060"/>
                                <w:sz w:val="2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56324CA">
              <v:shapetype id="_x0000_t202" coordsize="21600,21600" o:spt="202" path="m,l,21600r21600,l21600,xe" w14:anchorId="7798A9BA">
                <v:stroke joinstyle="miter"/>
                <v:path gradientshapeok="t" o:connecttype="rect"/>
              </v:shapetype>
              <v:shape id="Text Box 6" style="position:absolute;left:0;text-align:left;margin-left:392.55pt;margin-top:7.4pt;width:162.9pt;height:33.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">
                <v:textbox>
                  <w:txbxContent>
                    <w:p w:rsidR="00800900" w:rsidRDefault="00800900" w14:paraId="3276F1F4" w14:textId="2DF0A81D">
                      <w:r w:rsidRPr="00722D34">
                        <w:rPr>
                          <w:rFonts w:cs="Arial"/>
                          <w:b/>
                          <w:noProof/>
                          <w:color w:val="002060"/>
                          <w:sz w:val="22"/>
                        </w:rPr>
                        <w:t>Zakázka</w:t>
                      </w:r>
                      <w:r w:rsidR="0072408A">
                        <w:rPr>
                          <w:rFonts w:cs="Arial"/>
                          <w:b/>
                          <w:noProof/>
                          <w:color w:val="002060"/>
                          <w:sz w:val="22"/>
                        </w:rPr>
                        <w:t xml:space="preserve"> </w:t>
                      </w:r>
                      <w:r w:rsidRPr="00722D34">
                        <w:rPr>
                          <w:rFonts w:cs="Arial"/>
                          <w:b/>
                          <w:noProof/>
                          <w:color w:val="002060"/>
                          <w:sz w:val="22"/>
                        </w:rPr>
                        <w:t xml:space="preserve">: </w:t>
                      </w:r>
                      <w:r>
                        <w:rPr>
                          <w:rFonts w:cs="Arial"/>
                          <w:b/>
                          <w:noProof/>
                          <w:color w:val="002060"/>
                          <w:sz w:val="22"/>
                        </w:rPr>
                        <w:t>K</w:t>
                      </w:r>
                      <w:r w:rsidR="00F15993">
                        <w:rPr>
                          <w:rFonts w:cs="Arial"/>
                          <w:b/>
                          <w:noProof/>
                          <w:color w:val="002060"/>
                          <w:sz w:val="22"/>
                        </w:rPr>
                        <w:t>2</w:t>
                      </w:r>
                      <w:r w:rsidR="00701E4D">
                        <w:rPr>
                          <w:rFonts w:cs="Arial"/>
                          <w:b/>
                          <w:noProof/>
                          <w:color w:val="002060"/>
                          <w:sz w:val="22"/>
                        </w:rPr>
                        <w:t>3051</w:t>
                      </w:r>
                      <w:r w:rsidR="0072408A">
                        <w:rPr>
                          <w:rFonts w:cs="Arial"/>
                          <w:b/>
                          <w:noProof/>
                          <w:color w:val="002060"/>
                          <w:sz w:val="22"/>
                        </w:rPr>
                        <w:t>01</w:t>
                      </w:r>
                      <w:r w:rsidR="00F15993">
                        <w:rPr>
                          <w:rFonts w:cs="Arial"/>
                          <w:b/>
                          <w:noProof/>
                          <w:color w:val="002060"/>
                          <w:sz w:val="22"/>
                        </w:rPr>
                        <w:t>4</w:t>
                      </w:r>
                    </w:p>
                  </w:txbxContent>
                </v:textbox>
              </v:shape>
            </w:pict>
          </mc:Fallback>
        </mc:AlternateContent>
      </w:r>
      <w:r>
        <w:rPr>
          <w:rFonts w:ascii="Times New Roman" w:hAnsi="Times New Roman"/>
          <w:noProof/>
          <w:sz w:val="22"/>
        </w:rPr>
        <mc:AlternateContent>
          <mc:Choice Requires="wps">
            <w:drawing>
              <wp:anchor distT="0" distB="0" distL="114300" distR="114300" simplePos="0" relativeHeight="251666432" behindDoc="0" locked="0" layoutInCell="1" allowOverlap="1" wp14:anchorId="36B44C1E" wp14:editId="158A55BA">
                <wp:simplePos x="0" y="0"/>
                <wp:positionH relativeFrom="column">
                  <wp:posOffset>1995805</wp:posOffset>
                </wp:positionH>
                <wp:positionV relativeFrom="paragraph">
                  <wp:posOffset>97790</wp:posOffset>
                </wp:positionV>
                <wp:extent cx="1240155" cy="285750"/>
                <wp:effectExtent l="0" t="0" r="0" b="0"/>
                <wp:wrapNone/>
                <wp:docPr id="231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015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5EB6" w14:textId="70760C15" w:rsidR="00800900" w:rsidRDefault="00701E4D">
                            <w:r>
                              <w:rPr>
                                <w:rFonts w:cs="Arial"/>
                                <w:b/>
                                <w:noProof/>
                                <w:color w:val="002060"/>
                                <w:sz w:val="22"/>
                              </w:rPr>
                              <w:t>Červen 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C20F1A3">
              <v:shape id="Text Box 7" style="position:absolute;left:0;text-align:left;margin-left:157.15pt;margin-top:7.7pt;width:97.65pt;height: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" w14:anchorId="36B44C1E">
                <v:textbox>
                  <w:txbxContent>
                    <w:p w:rsidR="00800900" w:rsidRDefault="00701E4D" w14:paraId="2D49E52D" w14:textId="70760C15">
                      <w:r>
                        <w:rPr>
                          <w:rFonts w:cs="Arial"/>
                          <w:b/>
                          <w:noProof/>
                          <w:color w:val="002060"/>
                          <w:sz w:val="22"/>
                        </w:rPr>
                        <w:t>Červen 2023</w:t>
                      </w:r>
                    </w:p>
                  </w:txbxContent>
                </v:textbox>
              </v:shape>
            </w:pict>
          </mc:Fallback>
        </mc:AlternateContent>
      </w:r>
      <w:r w:rsidR="00B0217D" w:rsidRPr="005D48B5">
        <w:rPr>
          <w:rFonts w:cs="Arial"/>
          <w:noProof/>
          <w:sz w:val="22"/>
        </w:rPr>
        <w:tab/>
      </w:r>
      <w:r w:rsidR="00B0217D" w:rsidRPr="005D48B5">
        <w:rPr>
          <w:rFonts w:cs="Arial"/>
          <w:noProof/>
          <w:sz w:val="22"/>
        </w:rPr>
        <w:tab/>
      </w:r>
      <w:r w:rsidR="00B0217D" w:rsidRPr="005D48B5">
        <w:rPr>
          <w:rFonts w:cs="Arial"/>
          <w:noProof/>
          <w:sz w:val="22"/>
        </w:rPr>
        <w:tab/>
      </w:r>
      <w:r w:rsidR="00B0217D" w:rsidRPr="005D48B5">
        <w:rPr>
          <w:rFonts w:cs="Arial"/>
          <w:noProof/>
          <w:sz w:val="22"/>
        </w:rPr>
        <w:tab/>
      </w:r>
      <w:r w:rsidR="00B0217D" w:rsidRPr="005D48B5">
        <w:rPr>
          <w:rFonts w:cs="Arial"/>
          <w:noProof/>
          <w:sz w:val="22"/>
        </w:rPr>
        <w:tab/>
      </w:r>
    </w:p>
    <w:p w14:paraId="26D454C7" w14:textId="77777777" w:rsidR="00B0217D" w:rsidRPr="00B77013" w:rsidRDefault="00B0217D" w:rsidP="31B0B1C8">
      <w:pPr>
        <w:ind w:left="3261"/>
        <w:rPr>
          <w:rFonts w:cs="Arial"/>
          <w:b/>
          <w:bCs/>
          <w:noProof/>
          <w:color w:val="002060"/>
          <w:sz w:val="22"/>
          <w:szCs w:val="22"/>
        </w:rPr>
      </w:pPr>
      <w:r w:rsidRPr="00B77013">
        <w:rPr>
          <w:rFonts w:cs="Arial"/>
          <w:b/>
          <w:noProof/>
          <w:color w:val="002060"/>
          <w:sz w:val="22"/>
        </w:rPr>
        <w:tab/>
      </w:r>
      <w:r w:rsidRPr="00B77013">
        <w:rPr>
          <w:rFonts w:cs="Arial"/>
          <w:b/>
          <w:noProof/>
          <w:color w:val="002060"/>
          <w:sz w:val="22"/>
        </w:rPr>
        <w:tab/>
      </w:r>
      <w:r w:rsidRPr="00B77013">
        <w:rPr>
          <w:rFonts w:cs="Arial"/>
          <w:b/>
          <w:noProof/>
          <w:color w:val="002060"/>
          <w:sz w:val="22"/>
        </w:rPr>
        <w:tab/>
      </w:r>
      <w:r w:rsidRPr="00B77013">
        <w:rPr>
          <w:rFonts w:cs="Arial"/>
          <w:b/>
          <w:noProof/>
          <w:color w:val="002060"/>
          <w:sz w:val="22"/>
        </w:rPr>
        <w:tab/>
      </w:r>
      <w:r w:rsidRPr="00B77013">
        <w:rPr>
          <w:rFonts w:cs="Arial"/>
          <w:b/>
          <w:noProof/>
          <w:color w:val="002060"/>
          <w:sz w:val="22"/>
        </w:rPr>
        <w:tab/>
      </w:r>
      <w:r w:rsidRPr="00B77013">
        <w:rPr>
          <w:rFonts w:cs="Arial"/>
          <w:b/>
          <w:noProof/>
          <w:color w:val="002060"/>
          <w:sz w:val="22"/>
        </w:rPr>
        <w:tab/>
      </w:r>
    </w:p>
    <w:p w14:paraId="3AC5160F" w14:textId="77777777" w:rsidR="00645D54" w:rsidRPr="00B77013" w:rsidRDefault="00645D54" w:rsidP="31B0B1C8">
      <w:pPr>
        <w:jc w:val="center"/>
        <w:rPr>
          <w:rFonts w:cs="Arial"/>
          <w:noProof/>
          <w:sz w:val="22"/>
          <w:szCs w:val="22"/>
        </w:rPr>
      </w:pPr>
    </w:p>
    <w:p w14:paraId="35EC0708" w14:textId="6DE61C65" w:rsidR="00AF23EB" w:rsidRPr="00B77013" w:rsidRDefault="001B4AF4" w:rsidP="31B0B1C8">
      <w:pPr>
        <w:tabs>
          <w:tab w:val="left" w:pos="10773"/>
        </w:tabs>
        <w:ind w:left="3119" w:right="310"/>
        <w:jc w:val="center"/>
        <w:rPr>
          <w:rFonts w:cs="Arial"/>
          <w:b/>
          <w:bCs/>
          <w:noProof/>
          <w:color w:val="002060"/>
          <w:spacing w:val="24"/>
          <w:sz w:val="36"/>
          <w:szCs w:val="36"/>
        </w:rPr>
      </w:pPr>
      <w:r>
        <w:rPr>
          <w:rFonts w:cs="Arial"/>
          <w:b/>
          <w:noProof/>
          <w:color w:val="002060"/>
          <w:spacing w:val="24"/>
          <w:sz w:val="36"/>
          <w:szCs w:val="36"/>
        </w:rPr>
        <mc:AlternateContent>
          <mc:Choice Requires="wps">
            <w:drawing>
              <wp:anchor distT="0" distB="0" distL="114300" distR="114300" simplePos="0" relativeHeight="251668480" behindDoc="0" locked="0" layoutInCell="1" allowOverlap="1" wp14:anchorId="3DD8E501" wp14:editId="77CCBE3B">
                <wp:simplePos x="0" y="0"/>
                <wp:positionH relativeFrom="margin">
                  <wp:posOffset>1916264</wp:posOffset>
                </wp:positionH>
                <wp:positionV relativeFrom="paragraph">
                  <wp:posOffset>168689</wp:posOffset>
                </wp:positionV>
                <wp:extent cx="4667333" cy="3822700"/>
                <wp:effectExtent l="0" t="0" r="0" b="6350"/>
                <wp:wrapNone/>
                <wp:docPr id="2877" name="Textové pole 2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333" cy="3822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470D5C" w14:textId="77777777" w:rsidR="00F15993" w:rsidRDefault="00F15993" w:rsidP="00691126">
                            <w:pPr>
                              <w:tabs>
                                <w:tab w:val="left" w:pos="10773"/>
                              </w:tabs>
                              <w:ind w:right="310"/>
                              <w:jc w:val="center"/>
                              <w:rPr>
                                <w:rFonts w:cs="Arial"/>
                                <w:b/>
                                <w:caps/>
                                <w:noProof/>
                                <w:color w:val="002060"/>
                                <w:sz w:val="36"/>
                                <w:szCs w:val="36"/>
                              </w:rPr>
                            </w:pPr>
                          </w:p>
                          <w:p w14:paraId="7338A53E" w14:textId="3B21304F" w:rsidR="00800900" w:rsidRDefault="00800900" w:rsidP="00691126">
                            <w:pPr>
                              <w:tabs>
                                <w:tab w:val="left" w:pos="10773"/>
                              </w:tabs>
                              <w:ind w:right="310"/>
                              <w:jc w:val="center"/>
                              <w:rPr>
                                <w:rFonts w:cs="Arial"/>
                                <w:b/>
                                <w:caps/>
                                <w:noProof/>
                                <w:color w:val="002060"/>
                                <w:sz w:val="36"/>
                                <w:szCs w:val="36"/>
                              </w:rPr>
                            </w:pPr>
                            <w:r w:rsidRPr="006D38F3">
                              <w:rPr>
                                <w:rFonts w:cs="Arial"/>
                                <w:b/>
                                <w:caps/>
                                <w:noProof/>
                                <w:color w:val="002060"/>
                                <w:sz w:val="36"/>
                                <w:szCs w:val="36"/>
                              </w:rPr>
                              <w:t>PROJEKTOVÁ DOKUMENTACE</w:t>
                            </w:r>
                            <w:r>
                              <w:rPr>
                                <w:rFonts w:cs="Arial"/>
                                <w:b/>
                                <w:caps/>
                                <w:noProof/>
                                <w:color w:val="002060"/>
                                <w:sz w:val="36"/>
                                <w:szCs w:val="36"/>
                              </w:rPr>
                              <w:t xml:space="preserve"> </w:t>
                            </w:r>
                          </w:p>
                          <w:p w14:paraId="5F282ACA" w14:textId="16003463" w:rsidR="00800900" w:rsidRDefault="00800900" w:rsidP="00691126">
                            <w:pPr>
                              <w:tabs>
                                <w:tab w:val="left" w:pos="10773"/>
                              </w:tabs>
                              <w:ind w:right="310"/>
                              <w:jc w:val="center"/>
                              <w:rPr>
                                <w:rFonts w:cs="Arial"/>
                                <w:b/>
                                <w:caps/>
                                <w:noProof/>
                                <w:color w:val="002060"/>
                                <w:sz w:val="36"/>
                                <w:szCs w:val="36"/>
                              </w:rPr>
                            </w:pPr>
                            <w:r>
                              <w:rPr>
                                <w:rFonts w:cs="Arial"/>
                                <w:b/>
                                <w:caps/>
                                <w:noProof/>
                                <w:color w:val="002060"/>
                                <w:sz w:val="36"/>
                                <w:szCs w:val="36"/>
                              </w:rPr>
                              <w:t xml:space="preserve">PRO VYDÁNÍ </w:t>
                            </w:r>
                            <w:r w:rsidR="00701E4D">
                              <w:rPr>
                                <w:rFonts w:cs="Arial"/>
                                <w:b/>
                                <w:caps/>
                                <w:noProof/>
                                <w:color w:val="002060"/>
                                <w:sz w:val="36"/>
                                <w:szCs w:val="36"/>
                              </w:rPr>
                              <w:t>STAVEBNÍHO</w:t>
                            </w:r>
                            <w:r w:rsidR="00F15993">
                              <w:rPr>
                                <w:rFonts w:cs="Arial"/>
                                <w:b/>
                                <w:caps/>
                                <w:noProof/>
                                <w:color w:val="002060"/>
                                <w:sz w:val="36"/>
                                <w:szCs w:val="36"/>
                              </w:rPr>
                              <w:t xml:space="preserve"> </w:t>
                            </w:r>
                            <w:r>
                              <w:rPr>
                                <w:rFonts w:cs="Arial"/>
                                <w:b/>
                                <w:caps/>
                                <w:noProof/>
                                <w:color w:val="002060"/>
                                <w:sz w:val="36"/>
                                <w:szCs w:val="36"/>
                              </w:rPr>
                              <w:t>povolení</w:t>
                            </w:r>
                          </w:p>
                          <w:p w14:paraId="6DC3165B" w14:textId="77777777" w:rsidR="00800900" w:rsidRDefault="00800900" w:rsidP="00691126">
                            <w:pPr>
                              <w:jc w:val="center"/>
                              <w:rPr>
                                <w:rFonts w:ascii="Calibri" w:hAnsi="Calibri"/>
                                <w:b/>
                                <w:noProof/>
                                <w:color w:val="365F91"/>
                                <w:spacing w:val="24"/>
                              </w:rPr>
                            </w:pPr>
                          </w:p>
                          <w:p w14:paraId="703D9EB6" w14:textId="77777777" w:rsidR="00800900" w:rsidRDefault="00800900" w:rsidP="00691126">
                            <w:pPr>
                              <w:jc w:val="center"/>
                              <w:rPr>
                                <w:rFonts w:ascii="Calibri" w:hAnsi="Calibri"/>
                                <w:b/>
                                <w:noProof/>
                                <w:color w:val="365F91"/>
                                <w:spacing w:val="24"/>
                              </w:rPr>
                            </w:pPr>
                          </w:p>
                          <w:p w14:paraId="06FE9D7D" w14:textId="77777777" w:rsidR="00800900" w:rsidRDefault="00800900" w:rsidP="00691126">
                            <w:pPr>
                              <w:jc w:val="center"/>
                              <w:rPr>
                                <w:rFonts w:ascii="Calibri" w:hAnsi="Calibri"/>
                                <w:b/>
                                <w:noProof/>
                                <w:color w:val="365F91"/>
                                <w:spacing w:val="24"/>
                              </w:rPr>
                            </w:pPr>
                          </w:p>
                          <w:p w14:paraId="70EC7124" w14:textId="77777777" w:rsidR="00800900" w:rsidRPr="00A14DDB" w:rsidRDefault="00800900" w:rsidP="00A14DDB">
                            <w:pPr>
                              <w:ind w:left="851" w:right="-354"/>
                              <w:jc w:val="left"/>
                              <w:rPr>
                                <w:rFonts w:cs="Arial"/>
                                <w:b/>
                                <w:bCs/>
                                <w:i/>
                                <w:iCs/>
                                <w:color w:val="002060"/>
                                <w:sz w:val="32"/>
                                <w:szCs w:val="32"/>
                                <w:u w:val="single"/>
                              </w:rPr>
                            </w:pPr>
                            <w:r>
                              <w:rPr>
                                <w:rFonts w:cs="Arial"/>
                                <w:b/>
                                <w:bCs/>
                                <w:color w:val="002060"/>
                                <w:sz w:val="32"/>
                                <w:szCs w:val="32"/>
                                <w:u w:val="single"/>
                              </w:rPr>
                              <w:t>B. SOUHRNNÁ TECHNICKÁ ZPRÁVA</w:t>
                            </w:r>
                          </w:p>
                          <w:p w14:paraId="39BD5CC7" w14:textId="77777777" w:rsidR="00800900" w:rsidRPr="00B11E9D" w:rsidRDefault="00800900" w:rsidP="00691126">
                            <w:pPr>
                              <w:jc w:val="center"/>
                              <w:rPr>
                                <w:rFonts w:ascii="Calibri" w:hAnsi="Calibri"/>
                                <w:b/>
                                <w:noProof/>
                                <w:color w:val="365F91"/>
                                <w:spacing w:val="24"/>
                              </w:rPr>
                            </w:pPr>
                          </w:p>
                          <w:p w14:paraId="309D0AF2" w14:textId="77777777" w:rsidR="00800900" w:rsidRPr="00B11E9D" w:rsidRDefault="00800900" w:rsidP="00691126">
                            <w:pPr>
                              <w:spacing w:before="60"/>
                              <w:jc w:val="center"/>
                              <w:rPr>
                                <w:rFonts w:cs="Arial"/>
                                <w:b/>
                                <w:color w:val="002060"/>
                                <w:sz w:val="32"/>
                                <w:szCs w:val="32"/>
                              </w:rPr>
                            </w:pPr>
                          </w:p>
                          <w:p w14:paraId="13B9B8CA" w14:textId="77777777" w:rsidR="00800900" w:rsidRDefault="00800900" w:rsidP="00691126">
                            <w:pPr>
                              <w:spacing w:before="60"/>
                              <w:jc w:val="center"/>
                              <w:rPr>
                                <w:rFonts w:cs="Arial"/>
                                <w:b/>
                                <w:color w:val="002060"/>
                                <w:sz w:val="32"/>
                                <w:szCs w:val="32"/>
                              </w:rPr>
                            </w:pPr>
                          </w:p>
                          <w:p w14:paraId="56F2CCD0" w14:textId="77777777" w:rsidR="00800900" w:rsidRDefault="00800900" w:rsidP="00691126">
                            <w:pPr>
                              <w:spacing w:before="60"/>
                              <w:jc w:val="center"/>
                              <w:rPr>
                                <w:rFonts w:cs="Arial"/>
                                <w:b/>
                                <w:color w:val="002060"/>
                                <w:sz w:val="32"/>
                                <w:szCs w:val="32"/>
                              </w:rPr>
                            </w:pPr>
                          </w:p>
                          <w:p w14:paraId="3BA82094" w14:textId="77777777" w:rsidR="00800900" w:rsidRDefault="00800900" w:rsidP="00691126">
                            <w:pPr>
                              <w:spacing w:before="60"/>
                              <w:jc w:val="center"/>
                              <w:rPr>
                                <w:rFonts w:cs="Arial"/>
                                <w:b/>
                                <w:color w:val="002060"/>
                                <w:sz w:val="32"/>
                                <w:szCs w:val="32"/>
                              </w:rPr>
                            </w:pPr>
                          </w:p>
                          <w:p w14:paraId="3BF69F83" w14:textId="77777777" w:rsidR="00800900" w:rsidRPr="000C5CAB" w:rsidRDefault="00800900" w:rsidP="00691126">
                            <w:pPr>
                              <w:spacing w:before="60"/>
                              <w:jc w:val="center"/>
                              <w:rPr>
                                <w:rFonts w:cs="Arial"/>
                                <w:b/>
                                <w:color w:val="002060"/>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w:pict w14:anchorId="5242EE7A">
              <v:shape id="Textové pole 2877" style="position:absolute;left:0;text-align:left;margin-left:150.9pt;margin-top:13.3pt;width:367.5pt;height:301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" w14:anchorId="3DD8E501">
                <v:textbox>
                  <w:txbxContent>
                    <w:p w:rsidR="00F15993" w:rsidP="00691126" w:rsidRDefault="00F15993" w14:paraId="672A6659" w14:textId="77777777">
                      <w:pPr>
                        <w:tabs>
                          <w:tab w:val="left" w:pos="10773"/>
                        </w:tabs>
                        <w:ind w:right="310"/>
                        <w:jc w:val="center"/>
                        <w:rPr>
                          <w:rFonts w:cs="Arial"/>
                          <w:b/>
                          <w:caps/>
                          <w:noProof/>
                          <w:color w:val="002060"/>
                          <w:sz w:val="36"/>
                          <w:szCs w:val="36"/>
                        </w:rPr>
                      </w:pPr>
                    </w:p>
                    <w:p w:rsidR="00800900" w:rsidP="00691126" w:rsidRDefault="00800900" w14:paraId="6A5F2C08" w14:textId="3B21304F">
                      <w:pPr>
                        <w:tabs>
                          <w:tab w:val="left" w:pos="10773"/>
                        </w:tabs>
                        <w:ind w:right="310"/>
                        <w:jc w:val="center"/>
                        <w:rPr>
                          <w:rFonts w:cs="Arial"/>
                          <w:b/>
                          <w:caps/>
                          <w:noProof/>
                          <w:color w:val="002060"/>
                          <w:sz w:val="36"/>
                          <w:szCs w:val="36"/>
                        </w:rPr>
                      </w:pPr>
                      <w:r w:rsidRPr="006D38F3">
                        <w:rPr>
                          <w:rFonts w:cs="Arial"/>
                          <w:b/>
                          <w:caps/>
                          <w:noProof/>
                          <w:color w:val="002060"/>
                          <w:sz w:val="36"/>
                          <w:szCs w:val="36"/>
                        </w:rPr>
                        <w:t>PROJEKTOVÁ DOKUMENTACE</w:t>
                      </w:r>
                      <w:r>
                        <w:rPr>
                          <w:rFonts w:cs="Arial"/>
                          <w:b/>
                          <w:caps/>
                          <w:noProof/>
                          <w:color w:val="002060"/>
                          <w:sz w:val="36"/>
                          <w:szCs w:val="36"/>
                        </w:rPr>
                        <w:t xml:space="preserve"> </w:t>
                      </w:r>
                    </w:p>
                    <w:p w:rsidR="00800900" w:rsidP="00691126" w:rsidRDefault="00800900" w14:paraId="1B8D4323" w14:textId="16003463">
                      <w:pPr>
                        <w:tabs>
                          <w:tab w:val="left" w:pos="10773"/>
                        </w:tabs>
                        <w:ind w:right="310"/>
                        <w:jc w:val="center"/>
                        <w:rPr>
                          <w:rFonts w:cs="Arial"/>
                          <w:b/>
                          <w:caps/>
                          <w:noProof/>
                          <w:color w:val="002060"/>
                          <w:sz w:val="36"/>
                          <w:szCs w:val="36"/>
                        </w:rPr>
                      </w:pPr>
                      <w:r>
                        <w:rPr>
                          <w:rFonts w:cs="Arial"/>
                          <w:b/>
                          <w:caps/>
                          <w:noProof/>
                          <w:color w:val="002060"/>
                          <w:sz w:val="36"/>
                          <w:szCs w:val="36"/>
                        </w:rPr>
                        <w:t xml:space="preserve">PRO VYDÁNÍ </w:t>
                      </w:r>
                      <w:r w:rsidR="00701E4D">
                        <w:rPr>
                          <w:rFonts w:cs="Arial"/>
                          <w:b/>
                          <w:caps/>
                          <w:noProof/>
                          <w:color w:val="002060"/>
                          <w:sz w:val="36"/>
                          <w:szCs w:val="36"/>
                        </w:rPr>
                        <w:t>STAVEBNÍHO</w:t>
                      </w:r>
                      <w:r w:rsidR="00F15993">
                        <w:rPr>
                          <w:rFonts w:cs="Arial"/>
                          <w:b/>
                          <w:caps/>
                          <w:noProof/>
                          <w:color w:val="002060"/>
                          <w:sz w:val="36"/>
                          <w:szCs w:val="36"/>
                        </w:rPr>
                        <w:t xml:space="preserve"> </w:t>
                      </w:r>
                      <w:r>
                        <w:rPr>
                          <w:rFonts w:cs="Arial"/>
                          <w:b/>
                          <w:caps/>
                          <w:noProof/>
                          <w:color w:val="002060"/>
                          <w:sz w:val="36"/>
                          <w:szCs w:val="36"/>
                        </w:rPr>
                        <w:t>povolení</w:t>
                      </w:r>
                    </w:p>
                    <w:p w:rsidR="00800900" w:rsidP="00691126" w:rsidRDefault="00800900" w14:paraId="0A37501D" w14:textId="77777777">
                      <w:pPr>
                        <w:jc w:val="center"/>
                        <w:rPr>
                          <w:rFonts w:ascii="Calibri" w:hAnsi="Calibri"/>
                          <w:b/>
                          <w:noProof/>
                          <w:color w:val="365F91"/>
                          <w:spacing w:val="24"/>
                        </w:rPr>
                      </w:pPr>
                    </w:p>
                    <w:p w:rsidR="00800900" w:rsidP="00691126" w:rsidRDefault="00800900" w14:paraId="5DAB6C7B" w14:textId="77777777">
                      <w:pPr>
                        <w:jc w:val="center"/>
                        <w:rPr>
                          <w:rFonts w:ascii="Calibri" w:hAnsi="Calibri"/>
                          <w:b/>
                          <w:noProof/>
                          <w:color w:val="365F91"/>
                          <w:spacing w:val="24"/>
                        </w:rPr>
                      </w:pPr>
                    </w:p>
                    <w:p w:rsidR="00800900" w:rsidP="00691126" w:rsidRDefault="00800900" w14:paraId="02EB378F" w14:textId="77777777">
                      <w:pPr>
                        <w:jc w:val="center"/>
                        <w:rPr>
                          <w:rFonts w:ascii="Calibri" w:hAnsi="Calibri"/>
                          <w:b/>
                          <w:noProof/>
                          <w:color w:val="365F91"/>
                          <w:spacing w:val="24"/>
                        </w:rPr>
                      </w:pPr>
                    </w:p>
                    <w:p w:rsidRPr="00A14DDB" w:rsidR="00800900" w:rsidP="00A14DDB" w:rsidRDefault="00800900" w14:paraId="0C8C549F" w14:textId="77777777">
                      <w:pPr>
                        <w:ind w:left="851" w:right="-354"/>
                        <w:jc w:val="left"/>
                        <w:rPr>
                          <w:rFonts w:cs="Arial"/>
                          <w:b/>
                          <w:bCs/>
                          <w:i/>
                          <w:iCs/>
                          <w:color w:val="002060"/>
                          <w:sz w:val="32"/>
                          <w:szCs w:val="32"/>
                          <w:u w:val="single"/>
                        </w:rPr>
                      </w:pPr>
                      <w:r>
                        <w:rPr>
                          <w:rFonts w:cs="Arial"/>
                          <w:b/>
                          <w:bCs/>
                          <w:color w:val="002060"/>
                          <w:sz w:val="32"/>
                          <w:szCs w:val="32"/>
                          <w:u w:val="single"/>
                        </w:rPr>
                        <w:t>B. SOUHRNNÁ TECHNICKÁ ZPRÁVA</w:t>
                      </w:r>
                    </w:p>
                    <w:p w:rsidRPr="00B11E9D" w:rsidR="00800900" w:rsidP="00691126" w:rsidRDefault="00800900" w14:paraId="6A05A809" w14:textId="77777777">
                      <w:pPr>
                        <w:jc w:val="center"/>
                        <w:rPr>
                          <w:rFonts w:ascii="Calibri" w:hAnsi="Calibri"/>
                          <w:b/>
                          <w:noProof/>
                          <w:color w:val="365F91"/>
                          <w:spacing w:val="24"/>
                        </w:rPr>
                      </w:pPr>
                    </w:p>
                    <w:p w:rsidRPr="00B11E9D" w:rsidR="00800900" w:rsidP="00691126" w:rsidRDefault="00800900" w14:paraId="5A39BBE3" w14:textId="77777777">
                      <w:pPr>
                        <w:spacing w:before="60"/>
                        <w:jc w:val="center"/>
                        <w:rPr>
                          <w:rFonts w:cs="Arial"/>
                          <w:b/>
                          <w:color w:val="002060"/>
                          <w:sz w:val="32"/>
                          <w:szCs w:val="32"/>
                        </w:rPr>
                      </w:pPr>
                    </w:p>
                    <w:p w:rsidR="00800900" w:rsidP="00691126" w:rsidRDefault="00800900" w14:paraId="41C8F396" w14:textId="77777777">
                      <w:pPr>
                        <w:spacing w:before="60"/>
                        <w:jc w:val="center"/>
                        <w:rPr>
                          <w:rFonts w:cs="Arial"/>
                          <w:b/>
                          <w:color w:val="002060"/>
                          <w:sz w:val="32"/>
                          <w:szCs w:val="32"/>
                        </w:rPr>
                      </w:pPr>
                    </w:p>
                    <w:p w:rsidR="00800900" w:rsidP="00691126" w:rsidRDefault="00800900" w14:paraId="72A3D3EC" w14:textId="77777777">
                      <w:pPr>
                        <w:spacing w:before="60"/>
                        <w:jc w:val="center"/>
                        <w:rPr>
                          <w:rFonts w:cs="Arial"/>
                          <w:b/>
                          <w:color w:val="002060"/>
                          <w:sz w:val="32"/>
                          <w:szCs w:val="32"/>
                        </w:rPr>
                      </w:pPr>
                    </w:p>
                    <w:p w:rsidR="00800900" w:rsidP="00691126" w:rsidRDefault="00800900" w14:paraId="0D0B940D" w14:textId="77777777">
                      <w:pPr>
                        <w:spacing w:before="60"/>
                        <w:jc w:val="center"/>
                        <w:rPr>
                          <w:rFonts w:cs="Arial"/>
                          <w:b/>
                          <w:color w:val="002060"/>
                          <w:sz w:val="32"/>
                          <w:szCs w:val="32"/>
                        </w:rPr>
                      </w:pPr>
                    </w:p>
                    <w:p w:rsidRPr="000C5CAB" w:rsidR="00800900" w:rsidP="00691126" w:rsidRDefault="00800900" w14:paraId="0E27B00A" w14:textId="77777777">
                      <w:pPr>
                        <w:spacing w:before="60"/>
                        <w:jc w:val="center"/>
                        <w:rPr>
                          <w:rFonts w:cs="Arial"/>
                          <w:b/>
                          <w:color w:val="002060"/>
                          <w:sz w:val="32"/>
                          <w:szCs w:val="32"/>
                        </w:rPr>
                      </w:pPr>
                    </w:p>
                  </w:txbxContent>
                </v:textbox>
                <w10:wrap anchorx="margin"/>
              </v:shape>
            </w:pict>
          </mc:Fallback>
        </mc:AlternateContent>
      </w:r>
      <w:r>
        <w:rPr>
          <w:rFonts w:cs="Arial"/>
          <w:noProof/>
        </w:rPr>
        <mc:AlternateContent>
          <mc:Choice Requires="wps">
            <w:drawing>
              <wp:anchor distT="0" distB="0" distL="114300" distR="114300" simplePos="0" relativeHeight="251663360" behindDoc="0" locked="0" layoutInCell="1" allowOverlap="1" wp14:anchorId="44D6237E" wp14:editId="64766B34">
                <wp:simplePos x="0" y="0"/>
                <wp:positionH relativeFrom="column">
                  <wp:posOffset>1841500</wp:posOffset>
                </wp:positionH>
                <wp:positionV relativeFrom="paragraph">
                  <wp:posOffset>234950</wp:posOffset>
                </wp:positionV>
                <wp:extent cx="4993640" cy="1066800"/>
                <wp:effectExtent l="0" t="0" r="0" b="0"/>
                <wp:wrapNone/>
                <wp:docPr id="230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364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BE862" w14:textId="77777777" w:rsidR="00800900" w:rsidRDefault="00800900" w:rsidP="00DA3171">
                            <w:pPr>
                              <w:tabs>
                                <w:tab w:val="left" w:pos="1418"/>
                              </w:tabs>
                              <w:ind w:left="851" w:right="-354"/>
                              <w:rPr>
                                <w:rFonts w:cs="Arial"/>
                                <w:b/>
                                <w:bCs/>
                                <w:color w:val="002060"/>
                                <w:sz w:val="24"/>
                                <w:szCs w:val="24"/>
                              </w:rPr>
                            </w:pPr>
                            <w:r>
                              <w:rPr>
                                <w:rFonts w:cs="Arial"/>
                                <w:b/>
                                <w:bCs/>
                                <w:color w:val="002060"/>
                                <w:sz w:val="24"/>
                                <w:szCs w:val="24"/>
                              </w:rPr>
                              <w:tab/>
                            </w:r>
                          </w:p>
                          <w:p w14:paraId="397EC3CE" w14:textId="77777777" w:rsidR="00800900" w:rsidRPr="006D38F3" w:rsidRDefault="00800900" w:rsidP="006D38F3">
                            <w:pPr>
                              <w:tabs>
                                <w:tab w:val="left" w:pos="1560"/>
                              </w:tabs>
                              <w:ind w:left="993" w:right="-354"/>
                              <w:rPr>
                                <w:rFonts w:cs="Arial"/>
                                <w:b/>
                                <w:bCs/>
                                <w:i/>
                                <w:iCs/>
                                <w:color w:val="002060"/>
                                <w:sz w:val="32"/>
                                <w:szCs w:val="32"/>
                                <w:u w:val="single"/>
                              </w:rPr>
                            </w:pPr>
                            <w:r>
                              <w:rPr>
                                <w:rFonts w:cs="Arial"/>
                                <w:b/>
                                <w:bCs/>
                                <w:color w:val="002060"/>
                                <w:sz w:val="32"/>
                                <w:szCs w:val="32"/>
                                <w:u w:val="single"/>
                              </w:rPr>
                              <w:t xml:space="preserve">B. </w:t>
                            </w:r>
                            <w:r>
                              <w:rPr>
                                <w:rFonts w:cs="Arial"/>
                                <w:b/>
                                <w:bCs/>
                                <w:caps/>
                                <w:color w:val="002060"/>
                                <w:sz w:val="32"/>
                                <w:szCs w:val="32"/>
                                <w:u w:val="single"/>
                              </w:rPr>
                              <w:t xml:space="preserve">Souhrnná technická </w:t>
                            </w:r>
                            <w:r w:rsidRPr="006D38F3">
                              <w:rPr>
                                <w:rFonts w:cs="Arial"/>
                                <w:b/>
                                <w:bCs/>
                                <w:caps/>
                                <w:color w:val="002060"/>
                                <w:sz w:val="32"/>
                                <w:szCs w:val="32"/>
                                <w:u w:val="single"/>
                              </w:rPr>
                              <w:t>zpráva</w:t>
                            </w:r>
                          </w:p>
                          <w:p w14:paraId="4F2A8542" w14:textId="77777777" w:rsidR="00800900" w:rsidRPr="00266697" w:rsidRDefault="00800900" w:rsidP="00DA3171">
                            <w:pPr>
                              <w:tabs>
                                <w:tab w:val="left" w:pos="1418"/>
                              </w:tabs>
                              <w:ind w:left="851" w:right="-354"/>
                              <w:rPr>
                                <w:rFonts w:cs="Arial"/>
                                <w:b/>
                                <w:bCs/>
                                <w:color w:val="002060"/>
                                <w:sz w:val="24"/>
                                <w:szCs w:val="24"/>
                              </w:rPr>
                            </w:pPr>
                          </w:p>
                          <w:p w14:paraId="2D47237F" w14:textId="77777777" w:rsidR="00800900" w:rsidRDefault="00800900" w:rsidP="000D6035">
                            <w:pPr>
                              <w:tabs>
                                <w:tab w:val="left" w:pos="1843"/>
                              </w:tabs>
                              <w:spacing w:before="60"/>
                              <w:ind w:left="1985"/>
                              <w:rPr>
                                <w:rFonts w:cs="Arial"/>
                                <w:b/>
                                <w:caps/>
                                <w:color w:val="002060"/>
                                <w:sz w:val="24"/>
                                <w:szCs w:val="24"/>
                              </w:rPr>
                            </w:pPr>
                          </w:p>
                          <w:p w14:paraId="1D2995E8" w14:textId="77777777" w:rsidR="00800900" w:rsidRDefault="00800900" w:rsidP="000D6035">
                            <w:pPr>
                              <w:tabs>
                                <w:tab w:val="left" w:pos="1843"/>
                              </w:tabs>
                              <w:spacing w:before="60"/>
                              <w:ind w:left="1985"/>
                              <w:rPr>
                                <w:rFonts w:cs="Arial"/>
                                <w:b/>
                                <w:caps/>
                                <w:color w:val="002060"/>
                                <w:sz w:val="24"/>
                                <w:szCs w:val="24"/>
                              </w:rPr>
                            </w:pPr>
                          </w:p>
                          <w:p w14:paraId="5F68A5CB" w14:textId="77777777" w:rsidR="00800900" w:rsidRPr="0044475C" w:rsidRDefault="00800900" w:rsidP="000D6035">
                            <w:pPr>
                              <w:tabs>
                                <w:tab w:val="left" w:pos="1843"/>
                              </w:tabs>
                              <w:spacing w:before="60"/>
                              <w:ind w:left="1985"/>
                              <w:rPr>
                                <w:rFonts w:cs="Arial"/>
                                <w:b/>
                                <w:caps/>
                                <w:color w:val="002060"/>
                                <w:sz w:val="24"/>
                                <w:szCs w:val="24"/>
                              </w:rPr>
                            </w:pPr>
                          </w:p>
                          <w:p w14:paraId="4CAD45A5" w14:textId="77777777" w:rsidR="00800900" w:rsidRPr="00A14DDB" w:rsidRDefault="00800900" w:rsidP="00A14DDB">
                            <w:pPr>
                              <w:tabs>
                                <w:tab w:val="left" w:pos="1560"/>
                              </w:tabs>
                              <w:ind w:left="1701" w:right="-354"/>
                              <w:jc w:val="left"/>
                              <w:rPr>
                                <w:rFonts w:cs="Arial"/>
                                <w:b/>
                                <w:bCs/>
                                <w:i/>
                                <w:iCs/>
                                <w:color w:val="002060"/>
                                <w:sz w:val="32"/>
                                <w:szCs w:val="32"/>
                                <w:u w:val="single"/>
                              </w:rPr>
                            </w:pPr>
                            <w:r w:rsidRPr="00A14DDB">
                              <w:rPr>
                                <w:rFonts w:cs="Arial"/>
                                <w:b/>
                                <w:bCs/>
                                <w:color w:val="002060"/>
                                <w:sz w:val="32"/>
                                <w:szCs w:val="32"/>
                                <w:u w:val="single"/>
                              </w:rPr>
                              <w:t>A.</w:t>
                            </w:r>
                            <w:r w:rsidRPr="00A14DDB">
                              <w:rPr>
                                <w:rFonts w:cs="Arial"/>
                                <w:b/>
                                <w:bCs/>
                                <w:color w:val="002060"/>
                                <w:sz w:val="32"/>
                                <w:szCs w:val="32"/>
                                <w:u w:val="single"/>
                              </w:rPr>
                              <w:tab/>
                              <w:t xml:space="preserve">PRŮVODNÍ </w:t>
                            </w:r>
                            <w:r w:rsidRPr="00A14DDB">
                              <w:rPr>
                                <w:rFonts w:cs="Arial"/>
                                <w:b/>
                                <w:bCs/>
                                <w:caps/>
                                <w:color w:val="002060"/>
                                <w:sz w:val="32"/>
                                <w:szCs w:val="32"/>
                                <w:u w:val="single"/>
                              </w:rPr>
                              <w:t>zpráva</w:t>
                            </w:r>
                          </w:p>
                          <w:p w14:paraId="2E55B02C" w14:textId="77777777" w:rsidR="00800900" w:rsidRDefault="00800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B24E538">
              <v:shape id="Text Box 4" style="position:absolute;left:0;text-align:left;margin-left:145pt;margin-top:18.5pt;width:393.2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" w14:anchorId="44D6237E">
                <v:textbox>
                  <w:txbxContent>
                    <w:p w:rsidR="00800900" w:rsidP="00DA3171" w:rsidRDefault="00800900" w14:paraId="60061E4C" w14:textId="77777777">
                      <w:pPr>
                        <w:tabs>
                          <w:tab w:val="left" w:pos="1418"/>
                        </w:tabs>
                        <w:ind w:left="851" w:right="-354"/>
                        <w:rPr>
                          <w:rFonts w:cs="Arial"/>
                          <w:b/>
                          <w:bCs/>
                          <w:color w:val="002060"/>
                          <w:sz w:val="24"/>
                          <w:szCs w:val="24"/>
                        </w:rPr>
                      </w:pPr>
                      <w:r>
                        <w:rPr>
                          <w:rFonts w:cs="Arial"/>
                          <w:b/>
                          <w:bCs/>
                          <w:color w:val="002060"/>
                          <w:sz w:val="24"/>
                          <w:szCs w:val="24"/>
                        </w:rPr>
                        <w:tab/>
                      </w:r>
                    </w:p>
                    <w:p w:rsidRPr="006D38F3" w:rsidR="00800900" w:rsidP="006D38F3" w:rsidRDefault="00800900" w14:paraId="52734C12" w14:textId="77777777">
                      <w:pPr>
                        <w:tabs>
                          <w:tab w:val="left" w:pos="1560"/>
                        </w:tabs>
                        <w:ind w:left="993" w:right="-354"/>
                        <w:rPr>
                          <w:rFonts w:cs="Arial"/>
                          <w:b/>
                          <w:bCs/>
                          <w:i/>
                          <w:iCs/>
                          <w:color w:val="002060"/>
                          <w:sz w:val="32"/>
                          <w:szCs w:val="32"/>
                          <w:u w:val="single"/>
                        </w:rPr>
                      </w:pPr>
                      <w:r>
                        <w:rPr>
                          <w:rFonts w:cs="Arial"/>
                          <w:b/>
                          <w:bCs/>
                          <w:color w:val="002060"/>
                          <w:sz w:val="32"/>
                          <w:szCs w:val="32"/>
                          <w:u w:val="single"/>
                        </w:rPr>
                        <w:t xml:space="preserve">B. </w:t>
                      </w:r>
                      <w:r>
                        <w:rPr>
                          <w:rFonts w:cs="Arial"/>
                          <w:b/>
                          <w:bCs/>
                          <w:caps/>
                          <w:color w:val="002060"/>
                          <w:sz w:val="32"/>
                          <w:szCs w:val="32"/>
                          <w:u w:val="single"/>
                        </w:rPr>
                        <w:t xml:space="preserve">Souhrnná technická </w:t>
                      </w:r>
                      <w:r w:rsidRPr="006D38F3">
                        <w:rPr>
                          <w:rFonts w:cs="Arial"/>
                          <w:b/>
                          <w:bCs/>
                          <w:caps/>
                          <w:color w:val="002060"/>
                          <w:sz w:val="32"/>
                          <w:szCs w:val="32"/>
                          <w:u w:val="single"/>
                        </w:rPr>
                        <w:t>zpráva</w:t>
                      </w:r>
                    </w:p>
                    <w:p w:rsidRPr="00266697" w:rsidR="00800900" w:rsidP="00DA3171" w:rsidRDefault="00800900" w14:paraId="44EAFD9C" w14:textId="77777777">
                      <w:pPr>
                        <w:tabs>
                          <w:tab w:val="left" w:pos="1418"/>
                        </w:tabs>
                        <w:ind w:left="851" w:right="-354"/>
                        <w:rPr>
                          <w:rFonts w:cs="Arial"/>
                          <w:b/>
                          <w:bCs/>
                          <w:color w:val="002060"/>
                          <w:sz w:val="24"/>
                          <w:szCs w:val="24"/>
                        </w:rPr>
                      </w:pPr>
                    </w:p>
                    <w:p w:rsidR="00800900" w:rsidP="000D6035" w:rsidRDefault="00800900" w14:paraId="4B94D5A5" w14:textId="77777777">
                      <w:pPr>
                        <w:tabs>
                          <w:tab w:val="left" w:pos="1843"/>
                        </w:tabs>
                        <w:spacing w:before="60"/>
                        <w:ind w:left="1985"/>
                        <w:rPr>
                          <w:rFonts w:cs="Arial"/>
                          <w:b/>
                          <w:caps/>
                          <w:color w:val="002060"/>
                          <w:sz w:val="24"/>
                          <w:szCs w:val="24"/>
                        </w:rPr>
                      </w:pPr>
                    </w:p>
                    <w:p w:rsidR="00800900" w:rsidP="000D6035" w:rsidRDefault="00800900" w14:paraId="3DEEC669" w14:textId="77777777">
                      <w:pPr>
                        <w:tabs>
                          <w:tab w:val="left" w:pos="1843"/>
                        </w:tabs>
                        <w:spacing w:before="60"/>
                        <w:ind w:left="1985"/>
                        <w:rPr>
                          <w:rFonts w:cs="Arial"/>
                          <w:b/>
                          <w:caps/>
                          <w:color w:val="002060"/>
                          <w:sz w:val="24"/>
                          <w:szCs w:val="24"/>
                        </w:rPr>
                      </w:pPr>
                    </w:p>
                    <w:p w:rsidRPr="0044475C" w:rsidR="00800900" w:rsidP="000D6035" w:rsidRDefault="00800900" w14:paraId="3656B9AB" w14:textId="77777777">
                      <w:pPr>
                        <w:tabs>
                          <w:tab w:val="left" w:pos="1843"/>
                        </w:tabs>
                        <w:spacing w:before="60"/>
                        <w:ind w:left="1985"/>
                        <w:rPr>
                          <w:rFonts w:cs="Arial"/>
                          <w:b/>
                          <w:caps/>
                          <w:color w:val="002060"/>
                          <w:sz w:val="24"/>
                          <w:szCs w:val="24"/>
                        </w:rPr>
                      </w:pPr>
                    </w:p>
                    <w:p w:rsidRPr="00A14DDB" w:rsidR="00800900" w:rsidP="00A14DDB" w:rsidRDefault="00800900" w14:paraId="7AB89528" w14:textId="77777777">
                      <w:pPr>
                        <w:tabs>
                          <w:tab w:val="left" w:pos="1560"/>
                        </w:tabs>
                        <w:ind w:left="1701" w:right="-354"/>
                        <w:jc w:val="left"/>
                        <w:rPr>
                          <w:rFonts w:cs="Arial"/>
                          <w:b/>
                          <w:bCs/>
                          <w:i/>
                          <w:iCs/>
                          <w:color w:val="002060"/>
                          <w:sz w:val="32"/>
                          <w:szCs w:val="32"/>
                          <w:u w:val="single"/>
                        </w:rPr>
                      </w:pPr>
                      <w:r w:rsidRPr="00A14DDB">
                        <w:rPr>
                          <w:rFonts w:cs="Arial"/>
                          <w:b/>
                          <w:bCs/>
                          <w:color w:val="002060"/>
                          <w:sz w:val="32"/>
                          <w:szCs w:val="32"/>
                          <w:u w:val="single"/>
                        </w:rPr>
                        <w:t>A.</w:t>
                      </w:r>
                      <w:r w:rsidRPr="00A14DDB">
                        <w:rPr>
                          <w:rFonts w:cs="Arial"/>
                          <w:b/>
                          <w:bCs/>
                          <w:color w:val="002060"/>
                          <w:sz w:val="32"/>
                          <w:szCs w:val="32"/>
                          <w:u w:val="single"/>
                        </w:rPr>
                        <w:tab/>
                      </w:r>
                      <w:r w:rsidRPr="00A14DDB">
                        <w:rPr>
                          <w:rFonts w:cs="Arial"/>
                          <w:b/>
                          <w:bCs/>
                          <w:color w:val="002060"/>
                          <w:sz w:val="32"/>
                          <w:szCs w:val="32"/>
                          <w:u w:val="single"/>
                        </w:rPr>
                        <w:t xml:space="preserve">PRŮVODNÍ </w:t>
                      </w:r>
                      <w:r w:rsidRPr="00A14DDB">
                        <w:rPr>
                          <w:rFonts w:cs="Arial"/>
                          <w:b/>
                          <w:bCs/>
                          <w:caps/>
                          <w:color w:val="002060"/>
                          <w:sz w:val="32"/>
                          <w:szCs w:val="32"/>
                          <w:u w:val="single"/>
                        </w:rPr>
                        <w:t>zpráva</w:t>
                      </w:r>
                    </w:p>
                    <w:p w:rsidR="00800900" w:rsidRDefault="00800900" w14:paraId="45FB0818" w14:textId="77777777"/>
                  </w:txbxContent>
                </v:textbox>
              </v:shape>
            </w:pict>
          </mc:Fallback>
        </mc:AlternateContent>
      </w:r>
    </w:p>
    <w:p w14:paraId="3AD67F9E" w14:textId="77777777" w:rsidR="00B0217D" w:rsidRPr="00B77013" w:rsidRDefault="00B0217D" w:rsidP="31B0B1C8">
      <w:pPr>
        <w:tabs>
          <w:tab w:val="left" w:pos="10773"/>
        </w:tabs>
        <w:ind w:left="2552" w:right="310"/>
        <w:jc w:val="center"/>
        <w:rPr>
          <w:rFonts w:cs="Arial"/>
          <w:b/>
          <w:bCs/>
          <w:noProof/>
          <w:color w:val="002060"/>
          <w:spacing w:val="24"/>
          <w:sz w:val="36"/>
          <w:szCs w:val="36"/>
        </w:rPr>
      </w:pPr>
    </w:p>
    <w:p w14:paraId="51EAB5B3" w14:textId="77777777" w:rsidR="00645D54" w:rsidRPr="00B77013" w:rsidRDefault="00645D54" w:rsidP="00EA0BAA">
      <w:pPr>
        <w:tabs>
          <w:tab w:val="left" w:pos="10773"/>
        </w:tabs>
        <w:ind w:left="2552" w:right="1160"/>
        <w:jc w:val="center"/>
        <w:rPr>
          <w:rFonts w:cs="Arial"/>
        </w:rPr>
      </w:pPr>
    </w:p>
    <w:p w14:paraId="3449840C" w14:textId="77777777" w:rsidR="008601FE" w:rsidRPr="00B77013" w:rsidRDefault="31B0B1C8" w:rsidP="31B0B1C8">
      <w:pPr>
        <w:pStyle w:val="Zhlav"/>
        <w:tabs>
          <w:tab w:val="clear" w:pos="4536"/>
          <w:tab w:val="clear" w:pos="9072"/>
          <w:tab w:val="left" w:pos="10773"/>
        </w:tabs>
        <w:ind w:left="709" w:right="1160"/>
        <w:rPr>
          <w:rFonts w:cs="Arial"/>
          <w:noProof/>
          <w:sz w:val="22"/>
          <w:szCs w:val="22"/>
        </w:rPr>
      </w:pPr>
      <w:r w:rsidRPr="31B0B1C8">
        <w:rPr>
          <w:rFonts w:cs="Arial"/>
          <w:sz w:val="22"/>
          <w:szCs w:val="22"/>
        </w:rPr>
        <w:t xml:space="preserve">                        </w:t>
      </w:r>
    </w:p>
    <w:p w14:paraId="035B890B" w14:textId="77777777" w:rsidR="008601FE" w:rsidRPr="00B77013" w:rsidRDefault="008601FE" w:rsidP="008601FE">
      <w:pPr>
        <w:rPr>
          <w:rFonts w:cs="Arial"/>
        </w:rPr>
      </w:pPr>
    </w:p>
    <w:p w14:paraId="69A525D0" w14:textId="77777777" w:rsidR="008601FE" w:rsidRPr="00B77013" w:rsidRDefault="008601FE" w:rsidP="008601FE">
      <w:pPr>
        <w:rPr>
          <w:rFonts w:cs="Arial"/>
        </w:rPr>
      </w:pPr>
    </w:p>
    <w:p w14:paraId="7FA88CF4" w14:textId="77777777" w:rsidR="008601FE" w:rsidRPr="00B77013" w:rsidRDefault="008601FE" w:rsidP="008601FE">
      <w:pPr>
        <w:rPr>
          <w:rFonts w:cs="Arial"/>
        </w:rPr>
      </w:pPr>
    </w:p>
    <w:p w14:paraId="0034582B" w14:textId="77777777" w:rsidR="008601FE" w:rsidRPr="00B77013" w:rsidRDefault="008601FE" w:rsidP="008601FE">
      <w:pPr>
        <w:rPr>
          <w:rFonts w:cs="Arial"/>
        </w:rPr>
      </w:pPr>
    </w:p>
    <w:p w14:paraId="73270FE8" w14:textId="77777777" w:rsidR="008601FE" w:rsidRPr="00B77013" w:rsidRDefault="008601FE" w:rsidP="008601FE">
      <w:pPr>
        <w:rPr>
          <w:rFonts w:cs="Arial"/>
        </w:rPr>
      </w:pPr>
    </w:p>
    <w:p w14:paraId="3C9A3084" w14:textId="77777777" w:rsidR="008601FE" w:rsidRPr="00B77013" w:rsidRDefault="008601FE" w:rsidP="008601FE">
      <w:pPr>
        <w:rPr>
          <w:rFonts w:cs="Arial"/>
        </w:rPr>
      </w:pPr>
    </w:p>
    <w:p w14:paraId="02441C23" w14:textId="77777777" w:rsidR="008601FE" w:rsidRPr="00B77013" w:rsidRDefault="008601FE" w:rsidP="008601FE">
      <w:pPr>
        <w:rPr>
          <w:rFonts w:cs="Arial"/>
        </w:rPr>
      </w:pPr>
    </w:p>
    <w:p w14:paraId="09F81893" w14:textId="77777777" w:rsidR="008601FE" w:rsidRPr="00B77013" w:rsidRDefault="008601FE" w:rsidP="008601FE">
      <w:pPr>
        <w:rPr>
          <w:rFonts w:cs="Arial"/>
        </w:rPr>
      </w:pPr>
    </w:p>
    <w:p w14:paraId="0DD3792E" w14:textId="77777777" w:rsidR="008601FE" w:rsidRPr="00B77013" w:rsidRDefault="008601FE" w:rsidP="008601FE">
      <w:pPr>
        <w:rPr>
          <w:rFonts w:cs="Arial"/>
        </w:rPr>
      </w:pPr>
    </w:p>
    <w:p w14:paraId="04DC7F8B" w14:textId="77777777" w:rsidR="008601FE" w:rsidRPr="00B77013" w:rsidRDefault="008601FE" w:rsidP="008601FE">
      <w:pPr>
        <w:rPr>
          <w:rFonts w:cs="Arial"/>
        </w:rPr>
      </w:pPr>
    </w:p>
    <w:p w14:paraId="1A15B7AD" w14:textId="77777777" w:rsidR="008601FE" w:rsidRPr="00B77013" w:rsidRDefault="008601FE" w:rsidP="008601FE">
      <w:pPr>
        <w:rPr>
          <w:rFonts w:cs="Arial"/>
        </w:rPr>
      </w:pPr>
    </w:p>
    <w:p w14:paraId="4E341E35" w14:textId="77777777" w:rsidR="008601FE" w:rsidRPr="00B77013" w:rsidRDefault="008601FE" w:rsidP="008601FE">
      <w:pPr>
        <w:rPr>
          <w:rFonts w:cs="Arial"/>
        </w:rPr>
      </w:pPr>
    </w:p>
    <w:p w14:paraId="4077BBD8" w14:textId="77777777" w:rsidR="008601FE" w:rsidRPr="00B77013" w:rsidRDefault="008601FE" w:rsidP="008601FE">
      <w:pPr>
        <w:rPr>
          <w:rFonts w:cs="Arial"/>
        </w:rPr>
      </w:pPr>
    </w:p>
    <w:p w14:paraId="4C6E34DF" w14:textId="77777777" w:rsidR="008601FE" w:rsidRPr="00B77013" w:rsidRDefault="008601FE" w:rsidP="008601FE">
      <w:pPr>
        <w:rPr>
          <w:rFonts w:cs="Arial"/>
        </w:rPr>
      </w:pPr>
    </w:p>
    <w:p w14:paraId="3AEF1BF7" w14:textId="77777777" w:rsidR="008601FE" w:rsidRPr="00B77013" w:rsidRDefault="008601FE" w:rsidP="008601FE">
      <w:pPr>
        <w:rPr>
          <w:rFonts w:cs="Arial"/>
        </w:rPr>
      </w:pPr>
    </w:p>
    <w:p w14:paraId="02109B1E" w14:textId="77777777" w:rsidR="008601FE" w:rsidRPr="00B77013" w:rsidRDefault="008601FE" w:rsidP="008601FE">
      <w:pPr>
        <w:rPr>
          <w:rFonts w:cs="Arial"/>
        </w:rPr>
      </w:pPr>
    </w:p>
    <w:p w14:paraId="521B6CD8" w14:textId="77777777" w:rsidR="008601FE" w:rsidRPr="00B77013" w:rsidRDefault="008601FE" w:rsidP="008601FE">
      <w:pPr>
        <w:rPr>
          <w:rFonts w:cs="Arial"/>
        </w:rPr>
      </w:pPr>
    </w:p>
    <w:p w14:paraId="012B74FD" w14:textId="77777777" w:rsidR="008601FE" w:rsidRPr="00B77013" w:rsidRDefault="008601FE" w:rsidP="008601FE">
      <w:pPr>
        <w:rPr>
          <w:rFonts w:cs="Arial"/>
        </w:rPr>
      </w:pPr>
    </w:p>
    <w:p w14:paraId="7B33C235" w14:textId="77777777" w:rsidR="008601FE" w:rsidRPr="00B77013" w:rsidRDefault="008601FE" w:rsidP="008601FE">
      <w:pPr>
        <w:rPr>
          <w:rFonts w:cs="Arial"/>
        </w:rPr>
      </w:pPr>
    </w:p>
    <w:p w14:paraId="0BAE6338" w14:textId="77777777" w:rsidR="008601FE" w:rsidRPr="00B77013" w:rsidRDefault="008601FE" w:rsidP="008601FE">
      <w:pPr>
        <w:rPr>
          <w:rFonts w:cs="Arial"/>
        </w:rPr>
      </w:pPr>
    </w:p>
    <w:p w14:paraId="3C211304" w14:textId="77777777" w:rsidR="008601FE" w:rsidRPr="00B77013" w:rsidRDefault="008601FE" w:rsidP="008601FE">
      <w:pPr>
        <w:rPr>
          <w:rFonts w:cs="Arial"/>
        </w:rPr>
      </w:pPr>
    </w:p>
    <w:p w14:paraId="5BE358B8" w14:textId="77777777" w:rsidR="008601FE" w:rsidRPr="00B77013" w:rsidRDefault="008601FE" w:rsidP="008601FE">
      <w:pPr>
        <w:rPr>
          <w:rFonts w:cs="Arial"/>
        </w:rPr>
      </w:pPr>
    </w:p>
    <w:p w14:paraId="3BCF63A2" w14:textId="77777777" w:rsidR="008601FE" w:rsidRPr="00B77013" w:rsidRDefault="008601FE" w:rsidP="008601FE">
      <w:pPr>
        <w:rPr>
          <w:rFonts w:cs="Arial"/>
        </w:rPr>
      </w:pPr>
    </w:p>
    <w:p w14:paraId="1E2E210F" w14:textId="5C5890D2" w:rsidR="008601FE" w:rsidRPr="00B77013" w:rsidRDefault="004C3E20" w:rsidP="008601FE">
      <w:pPr>
        <w:rPr>
          <w:rFonts w:cs="Arial"/>
        </w:rPr>
      </w:pPr>
      <w:r>
        <w:rPr>
          <w:rFonts w:cs="Arial"/>
          <w:noProof/>
        </w:rPr>
        <mc:AlternateContent>
          <mc:Choice Requires="wps">
            <w:drawing>
              <wp:anchor distT="0" distB="0" distL="114300" distR="114300" simplePos="0" relativeHeight="251667456" behindDoc="0" locked="0" layoutInCell="1" allowOverlap="1" wp14:anchorId="661C613A" wp14:editId="4CB8BAB4">
                <wp:simplePos x="0" y="0"/>
                <wp:positionH relativeFrom="margin">
                  <wp:align>right</wp:align>
                </wp:positionH>
                <wp:positionV relativeFrom="paragraph">
                  <wp:posOffset>113030</wp:posOffset>
                </wp:positionV>
                <wp:extent cx="5462270" cy="2922270"/>
                <wp:effectExtent l="0" t="0" r="0" b="0"/>
                <wp:wrapNone/>
                <wp:docPr id="230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2270" cy="292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B4D92" w14:textId="77777777" w:rsidR="00F15993" w:rsidRDefault="00F15993" w:rsidP="00F15993">
                            <w:pPr>
                              <w:tabs>
                                <w:tab w:val="left" w:pos="1418"/>
                              </w:tabs>
                              <w:ind w:left="2127" w:hanging="2127"/>
                              <w:jc w:val="left"/>
                              <w:rPr>
                                <w:rFonts w:cs="Arial"/>
                                <w:b/>
                                <w:color w:val="002060"/>
                                <w:sz w:val="28"/>
                                <w:szCs w:val="28"/>
                              </w:rPr>
                            </w:pPr>
                          </w:p>
                          <w:p w14:paraId="0D5A2357" w14:textId="77777777" w:rsidR="00701E4D" w:rsidRDefault="00701E4D" w:rsidP="00F15993">
                            <w:pPr>
                              <w:tabs>
                                <w:tab w:val="left" w:pos="1418"/>
                              </w:tabs>
                              <w:ind w:left="2127" w:hanging="2127"/>
                              <w:jc w:val="left"/>
                              <w:rPr>
                                <w:rFonts w:cs="Arial"/>
                                <w:b/>
                                <w:color w:val="002060"/>
                                <w:sz w:val="28"/>
                                <w:szCs w:val="28"/>
                              </w:rPr>
                            </w:pPr>
                          </w:p>
                          <w:p w14:paraId="698FE13F" w14:textId="77777777" w:rsidR="00701E4D" w:rsidRDefault="00701E4D" w:rsidP="00F15993">
                            <w:pPr>
                              <w:tabs>
                                <w:tab w:val="left" w:pos="1418"/>
                              </w:tabs>
                              <w:ind w:left="2127" w:hanging="2127"/>
                              <w:jc w:val="left"/>
                              <w:rPr>
                                <w:rFonts w:cs="Arial"/>
                                <w:b/>
                                <w:color w:val="002060"/>
                                <w:sz w:val="28"/>
                                <w:szCs w:val="28"/>
                              </w:rPr>
                            </w:pPr>
                          </w:p>
                          <w:p w14:paraId="0E30E5AF" w14:textId="77777777" w:rsidR="00F15993" w:rsidRDefault="00F15993" w:rsidP="00F15993">
                            <w:pPr>
                              <w:tabs>
                                <w:tab w:val="left" w:pos="1418"/>
                              </w:tabs>
                              <w:ind w:left="2127" w:hanging="2127"/>
                              <w:jc w:val="left"/>
                              <w:rPr>
                                <w:rFonts w:cs="Arial"/>
                                <w:b/>
                                <w:color w:val="002060"/>
                                <w:sz w:val="28"/>
                                <w:szCs w:val="28"/>
                              </w:rPr>
                            </w:pPr>
                          </w:p>
                          <w:p w14:paraId="11AF8032" w14:textId="77777777" w:rsidR="00701E4D" w:rsidRPr="00FC2585" w:rsidRDefault="00701E4D" w:rsidP="00701E4D">
                            <w:pPr>
                              <w:pStyle w:val="Nadpis5"/>
                              <w:tabs>
                                <w:tab w:val="clear" w:pos="2977"/>
                                <w:tab w:val="left" w:pos="2127"/>
                              </w:tabs>
                              <w:spacing w:after="120"/>
                              <w:ind w:left="2124" w:right="105" w:hanging="2124"/>
                              <w:jc w:val="left"/>
                              <w:rPr>
                                <w:color w:val="002060"/>
                                <w:spacing w:val="-8"/>
                                <w:sz w:val="36"/>
                                <w:szCs w:val="36"/>
                              </w:rPr>
                            </w:pPr>
                            <w:r w:rsidRPr="004C199D">
                              <w:rPr>
                                <w:rFonts w:cs="Arial"/>
                                <w:b w:val="0"/>
                                <w:color w:val="002060"/>
                                <w:sz w:val="28"/>
                                <w:szCs w:val="28"/>
                              </w:rPr>
                              <w:t xml:space="preserve">STAVBA: </w:t>
                            </w:r>
                            <w:r>
                              <w:rPr>
                                <w:rFonts w:cs="Arial"/>
                                <w:b w:val="0"/>
                                <w:color w:val="002060"/>
                                <w:sz w:val="28"/>
                                <w:szCs w:val="28"/>
                              </w:rPr>
                              <w:tab/>
                            </w:r>
                            <w:r w:rsidRPr="00DA0B01">
                              <w:rPr>
                                <w:rFonts w:cs="Arial"/>
                                <w:color w:val="002060"/>
                                <w:sz w:val="28"/>
                                <w:szCs w:val="28"/>
                              </w:rPr>
                              <w:t>Úpravy pavilonu C03 v Univerzitním kampusu Bohunice</w:t>
                            </w:r>
                          </w:p>
                          <w:p w14:paraId="14D5C5B9" w14:textId="77777777" w:rsidR="00701E4D" w:rsidRPr="004C199D" w:rsidRDefault="00701E4D" w:rsidP="00701E4D">
                            <w:pPr>
                              <w:tabs>
                                <w:tab w:val="left" w:pos="1418"/>
                              </w:tabs>
                              <w:ind w:left="2127" w:right="-137" w:hanging="2127"/>
                              <w:rPr>
                                <w:rFonts w:cs="Arial"/>
                                <w:b/>
                                <w:color w:val="002060"/>
                                <w:sz w:val="28"/>
                                <w:szCs w:val="28"/>
                              </w:rPr>
                            </w:pPr>
                          </w:p>
                          <w:p w14:paraId="680F0F97" w14:textId="77777777" w:rsidR="00701E4D" w:rsidRPr="004C199D" w:rsidRDefault="00701E4D" w:rsidP="00701E4D">
                            <w:pPr>
                              <w:tabs>
                                <w:tab w:val="left" w:pos="1560"/>
                              </w:tabs>
                              <w:ind w:left="2127" w:right="-137" w:hanging="2127"/>
                              <w:rPr>
                                <w:rFonts w:cs="Arial"/>
                                <w:b/>
                                <w:color w:val="002060"/>
                                <w:sz w:val="28"/>
                                <w:szCs w:val="28"/>
                              </w:rPr>
                            </w:pPr>
                            <w:r w:rsidRPr="005E43A5">
                              <w:rPr>
                                <w:rFonts w:cs="Arial"/>
                                <w:bCs/>
                                <w:color w:val="002060"/>
                                <w:sz w:val="26"/>
                                <w:szCs w:val="26"/>
                              </w:rPr>
                              <w:t>MÍSTO STAVBY:</w:t>
                            </w:r>
                            <w:r w:rsidRPr="004C199D">
                              <w:rPr>
                                <w:rFonts w:cs="Arial"/>
                                <w:b/>
                                <w:color w:val="002060"/>
                                <w:sz w:val="28"/>
                                <w:szCs w:val="28"/>
                              </w:rPr>
                              <w:t xml:space="preserve"> </w:t>
                            </w:r>
                            <w:r>
                              <w:rPr>
                                <w:rFonts w:cs="Arial"/>
                                <w:b/>
                                <w:color w:val="002060"/>
                                <w:sz w:val="28"/>
                                <w:szCs w:val="28"/>
                              </w:rPr>
                              <w:t>Brno</w:t>
                            </w:r>
                            <w:r w:rsidRPr="004C199D">
                              <w:rPr>
                                <w:rFonts w:cs="Arial"/>
                                <w:b/>
                                <w:color w:val="002060"/>
                                <w:sz w:val="28"/>
                                <w:szCs w:val="28"/>
                              </w:rPr>
                              <w:t xml:space="preserve"> </w:t>
                            </w:r>
                          </w:p>
                          <w:p w14:paraId="24D5F557" w14:textId="77777777" w:rsidR="00701E4D" w:rsidRPr="004C199D" w:rsidRDefault="00701E4D" w:rsidP="00701E4D">
                            <w:pPr>
                              <w:tabs>
                                <w:tab w:val="left" w:pos="1418"/>
                              </w:tabs>
                              <w:ind w:left="2127" w:right="-137" w:hanging="2127"/>
                              <w:rPr>
                                <w:rFonts w:cs="Arial"/>
                                <w:b/>
                                <w:color w:val="002060"/>
                                <w:sz w:val="28"/>
                                <w:szCs w:val="28"/>
                              </w:rPr>
                            </w:pPr>
                            <w:r w:rsidRPr="004C199D">
                              <w:rPr>
                                <w:rFonts w:cs="Arial"/>
                                <w:b/>
                                <w:color w:val="002060"/>
                                <w:sz w:val="28"/>
                                <w:szCs w:val="28"/>
                              </w:rPr>
                              <w:tab/>
                            </w:r>
                            <w:r w:rsidRPr="004C199D">
                              <w:rPr>
                                <w:rFonts w:cs="Arial"/>
                                <w:b/>
                                <w:color w:val="002060"/>
                                <w:sz w:val="28"/>
                                <w:szCs w:val="28"/>
                              </w:rPr>
                              <w:tab/>
                            </w:r>
                            <w:r w:rsidRPr="004C199D">
                              <w:rPr>
                                <w:rFonts w:cs="Arial"/>
                                <w:b/>
                                <w:color w:val="002060"/>
                                <w:sz w:val="28"/>
                                <w:szCs w:val="28"/>
                              </w:rPr>
                              <w:tab/>
                            </w:r>
                          </w:p>
                          <w:p w14:paraId="3F31CA25" w14:textId="77777777" w:rsidR="00701E4D" w:rsidRPr="004C199D" w:rsidRDefault="00701E4D" w:rsidP="00701E4D">
                            <w:pPr>
                              <w:tabs>
                                <w:tab w:val="left" w:pos="1560"/>
                              </w:tabs>
                              <w:ind w:left="2127" w:right="-137" w:hanging="2127"/>
                              <w:rPr>
                                <w:rFonts w:cs="Arial"/>
                                <w:b/>
                                <w:color w:val="002060"/>
                                <w:sz w:val="28"/>
                                <w:szCs w:val="28"/>
                              </w:rPr>
                            </w:pPr>
                            <w:r w:rsidRPr="005E43A5">
                              <w:rPr>
                                <w:rFonts w:cs="Arial"/>
                                <w:bCs/>
                                <w:color w:val="002060"/>
                                <w:sz w:val="28"/>
                                <w:szCs w:val="28"/>
                              </w:rPr>
                              <w:t>INVESTOR:</w:t>
                            </w:r>
                            <w:r w:rsidRPr="005E43A5">
                              <w:rPr>
                                <w:rFonts w:cs="Arial"/>
                                <w:bCs/>
                                <w:color w:val="002060"/>
                                <w:sz w:val="28"/>
                                <w:szCs w:val="28"/>
                              </w:rPr>
                              <w:tab/>
                            </w:r>
                            <w:r w:rsidRPr="004C199D">
                              <w:rPr>
                                <w:rFonts w:cs="Arial"/>
                                <w:b/>
                                <w:color w:val="002060"/>
                                <w:sz w:val="28"/>
                                <w:szCs w:val="28"/>
                              </w:rPr>
                              <w:tab/>
                            </w:r>
                            <w:r>
                              <w:rPr>
                                <w:rFonts w:cs="Arial"/>
                                <w:b/>
                                <w:color w:val="002060"/>
                                <w:sz w:val="28"/>
                                <w:szCs w:val="28"/>
                              </w:rPr>
                              <w:t>Masarykova univerzita</w:t>
                            </w:r>
                          </w:p>
                          <w:p w14:paraId="7424C87A" w14:textId="77777777" w:rsidR="00701E4D" w:rsidRPr="004C199D" w:rsidRDefault="00701E4D" w:rsidP="00701E4D">
                            <w:pPr>
                              <w:tabs>
                                <w:tab w:val="left" w:pos="1560"/>
                              </w:tabs>
                              <w:ind w:left="2127" w:right="-137" w:hanging="2127"/>
                              <w:rPr>
                                <w:rFonts w:cs="Arial"/>
                                <w:b/>
                                <w:color w:val="002060"/>
                                <w:sz w:val="28"/>
                                <w:szCs w:val="28"/>
                              </w:rPr>
                            </w:pPr>
                            <w:r w:rsidRPr="004C199D">
                              <w:rPr>
                                <w:rFonts w:cs="Arial"/>
                                <w:b/>
                                <w:color w:val="002060"/>
                                <w:sz w:val="28"/>
                                <w:szCs w:val="28"/>
                              </w:rPr>
                              <w:tab/>
                            </w:r>
                          </w:p>
                          <w:p w14:paraId="422BE4C2" w14:textId="77777777" w:rsidR="00701E4D" w:rsidRPr="004C199D" w:rsidRDefault="00701E4D" w:rsidP="00701E4D">
                            <w:pPr>
                              <w:tabs>
                                <w:tab w:val="left" w:pos="1560"/>
                              </w:tabs>
                              <w:ind w:left="2127" w:right="-137" w:hanging="2127"/>
                              <w:rPr>
                                <w:rFonts w:cs="Arial"/>
                                <w:sz w:val="28"/>
                                <w:szCs w:val="28"/>
                              </w:rPr>
                            </w:pPr>
                            <w:r w:rsidRPr="005E43A5">
                              <w:rPr>
                                <w:rFonts w:cs="Arial"/>
                                <w:bCs/>
                                <w:color w:val="002060"/>
                                <w:sz w:val="28"/>
                                <w:szCs w:val="28"/>
                              </w:rPr>
                              <w:t>HIP:</w:t>
                            </w:r>
                            <w:r w:rsidRPr="004C199D">
                              <w:rPr>
                                <w:rFonts w:cs="Arial"/>
                                <w:b/>
                                <w:color w:val="002060"/>
                                <w:sz w:val="28"/>
                                <w:szCs w:val="28"/>
                              </w:rPr>
                              <w:tab/>
                            </w:r>
                            <w:r w:rsidRPr="004C199D">
                              <w:rPr>
                                <w:rFonts w:cs="Arial"/>
                                <w:b/>
                                <w:color w:val="002060"/>
                                <w:sz w:val="28"/>
                                <w:szCs w:val="28"/>
                              </w:rPr>
                              <w:tab/>
                              <w:t xml:space="preserve">Ing. </w:t>
                            </w:r>
                            <w:r>
                              <w:rPr>
                                <w:rFonts w:cs="Arial"/>
                                <w:b/>
                                <w:color w:val="002060"/>
                                <w:sz w:val="28"/>
                                <w:szCs w:val="28"/>
                              </w:rPr>
                              <w:t>Ladislav Drozd</w:t>
                            </w:r>
                          </w:p>
                          <w:p w14:paraId="42385107" w14:textId="77777777" w:rsidR="00F15993" w:rsidRPr="00F15993" w:rsidRDefault="00F15993" w:rsidP="00F15993">
                            <w:pPr>
                              <w:jc w:val="left"/>
                              <w:rPr>
                                <w:rFonts w:ascii="Times New Roman" w:hAnsi="Times New Roman"/>
                              </w:rPr>
                            </w:pPr>
                          </w:p>
                          <w:p w14:paraId="20091BDA" w14:textId="77777777" w:rsidR="00800900" w:rsidRDefault="00800900" w:rsidP="00832C5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F392B70">
              <v:shape id="Text Box 9" style="position:absolute;left:0;text-align:left;margin-left:378.9pt;margin-top:8.9pt;width:430.1pt;height:230.1pt;z-index:25166745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" w14:anchorId="661C613A">
                <v:textbox>
                  <w:txbxContent>
                    <w:p w:rsidR="00F15993" w:rsidP="00F15993" w:rsidRDefault="00F15993" w14:paraId="049F31CB" w14:textId="77777777">
                      <w:pPr>
                        <w:tabs>
                          <w:tab w:val="left" w:pos="1418"/>
                        </w:tabs>
                        <w:ind w:left="2127" w:hanging="2127"/>
                        <w:jc w:val="left"/>
                        <w:rPr>
                          <w:rFonts w:cs="Arial"/>
                          <w:b/>
                          <w:color w:val="002060"/>
                          <w:sz w:val="28"/>
                          <w:szCs w:val="28"/>
                        </w:rPr>
                      </w:pPr>
                    </w:p>
                    <w:p w:rsidR="00701E4D" w:rsidP="00F15993" w:rsidRDefault="00701E4D" w14:paraId="53128261" w14:textId="77777777">
                      <w:pPr>
                        <w:tabs>
                          <w:tab w:val="left" w:pos="1418"/>
                        </w:tabs>
                        <w:ind w:left="2127" w:hanging="2127"/>
                        <w:jc w:val="left"/>
                        <w:rPr>
                          <w:rFonts w:cs="Arial"/>
                          <w:b/>
                          <w:color w:val="002060"/>
                          <w:sz w:val="28"/>
                          <w:szCs w:val="28"/>
                        </w:rPr>
                      </w:pPr>
                    </w:p>
                    <w:p w:rsidR="00701E4D" w:rsidP="00F15993" w:rsidRDefault="00701E4D" w14:paraId="62486C05" w14:textId="77777777">
                      <w:pPr>
                        <w:tabs>
                          <w:tab w:val="left" w:pos="1418"/>
                        </w:tabs>
                        <w:ind w:left="2127" w:hanging="2127"/>
                        <w:jc w:val="left"/>
                        <w:rPr>
                          <w:rFonts w:cs="Arial"/>
                          <w:b/>
                          <w:color w:val="002060"/>
                          <w:sz w:val="28"/>
                          <w:szCs w:val="28"/>
                        </w:rPr>
                      </w:pPr>
                    </w:p>
                    <w:p w:rsidR="00F15993" w:rsidP="00F15993" w:rsidRDefault="00F15993" w14:paraId="4101652C" w14:textId="77777777">
                      <w:pPr>
                        <w:tabs>
                          <w:tab w:val="left" w:pos="1418"/>
                        </w:tabs>
                        <w:ind w:left="2127" w:hanging="2127"/>
                        <w:jc w:val="left"/>
                        <w:rPr>
                          <w:rFonts w:cs="Arial"/>
                          <w:b/>
                          <w:color w:val="002060"/>
                          <w:sz w:val="28"/>
                          <w:szCs w:val="28"/>
                        </w:rPr>
                      </w:pPr>
                    </w:p>
                    <w:p w:rsidRPr="00FC2585" w:rsidR="00701E4D" w:rsidP="00701E4D" w:rsidRDefault="00701E4D" w14:paraId="5791DF2D" w14:textId="77777777">
                      <w:pPr>
                        <w:pStyle w:val="Nadpis5"/>
                        <w:tabs>
                          <w:tab w:val="clear" w:pos="2977"/>
                          <w:tab w:val="left" w:pos="2127"/>
                        </w:tabs>
                        <w:spacing w:after="120"/>
                        <w:ind w:left="2124" w:right="105" w:hanging="2124"/>
                        <w:jc w:val="left"/>
                        <w:rPr>
                          <w:color w:val="002060"/>
                          <w:spacing w:val="-8"/>
                          <w:sz w:val="36"/>
                          <w:szCs w:val="36"/>
                        </w:rPr>
                      </w:pPr>
                      <w:r w:rsidRPr="004C199D">
                        <w:rPr>
                          <w:rFonts w:cs="Arial"/>
                          <w:b w:val="0"/>
                          <w:color w:val="002060"/>
                          <w:sz w:val="28"/>
                          <w:szCs w:val="28"/>
                        </w:rPr>
                        <w:t xml:space="preserve">STAVBA: </w:t>
                      </w:r>
                      <w:r>
                        <w:rPr>
                          <w:rFonts w:cs="Arial"/>
                          <w:b w:val="0"/>
                          <w:color w:val="002060"/>
                          <w:sz w:val="28"/>
                          <w:szCs w:val="28"/>
                        </w:rPr>
                        <w:tab/>
                      </w:r>
                      <w:r w:rsidRPr="00DA0B01">
                        <w:rPr>
                          <w:rFonts w:cs="Arial"/>
                          <w:color w:val="002060"/>
                          <w:sz w:val="28"/>
                          <w:szCs w:val="28"/>
                        </w:rPr>
                        <w:t>Úpravy pavilonu C03 v Univerzitním kampusu Bohunice</w:t>
                      </w:r>
                    </w:p>
                    <w:p w:rsidRPr="004C199D" w:rsidR="00701E4D" w:rsidP="00701E4D" w:rsidRDefault="00701E4D" w14:paraId="4B99056E" w14:textId="77777777">
                      <w:pPr>
                        <w:tabs>
                          <w:tab w:val="left" w:pos="1418"/>
                        </w:tabs>
                        <w:ind w:left="2127" w:right="-137" w:hanging="2127"/>
                        <w:rPr>
                          <w:rFonts w:cs="Arial"/>
                          <w:b/>
                          <w:color w:val="002060"/>
                          <w:sz w:val="28"/>
                          <w:szCs w:val="28"/>
                        </w:rPr>
                      </w:pPr>
                    </w:p>
                    <w:p w:rsidRPr="004C199D" w:rsidR="00701E4D" w:rsidP="00701E4D" w:rsidRDefault="00701E4D" w14:paraId="6E55E4AA" w14:textId="77777777">
                      <w:pPr>
                        <w:tabs>
                          <w:tab w:val="left" w:pos="1560"/>
                        </w:tabs>
                        <w:ind w:left="2127" w:right="-137" w:hanging="2127"/>
                        <w:rPr>
                          <w:rFonts w:cs="Arial"/>
                          <w:b/>
                          <w:color w:val="002060"/>
                          <w:sz w:val="28"/>
                          <w:szCs w:val="28"/>
                        </w:rPr>
                      </w:pPr>
                      <w:r w:rsidRPr="005E43A5">
                        <w:rPr>
                          <w:rFonts w:cs="Arial"/>
                          <w:bCs/>
                          <w:color w:val="002060"/>
                          <w:sz w:val="26"/>
                          <w:szCs w:val="26"/>
                        </w:rPr>
                        <w:t>MÍSTO STAVBY:</w:t>
                      </w:r>
                      <w:r w:rsidRPr="004C199D">
                        <w:rPr>
                          <w:rFonts w:cs="Arial"/>
                          <w:b/>
                          <w:color w:val="002060"/>
                          <w:sz w:val="28"/>
                          <w:szCs w:val="28"/>
                        </w:rPr>
                        <w:t xml:space="preserve"> </w:t>
                      </w:r>
                      <w:r>
                        <w:rPr>
                          <w:rFonts w:cs="Arial"/>
                          <w:b/>
                          <w:color w:val="002060"/>
                          <w:sz w:val="28"/>
                          <w:szCs w:val="28"/>
                        </w:rPr>
                        <w:t>Brno</w:t>
                      </w:r>
                      <w:r w:rsidRPr="004C199D">
                        <w:rPr>
                          <w:rFonts w:cs="Arial"/>
                          <w:b/>
                          <w:color w:val="002060"/>
                          <w:sz w:val="28"/>
                          <w:szCs w:val="28"/>
                        </w:rPr>
                        <w:t xml:space="preserve"> </w:t>
                      </w:r>
                    </w:p>
                    <w:p w:rsidRPr="004C199D" w:rsidR="00701E4D" w:rsidP="00701E4D" w:rsidRDefault="00701E4D" w14:paraId="1299C43A" w14:textId="77777777">
                      <w:pPr>
                        <w:tabs>
                          <w:tab w:val="left" w:pos="1418"/>
                        </w:tabs>
                        <w:ind w:left="2127" w:right="-137" w:hanging="2127"/>
                        <w:rPr>
                          <w:rFonts w:cs="Arial"/>
                          <w:b/>
                          <w:color w:val="002060"/>
                          <w:sz w:val="28"/>
                          <w:szCs w:val="28"/>
                        </w:rPr>
                      </w:pPr>
                      <w:r w:rsidRPr="004C199D">
                        <w:rPr>
                          <w:rFonts w:cs="Arial"/>
                          <w:b/>
                          <w:color w:val="002060"/>
                          <w:sz w:val="28"/>
                          <w:szCs w:val="28"/>
                        </w:rPr>
                        <w:tab/>
                      </w:r>
                      <w:r w:rsidRPr="004C199D">
                        <w:rPr>
                          <w:rFonts w:cs="Arial"/>
                          <w:b/>
                          <w:color w:val="002060"/>
                          <w:sz w:val="28"/>
                          <w:szCs w:val="28"/>
                        </w:rPr>
                        <w:tab/>
                      </w:r>
                      <w:r w:rsidRPr="004C199D">
                        <w:rPr>
                          <w:rFonts w:cs="Arial"/>
                          <w:b/>
                          <w:color w:val="002060"/>
                          <w:sz w:val="28"/>
                          <w:szCs w:val="28"/>
                        </w:rPr>
                        <w:tab/>
                      </w:r>
                    </w:p>
                    <w:p w:rsidRPr="004C199D" w:rsidR="00701E4D" w:rsidP="00701E4D" w:rsidRDefault="00701E4D" w14:paraId="64DC3B15" w14:textId="77777777">
                      <w:pPr>
                        <w:tabs>
                          <w:tab w:val="left" w:pos="1560"/>
                        </w:tabs>
                        <w:ind w:left="2127" w:right="-137" w:hanging="2127"/>
                        <w:rPr>
                          <w:rFonts w:cs="Arial"/>
                          <w:b/>
                          <w:color w:val="002060"/>
                          <w:sz w:val="28"/>
                          <w:szCs w:val="28"/>
                        </w:rPr>
                      </w:pPr>
                      <w:r w:rsidRPr="005E43A5">
                        <w:rPr>
                          <w:rFonts w:cs="Arial"/>
                          <w:bCs/>
                          <w:color w:val="002060"/>
                          <w:sz w:val="28"/>
                          <w:szCs w:val="28"/>
                        </w:rPr>
                        <w:t>INVESTOR:</w:t>
                      </w:r>
                      <w:r w:rsidRPr="005E43A5">
                        <w:rPr>
                          <w:rFonts w:cs="Arial"/>
                          <w:bCs/>
                          <w:color w:val="002060"/>
                          <w:sz w:val="28"/>
                          <w:szCs w:val="28"/>
                        </w:rPr>
                        <w:tab/>
                      </w:r>
                      <w:r w:rsidRPr="004C199D">
                        <w:rPr>
                          <w:rFonts w:cs="Arial"/>
                          <w:b/>
                          <w:color w:val="002060"/>
                          <w:sz w:val="28"/>
                          <w:szCs w:val="28"/>
                        </w:rPr>
                        <w:tab/>
                      </w:r>
                      <w:r>
                        <w:rPr>
                          <w:rFonts w:cs="Arial"/>
                          <w:b/>
                          <w:color w:val="002060"/>
                          <w:sz w:val="28"/>
                          <w:szCs w:val="28"/>
                        </w:rPr>
                        <w:t>Masarykova univerzita</w:t>
                      </w:r>
                    </w:p>
                    <w:p w:rsidRPr="004C199D" w:rsidR="00701E4D" w:rsidP="00701E4D" w:rsidRDefault="00701E4D" w14:paraId="4DDBEF00" w14:textId="77777777">
                      <w:pPr>
                        <w:tabs>
                          <w:tab w:val="left" w:pos="1560"/>
                        </w:tabs>
                        <w:ind w:left="2127" w:right="-137" w:hanging="2127"/>
                        <w:rPr>
                          <w:rFonts w:cs="Arial"/>
                          <w:b/>
                          <w:color w:val="002060"/>
                          <w:sz w:val="28"/>
                          <w:szCs w:val="28"/>
                        </w:rPr>
                      </w:pPr>
                      <w:r w:rsidRPr="004C199D">
                        <w:rPr>
                          <w:rFonts w:cs="Arial"/>
                          <w:b/>
                          <w:color w:val="002060"/>
                          <w:sz w:val="28"/>
                          <w:szCs w:val="28"/>
                        </w:rPr>
                        <w:tab/>
                      </w:r>
                    </w:p>
                    <w:p w:rsidRPr="004C199D" w:rsidR="00701E4D" w:rsidP="00701E4D" w:rsidRDefault="00701E4D" w14:paraId="18C26EEF" w14:textId="77777777">
                      <w:pPr>
                        <w:tabs>
                          <w:tab w:val="left" w:pos="1560"/>
                        </w:tabs>
                        <w:ind w:left="2127" w:right="-137" w:hanging="2127"/>
                        <w:rPr>
                          <w:rFonts w:cs="Arial"/>
                          <w:sz w:val="28"/>
                          <w:szCs w:val="28"/>
                        </w:rPr>
                      </w:pPr>
                      <w:r w:rsidRPr="005E43A5">
                        <w:rPr>
                          <w:rFonts w:cs="Arial"/>
                          <w:bCs/>
                          <w:color w:val="002060"/>
                          <w:sz w:val="28"/>
                          <w:szCs w:val="28"/>
                        </w:rPr>
                        <w:t>HIP:</w:t>
                      </w:r>
                      <w:r w:rsidRPr="004C199D">
                        <w:rPr>
                          <w:rFonts w:cs="Arial"/>
                          <w:b/>
                          <w:color w:val="002060"/>
                          <w:sz w:val="28"/>
                          <w:szCs w:val="28"/>
                        </w:rPr>
                        <w:tab/>
                      </w:r>
                      <w:r w:rsidRPr="004C199D">
                        <w:rPr>
                          <w:rFonts w:cs="Arial"/>
                          <w:b/>
                          <w:color w:val="002060"/>
                          <w:sz w:val="28"/>
                          <w:szCs w:val="28"/>
                        </w:rPr>
                        <w:tab/>
                      </w:r>
                      <w:r w:rsidRPr="004C199D">
                        <w:rPr>
                          <w:rFonts w:cs="Arial"/>
                          <w:b/>
                          <w:color w:val="002060"/>
                          <w:sz w:val="28"/>
                          <w:szCs w:val="28"/>
                        </w:rPr>
                        <w:t xml:space="preserve">Ing. </w:t>
                      </w:r>
                      <w:r>
                        <w:rPr>
                          <w:rFonts w:cs="Arial"/>
                          <w:b/>
                          <w:color w:val="002060"/>
                          <w:sz w:val="28"/>
                          <w:szCs w:val="28"/>
                        </w:rPr>
                        <w:t>Ladislav Drozd</w:t>
                      </w:r>
                    </w:p>
                    <w:p w:rsidRPr="00F15993" w:rsidR="00F15993" w:rsidP="00F15993" w:rsidRDefault="00F15993" w14:paraId="3461D779" w14:textId="77777777">
                      <w:pPr>
                        <w:jc w:val="left"/>
                        <w:rPr>
                          <w:rFonts w:ascii="Times New Roman" w:hAnsi="Times New Roman"/>
                        </w:rPr>
                      </w:pPr>
                    </w:p>
                    <w:p w:rsidR="00800900" w:rsidP="00832C56" w:rsidRDefault="00800900" w14:paraId="3CF2D8B6" w14:textId="77777777"/>
                  </w:txbxContent>
                </v:textbox>
                <w10:wrap anchorx="margin"/>
              </v:shape>
            </w:pict>
          </mc:Fallback>
        </mc:AlternateContent>
      </w:r>
    </w:p>
    <w:p w14:paraId="09F3882F" w14:textId="16EFDECD" w:rsidR="008601FE" w:rsidRPr="00B77013" w:rsidRDefault="008601FE" w:rsidP="00526ED2">
      <w:pPr>
        <w:tabs>
          <w:tab w:val="left" w:pos="1565"/>
        </w:tabs>
        <w:ind w:left="1560"/>
        <w:rPr>
          <w:rFonts w:cs="Arial"/>
        </w:rPr>
      </w:pPr>
    </w:p>
    <w:p w14:paraId="5EBC2367" w14:textId="77777777" w:rsidR="008601FE" w:rsidRPr="00B77013" w:rsidRDefault="008601FE" w:rsidP="008601FE">
      <w:pPr>
        <w:rPr>
          <w:rFonts w:cs="Arial"/>
        </w:rPr>
      </w:pPr>
    </w:p>
    <w:p w14:paraId="72A70653" w14:textId="0BDE7793" w:rsidR="00526ED2" w:rsidRPr="00B77013" w:rsidRDefault="00526ED2" w:rsidP="008601FE">
      <w:pPr>
        <w:rPr>
          <w:rFonts w:cs="Arial"/>
        </w:rPr>
      </w:pPr>
    </w:p>
    <w:p w14:paraId="0CAA8B2D" w14:textId="77777777" w:rsidR="00526ED2" w:rsidRPr="00B77013" w:rsidRDefault="00526ED2" w:rsidP="00526ED2">
      <w:pPr>
        <w:rPr>
          <w:rFonts w:cs="Arial"/>
        </w:rPr>
      </w:pPr>
    </w:p>
    <w:p w14:paraId="05A9FBEB" w14:textId="71762439" w:rsidR="00526ED2" w:rsidRPr="00B77013" w:rsidRDefault="00526ED2" w:rsidP="00526ED2">
      <w:pPr>
        <w:rPr>
          <w:rFonts w:cs="Arial"/>
        </w:rPr>
      </w:pPr>
    </w:p>
    <w:p w14:paraId="4C30A15C" w14:textId="13174D49" w:rsidR="00526ED2" w:rsidRPr="00B77013" w:rsidRDefault="00526ED2" w:rsidP="00526ED2">
      <w:pPr>
        <w:rPr>
          <w:rFonts w:cs="Arial"/>
        </w:rPr>
      </w:pPr>
    </w:p>
    <w:p w14:paraId="00AB25BC" w14:textId="77777777" w:rsidR="00526ED2" w:rsidRPr="00B77013" w:rsidRDefault="00526ED2" w:rsidP="00526ED2">
      <w:pPr>
        <w:rPr>
          <w:rFonts w:cs="Arial"/>
        </w:rPr>
      </w:pPr>
    </w:p>
    <w:p w14:paraId="40D35292" w14:textId="6FB72DB7" w:rsidR="00526ED2" w:rsidRPr="00B77013" w:rsidRDefault="00526ED2" w:rsidP="00526ED2">
      <w:pPr>
        <w:rPr>
          <w:rFonts w:cs="Arial"/>
        </w:rPr>
      </w:pPr>
    </w:p>
    <w:p w14:paraId="06138A81" w14:textId="77777777" w:rsidR="00526ED2" w:rsidRPr="00B77013" w:rsidRDefault="00526ED2" w:rsidP="00526ED2">
      <w:pPr>
        <w:rPr>
          <w:rFonts w:cs="Arial"/>
        </w:rPr>
      </w:pPr>
    </w:p>
    <w:p w14:paraId="36B51F2D" w14:textId="77777777" w:rsidR="00526ED2" w:rsidRPr="00B77013" w:rsidRDefault="00526ED2" w:rsidP="00526ED2">
      <w:pPr>
        <w:rPr>
          <w:rFonts w:cs="Arial"/>
        </w:rPr>
      </w:pPr>
    </w:p>
    <w:p w14:paraId="5D79D08C" w14:textId="77777777" w:rsidR="00526ED2" w:rsidRPr="00B77013" w:rsidRDefault="00526ED2" w:rsidP="00526ED2">
      <w:pPr>
        <w:rPr>
          <w:rFonts w:cs="Arial"/>
        </w:rPr>
      </w:pPr>
    </w:p>
    <w:p w14:paraId="2542647A" w14:textId="77777777" w:rsidR="00526ED2" w:rsidRPr="00B77013" w:rsidRDefault="00526ED2" w:rsidP="00526ED2">
      <w:pPr>
        <w:rPr>
          <w:rFonts w:cs="Arial"/>
        </w:rPr>
      </w:pPr>
    </w:p>
    <w:p w14:paraId="7F155915" w14:textId="77777777" w:rsidR="00526ED2" w:rsidRPr="00B77013" w:rsidRDefault="00526ED2" w:rsidP="00526ED2">
      <w:pPr>
        <w:rPr>
          <w:rFonts w:cs="Arial"/>
        </w:rPr>
      </w:pPr>
    </w:p>
    <w:p w14:paraId="710786BE" w14:textId="77777777" w:rsidR="00526ED2" w:rsidRPr="00B77013" w:rsidRDefault="00526ED2" w:rsidP="00526ED2">
      <w:pPr>
        <w:rPr>
          <w:rFonts w:cs="Arial"/>
        </w:rPr>
      </w:pPr>
    </w:p>
    <w:p w14:paraId="48C91AA3" w14:textId="77777777" w:rsidR="00526ED2" w:rsidRPr="00B77013" w:rsidRDefault="00526ED2" w:rsidP="00526ED2">
      <w:pPr>
        <w:rPr>
          <w:rFonts w:cs="Arial"/>
        </w:rPr>
      </w:pPr>
    </w:p>
    <w:p w14:paraId="660FC38B" w14:textId="77777777" w:rsidR="00526ED2" w:rsidRPr="00B77013" w:rsidRDefault="00526ED2" w:rsidP="00B0217D">
      <w:pPr>
        <w:rPr>
          <w:rFonts w:cs="Arial"/>
          <w:color w:val="002060"/>
        </w:rPr>
      </w:pPr>
    </w:p>
    <w:p w14:paraId="05CD8DA8" w14:textId="77777777" w:rsidR="00093654" w:rsidRPr="00B77013" w:rsidRDefault="00093654" w:rsidP="00367E76">
      <w:pPr>
        <w:ind w:left="1560"/>
        <w:rPr>
          <w:rFonts w:cs="Arial"/>
        </w:rPr>
      </w:pPr>
    </w:p>
    <w:p w14:paraId="39C0178F" w14:textId="2614AF6B" w:rsidR="000C5CAB" w:rsidRPr="00B77013" w:rsidRDefault="001B4AF4" w:rsidP="00367E76">
      <w:pPr>
        <w:ind w:left="1560"/>
        <w:rPr>
          <w:rFonts w:cs="Arial"/>
        </w:rPr>
      </w:pPr>
      <w:r>
        <w:rPr>
          <w:rFonts w:cs="Arial"/>
          <w:noProof/>
        </w:rPr>
        <mc:AlternateContent>
          <mc:Choice Requires="wps">
            <w:drawing>
              <wp:anchor distT="0" distB="0" distL="114300" distR="114300" simplePos="0" relativeHeight="251662336" behindDoc="0" locked="0" layoutInCell="1" allowOverlap="1" wp14:anchorId="69CAE0B5" wp14:editId="1B5EFCCB">
                <wp:simplePos x="0" y="0"/>
                <wp:positionH relativeFrom="column">
                  <wp:posOffset>915035</wp:posOffset>
                </wp:positionH>
                <wp:positionV relativeFrom="paragraph">
                  <wp:posOffset>1026795</wp:posOffset>
                </wp:positionV>
                <wp:extent cx="6154420" cy="616585"/>
                <wp:effectExtent l="0" t="0" r="0" b="0"/>
                <wp:wrapNone/>
                <wp:docPr id="230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4420" cy="616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2B9D4C" w14:textId="77777777" w:rsidR="00800900" w:rsidRDefault="00800900" w:rsidP="000C5CAB">
                            <w:pPr>
                              <w:keepNext/>
                              <w:spacing w:before="60"/>
                              <w:outlineLvl w:val="5"/>
                              <w:rPr>
                                <w:rFonts w:cs="Arial"/>
                                <w:color w:val="002060"/>
                              </w:rPr>
                            </w:pPr>
                            <w:r w:rsidRPr="00367E76">
                              <w:rPr>
                                <w:rFonts w:cs="Arial"/>
                                <w:b/>
                                <w:color w:val="002060"/>
                              </w:rPr>
                              <w:t>EP Rožnov, a.s.</w:t>
                            </w:r>
                            <w:r w:rsidRPr="00367E76">
                              <w:rPr>
                                <w:rFonts w:cs="Arial"/>
                                <w:color w:val="002060"/>
                              </w:rPr>
                              <w:t>, Boženy Němcové 1720, 756 61</w:t>
                            </w:r>
                            <w:r>
                              <w:rPr>
                                <w:rFonts w:cs="Arial"/>
                                <w:color w:val="002060"/>
                              </w:rPr>
                              <w:t xml:space="preserve"> Rožnov pod Radhoštěm          </w:t>
                            </w:r>
                          </w:p>
                          <w:p w14:paraId="643E4313" w14:textId="77777777" w:rsidR="00800900" w:rsidRPr="00367E76" w:rsidRDefault="00800900" w:rsidP="000C5CAB">
                            <w:pPr>
                              <w:keepNext/>
                              <w:spacing w:before="60"/>
                              <w:outlineLvl w:val="5"/>
                              <w:rPr>
                                <w:rFonts w:cs="Arial"/>
                                <w:color w:val="002060"/>
                              </w:rPr>
                            </w:pPr>
                            <w:r>
                              <w:rPr>
                                <w:rFonts w:cs="Arial"/>
                                <w:color w:val="002060"/>
                              </w:rPr>
                              <w:t>t</w:t>
                            </w:r>
                            <w:r w:rsidRPr="00367E76">
                              <w:rPr>
                                <w:rFonts w:cs="Arial"/>
                                <w:color w:val="002060"/>
                              </w:rPr>
                              <w:t xml:space="preserve">el.: +420 571 664 111, e-mail: </w:t>
                            </w:r>
                            <w:hyperlink r:id="rId8" w:history="1">
                              <w:r w:rsidRPr="00367E76">
                                <w:rPr>
                                  <w:rFonts w:cs="Arial"/>
                                  <w:color w:val="002060"/>
                                </w:rPr>
                                <w:t>ep@eproznov.cz</w:t>
                              </w:r>
                            </w:hyperlink>
                            <w:r w:rsidRPr="00367E76">
                              <w:rPr>
                                <w:rFonts w:cs="Arial"/>
                                <w:color w:val="002060"/>
                              </w:rPr>
                              <w:t xml:space="preserve"> </w:t>
                            </w:r>
                            <w:r>
                              <w:rPr>
                                <w:rFonts w:cs="Arial"/>
                                <w:color w:val="002060"/>
                              </w:rPr>
                              <w:tab/>
                            </w:r>
                            <w:r>
                              <w:rPr>
                                <w:rFonts w:cs="Arial"/>
                                <w:color w:val="002060"/>
                              </w:rPr>
                              <w:tab/>
                            </w:r>
                            <w:r>
                              <w:rPr>
                                <w:rFonts w:cs="Arial"/>
                                <w:color w:val="002060"/>
                              </w:rPr>
                              <w:tab/>
                              <w:t xml:space="preserve">                       </w:t>
                            </w:r>
                            <w:r w:rsidRPr="00367E76">
                              <w:rPr>
                                <w:rFonts w:cs="Arial"/>
                                <w:b/>
                                <w:color w:val="002060"/>
                              </w:rPr>
                              <w:t>www.eproznov.cz</w:t>
                            </w:r>
                          </w:p>
                          <w:p w14:paraId="43A02145" w14:textId="77777777" w:rsidR="00800900" w:rsidRDefault="0080090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w:pict w14:anchorId="0984DF82">
              <v:shape id="Text Box 3" style="position:absolute;left:0;text-align:left;margin-left:72.05pt;margin-top:80.85pt;width:484.6pt;height:48.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" w14:anchorId="69CAE0B5">
                <v:textbox>
                  <w:txbxContent>
                    <w:p w:rsidR="00800900" w:rsidP="000C5CAB" w:rsidRDefault="00800900" w14:paraId="32B760BE" w14:textId="77777777">
                      <w:pPr>
                        <w:keepNext/>
                        <w:spacing w:before="60"/>
                        <w:outlineLvl w:val="5"/>
                        <w:rPr>
                          <w:rFonts w:cs="Arial"/>
                          <w:color w:val="002060"/>
                        </w:rPr>
                      </w:pPr>
                      <w:r w:rsidRPr="00367E76">
                        <w:rPr>
                          <w:rFonts w:cs="Arial"/>
                          <w:b/>
                          <w:color w:val="002060"/>
                        </w:rPr>
                        <w:t>EP Rožnov, a.s.</w:t>
                      </w:r>
                      <w:r w:rsidRPr="00367E76">
                        <w:rPr>
                          <w:rFonts w:cs="Arial"/>
                          <w:color w:val="002060"/>
                        </w:rPr>
                        <w:t>, Boženy Němcové 1720, 756 61</w:t>
                      </w:r>
                      <w:r>
                        <w:rPr>
                          <w:rFonts w:cs="Arial"/>
                          <w:color w:val="002060"/>
                        </w:rPr>
                        <w:t xml:space="preserve"> Rožnov pod Radhoštěm          </w:t>
                      </w:r>
                    </w:p>
                    <w:p w:rsidRPr="00367E76" w:rsidR="00800900" w:rsidP="000C5CAB" w:rsidRDefault="00800900" w14:paraId="478A0E85" w14:textId="77777777">
                      <w:pPr>
                        <w:keepNext/>
                        <w:spacing w:before="60"/>
                        <w:outlineLvl w:val="5"/>
                        <w:rPr>
                          <w:rFonts w:cs="Arial"/>
                          <w:color w:val="002060"/>
                        </w:rPr>
                      </w:pPr>
                      <w:r>
                        <w:rPr>
                          <w:rFonts w:cs="Arial"/>
                          <w:color w:val="002060"/>
                        </w:rPr>
                        <w:t>t</w:t>
                      </w:r>
                      <w:r w:rsidRPr="00367E76">
                        <w:rPr>
                          <w:rFonts w:cs="Arial"/>
                          <w:color w:val="002060"/>
                        </w:rPr>
                        <w:t xml:space="preserve">el.: +420 571 664 111, e-mail: </w:t>
                      </w:r>
                      <w:hyperlink w:history="1" r:id="rId9">
                        <w:r w:rsidRPr="00367E76">
                          <w:rPr>
                            <w:rFonts w:cs="Arial"/>
                            <w:color w:val="002060"/>
                          </w:rPr>
                          <w:t>ep@eproznov.cz</w:t>
                        </w:r>
                      </w:hyperlink>
                      <w:r w:rsidRPr="00367E76">
                        <w:rPr>
                          <w:rFonts w:cs="Arial"/>
                          <w:color w:val="002060"/>
                        </w:rPr>
                        <w:t xml:space="preserve"> </w:t>
                      </w:r>
                      <w:r>
                        <w:rPr>
                          <w:rFonts w:cs="Arial"/>
                          <w:color w:val="002060"/>
                        </w:rPr>
                        <w:tab/>
                      </w:r>
                      <w:r>
                        <w:rPr>
                          <w:rFonts w:cs="Arial"/>
                          <w:color w:val="002060"/>
                        </w:rPr>
                        <w:tab/>
                      </w:r>
                      <w:r>
                        <w:rPr>
                          <w:rFonts w:cs="Arial"/>
                          <w:color w:val="002060"/>
                        </w:rPr>
                        <w:tab/>
                      </w:r>
                      <w:r>
                        <w:rPr>
                          <w:rFonts w:cs="Arial"/>
                          <w:color w:val="002060"/>
                        </w:rPr>
                        <w:t xml:space="preserve">                       </w:t>
                      </w:r>
                      <w:r w:rsidRPr="00367E76">
                        <w:rPr>
                          <w:rFonts w:cs="Arial"/>
                          <w:b/>
                          <w:color w:val="002060"/>
                        </w:rPr>
                        <w:t>www.eproznov.cz</w:t>
                      </w:r>
                    </w:p>
                    <w:p w:rsidR="00800900" w:rsidRDefault="00800900" w14:paraId="0FB78278" w14:textId="77777777"/>
                  </w:txbxContent>
                </v:textbox>
              </v:shape>
            </w:pict>
          </mc:Fallback>
        </mc:AlternateContent>
      </w:r>
    </w:p>
    <w:p w14:paraId="1954A543" w14:textId="77777777" w:rsidR="000C5CAB" w:rsidRPr="00B77013" w:rsidRDefault="000C5CAB" w:rsidP="00607C98">
      <w:pPr>
        <w:rPr>
          <w:rFonts w:cs="Arial"/>
        </w:rPr>
        <w:sectPr w:rsidR="000C5CAB" w:rsidRPr="00B77013" w:rsidSect="008601FE">
          <w:headerReference w:type="default" r:id="rId10"/>
          <w:footerReference w:type="default" r:id="rId11"/>
          <w:pgSz w:w="11906" w:h="16838" w:code="9"/>
          <w:pgMar w:top="57" w:right="424" w:bottom="57" w:left="0" w:header="0" w:footer="0" w:gutter="0"/>
          <w:cols w:space="708"/>
        </w:sectPr>
      </w:pPr>
    </w:p>
    <w:p w14:paraId="5F54CCC9" w14:textId="77777777" w:rsidR="000010F2" w:rsidRPr="00C477EC" w:rsidRDefault="31B0B1C8" w:rsidP="31B0B1C8">
      <w:pPr>
        <w:tabs>
          <w:tab w:val="left" w:pos="709"/>
          <w:tab w:val="left" w:pos="1134"/>
        </w:tabs>
        <w:ind w:left="709" w:right="6"/>
        <w:rPr>
          <w:rFonts w:cs="Arial"/>
          <w:sz w:val="22"/>
          <w:szCs w:val="22"/>
          <w:lang w:eastAsia="zh-CN"/>
        </w:rPr>
      </w:pPr>
      <w:r w:rsidRPr="31B0B1C8">
        <w:rPr>
          <w:rFonts w:cs="Arial"/>
          <w:b/>
          <w:bCs/>
          <w:caps/>
          <w:sz w:val="24"/>
          <w:szCs w:val="24"/>
          <w:u w:val="single"/>
        </w:rPr>
        <w:lastRenderedPageBreak/>
        <w:t>obsah:</w:t>
      </w:r>
      <w:r w:rsidR="00C477EC">
        <w:tab/>
      </w:r>
      <w:r w:rsidRPr="31B0B1C8">
        <w:rPr>
          <w:rFonts w:cs="Arial"/>
          <w:b/>
          <w:bCs/>
          <w:caps/>
          <w:sz w:val="24"/>
          <w:szCs w:val="24"/>
        </w:rPr>
        <w:t xml:space="preserve"> </w:t>
      </w:r>
      <w:r w:rsidR="00C477EC">
        <w:tab/>
      </w:r>
      <w:r w:rsidR="00C477EC">
        <w:tab/>
      </w:r>
      <w:r w:rsidR="00C477EC">
        <w:tab/>
      </w:r>
      <w:r w:rsidR="00C477EC">
        <w:tab/>
      </w:r>
      <w:r w:rsidR="00C477EC">
        <w:tab/>
      </w:r>
      <w:r w:rsidR="00C477EC">
        <w:tab/>
      </w:r>
      <w:r w:rsidR="00C477EC">
        <w:tab/>
      </w:r>
      <w:r w:rsidR="00C477EC">
        <w:tab/>
      </w:r>
      <w:r w:rsidR="00C477EC">
        <w:tab/>
      </w:r>
      <w:r w:rsidR="00C477EC">
        <w:tab/>
      </w:r>
      <w:r w:rsidRPr="31B0B1C8">
        <w:rPr>
          <w:rFonts w:cs="Arial"/>
          <w:caps/>
          <w:sz w:val="24"/>
          <w:szCs w:val="24"/>
        </w:rPr>
        <w:t xml:space="preserve">         </w:t>
      </w:r>
      <w:r w:rsidRPr="31B0B1C8">
        <w:rPr>
          <w:rFonts w:cs="Arial"/>
          <w:sz w:val="22"/>
          <w:szCs w:val="22"/>
        </w:rPr>
        <w:t>strana</w:t>
      </w:r>
    </w:p>
    <w:p w14:paraId="1C44E7BD" w14:textId="30DA02EE" w:rsidR="006749C4" w:rsidRDefault="008D37A1" w:rsidP="31B0B1C8">
      <w:pPr>
        <w:pStyle w:val="Obsah1"/>
        <w:rPr>
          <w:rFonts w:asciiTheme="minorHAnsi" w:eastAsiaTheme="minorEastAsia" w:hAnsiTheme="minorHAnsi" w:cstheme="minorBidi"/>
          <w:b w:val="0"/>
          <w:bCs w:val="0"/>
        </w:rPr>
      </w:pPr>
      <w:r w:rsidRPr="31B0B1C8">
        <w:rPr>
          <w:rFonts w:eastAsiaTheme="minorEastAsia"/>
          <w:color w:val="FF0000"/>
        </w:rPr>
        <w:fldChar w:fldCharType="begin"/>
      </w:r>
      <w:r w:rsidR="00607C98" w:rsidRPr="31B0B1C8">
        <w:rPr>
          <w:rFonts w:eastAsiaTheme="minorEastAsia"/>
          <w:color w:val="FF0000"/>
        </w:rPr>
        <w:instrText xml:space="preserve"> TOC \o "1-2" \h \z \u \t "Nadpis 4;3" </w:instrText>
      </w:r>
      <w:r w:rsidRPr="31B0B1C8">
        <w:rPr>
          <w:rFonts w:eastAsiaTheme="minorEastAsia"/>
          <w:color w:val="FF0000"/>
        </w:rPr>
        <w:fldChar w:fldCharType="separate"/>
      </w:r>
      <w:hyperlink w:anchor="_Toc100315019" w:history="1">
        <w:r w:rsidR="006749C4" w:rsidRPr="00082831">
          <w:rPr>
            <w:rStyle w:val="Hypertextovodkaz"/>
          </w:rPr>
          <w:t>B. SOUHRNNÁ TECHNICKÁ ZPRÁVA</w:t>
        </w:r>
        <w:r w:rsidR="006749C4">
          <w:rPr>
            <w:webHidden/>
          </w:rPr>
          <w:tab/>
        </w:r>
        <w:r w:rsidR="006749C4">
          <w:rPr>
            <w:webHidden/>
          </w:rPr>
          <w:fldChar w:fldCharType="begin"/>
        </w:r>
        <w:r w:rsidR="006749C4">
          <w:rPr>
            <w:webHidden/>
          </w:rPr>
          <w:instrText xml:space="preserve"> PAGEREF _Toc100315019 \h </w:instrText>
        </w:r>
        <w:r w:rsidR="006749C4">
          <w:rPr>
            <w:webHidden/>
          </w:rPr>
        </w:r>
        <w:r w:rsidR="006749C4">
          <w:rPr>
            <w:webHidden/>
          </w:rPr>
          <w:fldChar w:fldCharType="separate"/>
        </w:r>
        <w:r w:rsidR="00C217A7">
          <w:rPr>
            <w:webHidden/>
          </w:rPr>
          <w:t>3</w:t>
        </w:r>
        <w:r w:rsidR="006749C4">
          <w:rPr>
            <w:webHidden/>
          </w:rPr>
          <w:fldChar w:fldCharType="end"/>
        </w:r>
      </w:hyperlink>
    </w:p>
    <w:p w14:paraId="1A7B0704" w14:textId="6321A66C" w:rsidR="006749C4" w:rsidRDefault="00000000" w:rsidP="31B0B1C8">
      <w:pPr>
        <w:pStyle w:val="Obsah2"/>
        <w:rPr>
          <w:rFonts w:asciiTheme="minorHAnsi" w:eastAsiaTheme="minorEastAsia" w:hAnsiTheme="minorHAnsi" w:cstheme="minorBidi"/>
          <w:b w:val="0"/>
          <w:bCs w:val="0"/>
        </w:rPr>
      </w:pPr>
      <w:hyperlink w:anchor="_Toc100315020" w:history="1">
        <w:r w:rsidR="006749C4" w:rsidRPr="00082831">
          <w:rPr>
            <w:rStyle w:val="Hypertextovodkaz"/>
          </w:rPr>
          <w:t>B.1 Popis území stavby</w:t>
        </w:r>
        <w:r w:rsidR="006749C4">
          <w:rPr>
            <w:webHidden/>
          </w:rPr>
          <w:tab/>
        </w:r>
        <w:r w:rsidR="006749C4">
          <w:rPr>
            <w:webHidden/>
          </w:rPr>
          <w:fldChar w:fldCharType="begin"/>
        </w:r>
        <w:r w:rsidR="006749C4">
          <w:rPr>
            <w:webHidden/>
          </w:rPr>
          <w:instrText xml:space="preserve"> PAGEREF _Toc100315020 \h </w:instrText>
        </w:r>
        <w:r w:rsidR="006749C4">
          <w:rPr>
            <w:webHidden/>
          </w:rPr>
        </w:r>
        <w:r w:rsidR="006749C4">
          <w:rPr>
            <w:webHidden/>
          </w:rPr>
          <w:fldChar w:fldCharType="separate"/>
        </w:r>
        <w:r w:rsidR="00C217A7">
          <w:rPr>
            <w:webHidden/>
          </w:rPr>
          <w:t>3</w:t>
        </w:r>
        <w:r w:rsidR="006749C4">
          <w:rPr>
            <w:webHidden/>
          </w:rPr>
          <w:fldChar w:fldCharType="end"/>
        </w:r>
      </w:hyperlink>
    </w:p>
    <w:p w14:paraId="7CC8F79F" w14:textId="4BFC594A" w:rsidR="006749C4" w:rsidRDefault="00000000" w:rsidP="31B0B1C8">
      <w:pPr>
        <w:pStyle w:val="Obsah2"/>
        <w:rPr>
          <w:rFonts w:asciiTheme="minorHAnsi" w:eastAsiaTheme="minorEastAsia" w:hAnsiTheme="minorHAnsi" w:cstheme="minorBidi"/>
          <w:b w:val="0"/>
          <w:bCs w:val="0"/>
        </w:rPr>
      </w:pPr>
      <w:hyperlink w:anchor="_Toc100315021" w:history="1">
        <w:r w:rsidR="006749C4" w:rsidRPr="00082831">
          <w:rPr>
            <w:rStyle w:val="Hypertextovodkaz"/>
          </w:rPr>
          <w:t>B.2 Celkový popis stavby</w:t>
        </w:r>
        <w:r w:rsidR="006749C4">
          <w:rPr>
            <w:webHidden/>
          </w:rPr>
          <w:tab/>
        </w:r>
        <w:r w:rsidR="006749C4">
          <w:rPr>
            <w:webHidden/>
          </w:rPr>
          <w:fldChar w:fldCharType="begin"/>
        </w:r>
        <w:r w:rsidR="006749C4">
          <w:rPr>
            <w:webHidden/>
          </w:rPr>
          <w:instrText xml:space="preserve"> PAGEREF _Toc100315021 \h </w:instrText>
        </w:r>
        <w:r w:rsidR="006749C4">
          <w:rPr>
            <w:webHidden/>
          </w:rPr>
        </w:r>
        <w:r w:rsidR="006749C4">
          <w:rPr>
            <w:webHidden/>
          </w:rPr>
          <w:fldChar w:fldCharType="separate"/>
        </w:r>
        <w:r w:rsidR="00C217A7">
          <w:rPr>
            <w:webHidden/>
          </w:rPr>
          <w:t>5</w:t>
        </w:r>
        <w:r w:rsidR="006749C4">
          <w:rPr>
            <w:webHidden/>
          </w:rPr>
          <w:fldChar w:fldCharType="end"/>
        </w:r>
      </w:hyperlink>
    </w:p>
    <w:p w14:paraId="44D0806E" w14:textId="5D128A3C" w:rsidR="006749C4" w:rsidRDefault="00000000" w:rsidP="31B0B1C8">
      <w:pPr>
        <w:pStyle w:val="Obsah3"/>
        <w:rPr>
          <w:rFonts w:asciiTheme="minorHAnsi" w:eastAsiaTheme="minorEastAsia" w:hAnsiTheme="minorHAnsi" w:cstheme="minorBidi"/>
          <w:noProof/>
        </w:rPr>
      </w:pPr>
      <w:hyperlink w:anchor="_Toc100315022" w:history="1">
        <w:r w:rsidR="006749C4" w:rsidRPr="31B0B1C8">
          <w:rPr>
            <w:rStyle w:val="Hypertextovodkaz"/>
            <w:noProof/>
          </w:rPr>
          <w:t>B.2.1 Základní charakteristika stavby a jejího užívání</w:t>
        </w:r>
        <w:r w:rsidR="006749C4">
          <w:rPr>
            <w:noProof/>
            <w:webHidden/>
          </w:rPr>
          <w:tab/>
        </w:r>
        <w:r w:rsidR="006749C4">
          <w:rPr>
            <w:noProof/>
            <w:webHidden/>
          </w:rPr>
          <w:fldChar w:fldCharType="begin"/>
        </w:r>
        <w:r w:rsidR="006749C4">
          <w:rPr>
            <w:noProof/>
            <w:webHidden/>
          </w:rPr>
          <w:instrText xml:space="preserve"> PAGEREF _Toc100315022 \h </w:instrText>
        </w:r>
        <w:r w:rsidR="006749C4">
          <w:rPr>
            <w:noProof/>
            <w:webHidden/>
          </w:rPr>
        </w:r>
        <w:r w:rsidR="006749C4">
          <w:rPr>
            <w:noProof/>
            <w:webHidden/>
          </w:rPr>
          <w:fldChar w:fldCharType="separate"/>
        </w:r>
        <w:r w:rsidR="00C217A7">
          <w:rPr>
            <w:noProof/>
            <w:webHidden/>
          </w:rPr>
          <w:t>5</w:t>
        </w:r>
        <w:r w:rsidR="006749C4">
          <w:rPr>
            <w:noProof/>
            <w:webHidden/>
          </w:rPr>
          <w:fldChar w:fldCharType="end"/>
        </w:r>
      </w:hyperlink>
    </w:p>
    <w:p w14:paraId="0DDBC492" w14:textId="68ED59B4" w:rsidR="006749C4" w:rsidRDefault="00000000" w:rsidP="31B0B1C8">
      <w:pPr>
        <w:pStyle w:val="Obsah3"/>
        <w:rPr>
          <w:rFonts w:asciiTheme="minorHAnsi" w:eastAsiaTheme="minorEastAsia" w:hAnsiTheme="minorHAnsi" w:cstheme="minorBidi"/>
          <w:noProof/>
        </w:rPr>
      </w:pPr>
      <w:hyperlink w:anchor="_Toc100315023" w:history="1">
        <w:r w:rsidR="006749C4" w:rsidRPr="31B0B1C8">
          <w:rPr>
            <w:rStyle w:val="Hypertextovodkaz"/>
            <w:noProof/>
          </w:rPr>
          <w:t>B.2.2 Celkové urbanistické a architektonické řešení</w:t>
        </w:r>
        <w:r w:rsidR="006749C4">
          <w:rPr>
            <w:noProof/>
            <w:webHidden/>
          </w:rPr>
          <w:tab/>
        </w:r>
        <w:r w:rsidR="006749C4">
          <w:rPr>
            <w:noProof/>
            <w:webHidden/>
          </w:rPr>
          <w:fldChar w:fldCharType="begin"/>
        </w:r>
        <w:r w:rsidR="006749C4">
          <w:rPr>
            <w:noProof/>
            <w:webHidden/>
          </w:rPr>
          <w:instrText xml:space="preserve"> PAGEREF _Toc100315023 \h </w:instrText>
        </w:r>
        <w:r w:rsidR="006749C4">
          <w:rPr>
            <w:noProof/>
            <w:webHidden/>
          </w:rPr>
        </w:r>
        <w:r w:rsidR="006749C4">
          <w:rPr>
            <w:noProof/>
            <w:webHidden/>
          </w:rPr>
          <w:fldChar w:fldCharType="separate"/>
        </w:r>
        <w:r w:rsidR="00C217A7">
          <w:rPr>
            <w:noProof/>
            <w:webHidden/>
          </w:rPr>
          <w:t>8</w:t>
        </w:r>
        <w:r w:rsidR="006749C4">
          <w:rPr>
            <w:noProof/>
            <w:webHidden/>
          </w:rPr>
          <w:fldChar w:fldCharType="end"/>
        </w:r>
      </w:hyperlink>
    </w:p>
    <w:p w14:paraId="4310C8E4" w14:textId="6AA95AA8" w:rsidR="006749C4" w:rsidRDefault="00000000" w:rsidP="31B0B1C8">
      <w:pPr>
        <w:pStyle w:val="Obsah3"/>
        <w:rPr>
          <w:rFonts w:asciiTheme="minorHAnsi" w:eastAsiaTheme="minorEastAsia" w:hAnsiTheme="minorHAnsi" w:cstheme="minorBidi"/>
          <w:noProof/>
        </w:rPr>
      </w:pPr>
      <w:hyperlink w:anchor="_Toc100315024" w:history="1">
        <w:r w:rsidR="006749C4" w:rsidRPr="31B0B1C8">
          <w:rPr>
            <w:rStyle w:val="Hypertextovodkaz"/>
            <w:noProof/>
          </w:rPr>
          <w:t>B.2.3 Celkové provozní řešení, technologie výroby</w:t>
        </w:r>
        <w:r w:rsidR="006749C4">
          <w:rPr>
            <w:noProof/>
            <w:webHidden/>
          </w:rPr>
          <w:tab/>
        </w:r>
        <w:r w:rsidR="006749C4">
          <w:rPr>
            <w:noProof/>
            <w:webHidden/>
          </w:rPr>
          <w:fldChar w:fldCharType="begin"/>
        </w:r>
        <w:r w:rsidR="006749C4">
          <w:rPr>
            <w:noProof/>
            <w:webHidden/>
          </w:rPr>
          <w:instrText xml:space="preserve"> PAGEREF _Toc100315024 \h </w:instrText>
        </w:r>
        <w:r w:rsidR="006749C4">
          <w:rPr>
            <w:noProof/>
            <w:webHidden/>
          </w:rPr>
        </w:r>
        <w:r w:rsidR="006749C4">
          <w:rPr>
            <w:noProof/>
            <w:webHidden/>
          </w:rPr>
          <w:fldChar w:fldCharType="separate"/>
        </w:r>
        <w:r w:rsidR="00C217A7">
          <w:rPr>
            <w:noProof/>
            <w:webHidden/>
          </w:rPr>
          <w:t>9</w:t>
        </w:r>
        <w:r w:rsidR="006749C4">
          <w:rPr>
            <w:noProof/>
            <w:webHidden/>
          </w:rPr>
          <w:fldChar w:fldCharType="end"/>
        </w:r>
      </w:hyperlink>
    </w:p>
    <w:p w14:paraId="75F7A0FA" w14:textId="0DB2E1FE" w:rsidR="006749C4" w:rsidRDefault="00000000" w:rsidP="31B0B1C8">
      <w:pPr>
        <w:pStyle w:val="Obsah3"/>
        <w:rPr>
          <w:rFonts w:asciiTheme="minorHAnsi" w:eastAsiaTheme="minorEastAsia" w:hAnsiTheme="minorHAnsi" w:cstheme="minorBidi"/>
          <w:noProof/>
        </w:rPr>
      </w:pPr>
      <w:hyperlink w:anchor="_Toc100315025" w:history="1">
        <w:r w:rsidR="006749C4" w:rsidRPr="31B0B1C8">
          <w:rPr>
            <w:rStyle w:val="Hypertextovodkaz"/>
            <w:noProof/>
          </w:rPr>
          <w:t>B.2.4 Bezbariérové užívání stavby</w:t>
        </w:r>
        <w:r w:rsidR="006749C4">
          <w:rPr>
            <w:noProof/>
            <w:webHidden/>
          </w:rPr>
          <w:tab/>
        </w:r>
        <w:r w:rsidR="006749C4">
          <w:rPr>
            <w:noProof/>
            <w:webHidden/>
          </w:rPr>
          <w:fldChar w:fldCharType="begin"/>
        </w:r>
        <w:r w:rsidR="006749C4">
          <w:rPr>
            <w:noProof/>
            <w:webHidden/>
          </w:rPr>
          <w:instrText xml:space="preserve"> PAGEREF _Toc100315025 \h </w:instrText>
        </w:r>
        <w:r w:rsidR="006749C4">
          <w:rPr>
            <w:noProof/>
            <w:webHidden/>
          </w:rPr>
        </w:r>
        <w:r w:rsidR="006749C4">
          <w:rPr>
            <w:noProof/>
            <w:webHidden/>
          </w:rPr>
          <w:fldChar w:fldCharType="separate"/>
        </w:r>
        <w:r w:rsidR="00C217A7">
          <w:rPr>
            <w:noProof/>
            <w:webHidden/>
          </w:rPr>
          <w:t>13</w:t>
        </w:r>
        <w:r w:rsidR="006749C4">
          <w:rPr>
            <w:noProof/>
            <w:webHidden/>
          </w:rPr>
          <w:fldChar w:fldCharType="end"/>
        </w:r>
      </w:hyperlink>
    </w:p>
    <w:p w14:paraId="37E781F8" w14:textId="356F9F2F" w:rsidR="006749C4" w:rsidRDefault="00000000" w:rsidP="31B0B1C8">
      <w:pPr>
        <w:pStyle w:val="Obsah3"/>
        <w:rPr>
          <w:rFonts w:asciiTheme="minorHAnsi" w:eastAsiaTheme="minorEastAsia" w:hAnsiTheme="minorHAnsi" w:cstheme="minorBidi"/>
          <w:noProof/>
        </w:rPr>
      </w:pPr>
      <w:hyperlink w:anchor="_Toc100315026" w:history="1">
        <w:r w:rsidR="006749C4" w:rsidRPr="31B0B1C8">
          <w:rPr>
            <w:rStyle w:val="Hypertextovodkaz"/>
            <w:noProof/>
          </w:rPr>
          <w:t>B.2.5 Bezpečnost při užívání stavby</w:t>
        </w:r>
        <w:r w:rsidR="006749C4">
          <w:rPr>
            <w:noProof/>
            <w:webHidden/>
          </w:rPr>
          <w:tab/>
        </w:r>
        <w:r w:rsidR="006749C4">
          <w:rPr>
            <w:noProof/>
            <w:webHidden/>
          </w:rPr>
          <w:fldChar w:fldCharType="begin"/>
        </w:r>
        <w:r w:rsidR="006749C4">
          <w:rPr>
            <w:noProof/>
            <w:webHidden/>
          </w:rPr>
          <w:instrText xml:space="preserve"> PAGEREF _Toc100315026 \h </w:instrText>
        </w:r>
        <w:r w:rsidR="006749C4">
          <w:rPr>
            <w:noProof/>
            <w:webHidden/>
          </w:rPr>
        </w:r>
        <w:r w:rsidR="006749C4">
          <w:rPr>
            <w:noProof/>
            <w:webHidden/>
          </w:rPr>
          <w:fldChar w:fldCharType="separate"/>
        </w:r>
        <w:r w:rsidR="00C217A7">
          <w:rPr>
            <w:noProof/>
            <w:webHidden/>
          </w:rPr>
          <w:t>13</w:t>
        </w:r>
        <w:r w:rsidR="006749C4">
          <w:rPr>
            <w:noProof/>
            <w:webHidden/>
          </w:rPr>
          <w:fldChar w:fldCharType="end"/>
        </w:r>
      </w:hyperlink>
    </w:p>
    <w:p w14:paraId="4771D758" w14:textId="6006F32F" w:rsidR="006749C4" w:rsidRDefault="00000000" w:rsidP="31B0B1C8">
      <w:pPr>
        <w:pStyle w:val="Obsah3"/>
        <w:rPr>
          <w:rFonts w:asciiTheme="minorHAnsi" w:eastAsiaTheme="minorEastAsia" w:hAnsiTheme="minorHAnsi" w:cstheme="minorBidi"/>
          <w:noProof/>
        </w:rPr>
      </w:pPr>
      <w:hyperlink w:anchor="_Toc100315027" w:history="1">
        <w:r w:rsidR="006749C4" w:rsidRPr="31B0B1C8">
          <w:rPr>
            <w:rStyle w:val="Hypertextovodkaz"/>
            <w:noProof/>
          </w:rPr>
          <w:t>B.2.6 Základní charakteristika objektů</w:t>
        </w:r>
        <w:r w:rsidR="006749C4">
          <w:rPr>
            <w:noProof/>
            <w:webHidden/>
          </w:rPr>
          <w:tab/>
        </w:r>
        <w:r w:rsidR="006749C4">
          <w:rPr>
            <w:noProof/>
            <w:webHidden/>
          </w:rPr>
          <w:fldChar w:fldCharType="begin"/>
        </w:r>
        <w:r w:rsidR="006749C4">
          <w:rPr>
            <w:noProof/>
            <w:webHidden/>
          </w:rPr>
          <w:instrText xml:space="preserve"> PAGEREF _Toc100315027 \h </w:instrText>
        </w:r>
        <w:r w:rsidR="006749C4">
          <w:rPr>
            <w:noProof/>
            <w:webHidden/>
          </w:rPr>
        </w:r>
        <w:r w:rsidR="006749C4">
          <w:rPr>
            <w:noProof/>
            <w:webHidden/>
          </w:rPr>
          <w:fldChar w:fldCharType="separate"/>
        </w:r>
        <w:r w:rsidR="00C217A7">
          <w:rPr>
            <w:noProof/>
            <w:webHidden/>
          </w:rPr>
          <w:t>13</w:t>
        </w:r>
        <w:r w:rsidR="006749C4">
          <w:rPr>
            <w:noProof/>
            <w:webHidden/>
          </w:rPr>
          <w:fldChar w:fldCharType="end"/>
        </w:r>
      </w:hyperlink>
    </w:p>
    <w:p w14:paraId="755F130C" w14:textId="39EC785E" w:rsidR="006749C4" w:rsidRDefault="00000000" w:rsidP="31B0B1C8">
      <w:pPr>
        <w:pStyle w:val="Obsah3"/>
        <w:rPr>
          <w:rFonts w:asciiTheme="minorHAnsi" w:eastAsiaTheme="minorEastAsia" w:hAnsiTheme="minorHAnsi" w:cstheme="minorBidi"/>
          <w:noProof/>
        </w:rPr>
      </w:pPr>
      <w:hyperlink w:anchor="_Toc100315028" w:history="1">
        <w:r w:rsidR="006749C4" w:rsidRPr="31B0B1C8">
          <w:rPr>
            <w:rStyle w:val="Hypertextovodkaz"/>
            <w:noProof/>
          </w:rPr>
          <w:t>B.2.7 Základní charakteristika technických a technologických zařízení</w:t>
        </w:r>
        <w:r w:rsidR="006749C4">
          <w:rPr>
            <w:noProof/>
            <w:webHidden/>
          </w:rPr>
          <w:tab/>
        </w:r>
        <w:r w:rsidR="006749C4">
          <w:rPr>
            <w:noProof/>
            <w:webHidden/>
          </w:rPr>
          <w:fldChar w:fldCharType="begin"/>
        </w:r>
        <w:r w:rsidR="006749C4">
          <w:rPr>
            <w:noProof/>
            <w:webHidden/>
          </w:rPr>
          <w:instrText xml:space="preserve"> PAGEREF _Toc100315028 \h </w:instrText>
        </w:r>
        <w:r w:rsidR="006749C4">
          <w:rPr>
            <w:noProof/>
            <w:webHidden/>
          </w:rPr>
        </w:r>
        <w:r w:rsidR="006749C4">
          <w:rPr>
            <w:noProof/>
            <w:webHidden/>
          </w:rPr>
          <w:fldChar w:fldCharType="separate"/>
        </w:r>
        <w:r w:rsidR="00C217A7">
          <w:rPr>
            <w:noProof/>
            <w:webHidden/>
          </w:rPr>
          <w:t>24</w:t>
        </w:r>
        <w:r w:rsidR="006749C4">
          <w:rPr>
            <w:noProof/>
            <w:webHidden/>
          </w:rPr>
          <w:fldChar w:fldCharType="end"/>
        </w:r>
      </w:hyperlink>
    </w:p>
    <w:p w14:paraId="5B6AA985" w14:textId="0C2D75C6" w:rsidR="006749C4" w:rsidRDefault="00000000" w:rsidP="31B0B1C8">
      <w:pPr>
        <w:pStyle w:val="Obsah3"/>
        <w:rPr>
          <w:rFonts w:asciiTheme="minorHAnsi" w:eastAsiaTheme="minorEastAsia" w:hAnsiTheme="minorHAnsi" w:cstheme="minorBidi"/>
          <w:noProof/>
        </w:rPr>
      </w:pPr>
      <w:hyperlink w:anchor="_Toc100315029" w:history="1">
        <w:r w:rsidR="006749C4" w:rsidRPr="31B0B1C8">
          <w:rPr>
            <w:rStyle w:val="Hypertextovodkaz"/>
            <w:noProof/>
          </w:rPr>
          <w:t>B.2.8 Zásady požárně bezpečnostního  řešení</w:t>
        </w:r>
        <w:r w:rsidR="006749C4">
          <w:rPr>
            <w:noProof/>
            <w:webHidden/>
          </w:rPr>
          <w:tab/>
        </w:r>
        <w:r w:rsidR="006749C4">
          <w:rPr>
            <w:noProof/>
            <w:webHidden/>
          </w:rPr>
          <w:fldChar w:fldCharType="begin"/>
        </w:r>
        <w:r w:rsidR="006749C4">
          <w:rPr>
            <w:noProof/>
            <w:webHidden/>
          </w:rPr>
          <w:instrText xml:space="preserve"> PAGEREF _Toc100315029 \h </w:instrText>
        </w:r>
        <w:r w:rsidR="006749C4">
          <w:rPr>
            <w:noProof/>
            <w:webHidden/>
          </w:rPr>
        </w:r>
        <w:r w:rsidR="006749C4">
          <w:rPr>
            <w:noProof/>
            <w:webHidden/>
          </w:rPr>
          <w:fldChar w:fldCharType="separate"/>
        </w:r>
        <w:r w:rsidR="00C217A7">
          <w:rPr>
            <w:noProof/>
            <w:webHidden/>
          </w:rPr>
          <w:t>33</w:t>
        </w:r>
        <w:r w:rsidR="006749C4">
          <w:rPr>
            <w:noProof/>
            <w:webHidden/>
          </w:rPr>
          <w:fldChar w:fldCharType="end"/>
        </w:r>
      </w:hyperlink>
    </w:p>
    <w:p w14:paraId="25F63E64" w14:textId="2DCF45E7" w:rsidR="006749C4" w:rsidRDefault="00000000" w:rsidP="31B0B1C8">
      <w:pPr>
        <w:pStyle w:val="Obsah3"/>
        <w:rPr>
          <w:rFonts w:asciiTheme="minorHAnsi" w:eastAsiaTheme="minorEastAsia" w:hAnsiTheme="minorHAnsi" w:cstheme="minorBidi"/>
          <w:noProof/>
        </w:rPr>
      </w:pPr>
      <w:hyperlink w:anchor="_Toc100315030" w:history="1">
        <w:r w:rsidR="006749C4" w:rsidRPr="31B0B1C8">
          <w:rPr>
            <w:rStyle w:val="Hypertextovodkaz"/>
            <w:noProof/>
          </w:rPr>
          <w:t>B.2.9 Úspora energie a teplená ochrana</w:t>
        </w:r>
        <w:r w:rsidR="006749C4">
          <w:rPr>
            <w:noProof/>
            <w:webHidden/>
          </w:rPr>
          <w:tab/>
        </w:r>
        <w:r w:rsidR="006749C4">
          <w:rPr>
            <w:noProof/>
            <w:webHidden/>
          </w:rPr>
          <w:fldChar w:fldCharType="begin"/>
        </w:r>
        <w:r w:rsidR="006749C4">
          <w:rPr>
            <w:noProof/>
            <w:webHidden/>
          </w:rPr>
          <w:instrText xml:space="preserve"> PAGEREF _Toc100315030 \h </w:instrText>
        </w:r>
        <w:r w:rsidR="006749C4">
          <w:rPr>
            <w:noProof/>
            <w:webHidden/>
          </w:rPr>
        </w:r>
        <w:r w:rsidR="006749C4">
          <w:rPr>
            <w:noProof/>
            <w:webHidden/>
          </w:rPr>
          <w:fldChar w:fldCharType="separate"/>
        </w:r>
        <w:r w:rsidR="00C217A7">
          <w:rPr>
            <w:noProof/>
            <w:webHidden/>
          </w:rPr>
          <w:t>34</w:t>
        </w:r>
        <w:r w:rsidR="006749C4">
          <w:rPr>
            <w:noProof/>
            <w:webHidden/>
          </w:rPr>
          <w:fldChar w:fldCharType="end"/>
        </w:r>
      </w:hyperlink>
    </w:p>
    <w:p w14:paraId="72C44B75" w14:textId="38DA7408" w:rsidR="006749C4" w:rsidRDefault="00000000" w:rsidP="31B0B1C8">
      <w:pPr>
        <w:pStyle w:val="Obsah3"/>
        <w:rPr>
          <w:rFonts w:asciiTheme="minorHAnsi" w:eastAsiaTheme="minorEastAsia" w:hAnsiTheme="minorHAnsi" w:cstheme="minorBidi"/>
          <w:noProof/>
        </w:rPr>
      </w:pPr>
      <w:hyperlink w:anchor="_Toc100315031" w:history="1">
        <w:r w:rsidR="006749C4" w:rsidRPr="31B0B1C8">
          <w:rPr>
            <w:rStyle w:val="Hypertextovodkaz"/>
            <w:noProof/>
          </w:rPr>
          <w:t>B.2.10 Hygienické požadavky  na stavby, požadavky na pracovní a komunální prostředí</w:t>
        </w:r>
        <w:r w:rsidR="006749C4">
          <w:rPr>
            <w:noProof/>
            <w:webHidden/>
          </w:rPr>
          <w:tab/>
        </w:r>
        <w:r w:rsidR="006749C4">
          <w:rPr>
            <w:noProof/>
            <w:webHidden/>
          </w:rPr>
          <w:fldChar w:fldCharType="begin"/>
        </w:r>
        <w:r w:rsidR="006749C4">
          <w:rPr>
            <w:noProof/>
            <w:webHidden/>
          </w:rPr>
          <w:instrText xml:space="preserve"> PAGEREF _Toc100315031 \h </w:instrText>
        </w:r>
        <w:r w:rsidR="006749C4">
          <w:rPr>
            <w:noProof/>
            <w:webHidden/>
          </w:rPr>
        </w:r>
        <w:r w:rsidR="006749C4">
          <w:rPr>
            <w:noProof/>
            <w:webHidden/>
          </w:rPr>
          <w:fldChar w:fldCharType="separate"/>
        </w:r>
        <w:r w:rsidR="00C217A7">
          <w:rPr>
            <w:b/>
            <w:bCs/>
            <w:noProof/>
            <w:webHidden/>
          </w:rPr>
          <w:t>Chyba! Záložka není definována.</w:t>
        </w:r>
        <w:r w:rsidR="006749C4">
          <w:rPr>
            <w:noProof/>
            <w:webHidden/>
          </w:rPr>
          <w:fldChar w:fldCharType="end"/>
        </w:r>
      </w:hyperlink>
    </w:p>
    <w:p w14:paraId="6F8FAC21" w14:textId="7D54541F" w:rsidR="006749C4" w:rsidRDefault="00000000" w:rsidP="31B0B1C8">
      <w:pPr>
        <w:pStyle w:val="Obsah3"/>
        <w:rPr>
          <w:rFonts w:asciiTheme="minorHAnsi" w:eastAsiaTheme="minorEastAsia" w:hAnsiTheme="minorHAnsi" w:cstheme="minorBidi"/>
          <w:noProof/>
        </w:rPr>
      </w:pPr>
      <w:hyperlink w:anchor="_Toc100315032" w:history="1">
        <w:r w:rsidR="006749C4" w:rsidRPr="31B0B1C8">
          <w:rPr>
            <w:rStyle w:val="Hypertextovodkaz"/>
            <w:noProof/>
          </w:rPr>
          <w:t>B.2.11 Zásady ochrany stavby před negativními účinky vnějšího prostředí</w:t>
        </w:r>
        <w:r w:rsidR="006749C4">
          <w:rPr>
            <w:noProof/>
            <w:webHidden/>
          </w:rPr>
          <w:tab/>
        </w:r>
        <w:r w:rsidR="006749C4">
          <w:rPr>
            <w:noProof/>
            <w:webHidden/>
          </w:rPr>
          <w:fldChar w:fldCharType="begin"/>
        </w:r>
        <w:r w:rsidR="006749C4">
          <w:rPr>
            <w:noProof/>
            <w:webHidden/>
          </w:rPr>
          <w:instrText xml:space="preserve"> PAGEREF _Toc100315032 \h </w:instrText>
        </w:r>
        <w:r w:rsidR="006749C4">
          <w:rPr>
            <w:noProof/>
            <w:webHidden/>
          </w:rPr>
        </w:r>
        <w:r w:rsidR="006749C4">
          <w:rPr>
            <w:noProof/>
            <w:webHidden/>
          </w:rPr>
          <w:fldChar w:fldCharType="separate"/>
        </w:r>
        <w:r w:rsidR="00C217A7">
          <w:rPr>
            <w:noProof/>
            <w:webHidden/>
          </w:rPr>
          <w:t>34</w:t>
        </w:r>
        <w:r w:rsidR="006749C4">
          <w:rPr>
            <w:noProof/>
            <w:webHidden/>
          </w:rPr>
          <w:fldChar w:fldCharType="end"/>
        </w:r>
      </w:hyperlink>
    </w:p>
    <w:p w14:paraId="75CB6C17" w14:textId="65A9BBAE" w:rsidR="006749C4" w:rsidRDefault="00000000" w:rsidP="31B0B1C8">
      <w:pPr>
        <w:pStyle w:val="Obsah2"/>
        <w:rPr>
          <w:rFonts w:asciiTheme="minorHAnsi" w:eastAsiaTheme="minorEastAsia" w:hAnsiTheme="minorHAnsi" w:cstheme="minorBidi"/>
          <w:b w:val="0"/>
          <w:bCs w:val="0"/>
        </w:rPr>
      </w:pPr>
      <w:hyperlink w:anchor="_Toc100315033" w:history="1">
        <w:r w:rsidR="006749C4" w:rsidRPr="00082831">
          <w:rPr>
            <w:rStyle w:val="Hypertextovodkaz"/>
          </w:rPr>
          <w:t>B.3 Připojení na technickou infrastrukturu</w:t>
        </w:r>
        <w:r w:rsidR="006749C4">
          <w:rPr>
            <w:webHidden/>
          </w:rPr>
          <w:tab/>
        </w:r>
        <w:r w:rsidR="006749C4">
          <w:rPr>
            <w:webHidden/>
          </w:rPr>
          <w:fldChar w:fldCharType="begin"/>
        </w:r>
        <w:r w:rsidR="006749C4">
          <w:rPr>
            <w:webHidden/>
          </w:rPr>
          <w:instrText xml:space="preserve"> PAGEREF _Toc100315033 \h </w:instrText>
        </w:r>
        <w:r w:rsidR="006749C4">
          <w:rPr>
            <w:webHidden/>
          </w:rPr>
        </w:r>
        <w:r w:rsidR="006749C4">
          <w:rPr>
            <w:webHidden/>
          </w:rPr>
          <w:fldChar w:fldCharType="separate"/>
        </w:r>
        <w:r w:rsidR="00C217A7">
          <w:rPr>
            <w:webHidden/>
          </w:rPr>
          <w:t>34</w:t>
        </w:r>
        <w:r w:rsidR="006749C4">
          <w:rPr>
            <w:webHidden/>
          </w:rPr>
          <w:fldChar w:fldCharType="end"/>
        </w:r>
      </w:hyperlink>
    </w:p>
    <w:p w14:paraId="17FEA32C" w14:textId="38E75A8C" w:rsidR="006749C4" w:rsidRDefault="00000000" w:rsidP="31B0B1C8">
      <w:pPr>
        <w:pStyle w:val="Obsah1"/>
        <w:rPr>
          <w:rFonts w:asciiTheme="minorHAnsi" w:eastAsiaTheme="minorEastAsia" w:hAnsiTheme="minorHAnsi" w:cstheme="minorBidi"/>
          <w:b w:val="0"/>
          <w:bCs w:val="0"/>
        </w:rPr>
      </w:pPr>
      <w:hyperlink w:anchor="_Toc100315034" w:history="1">
        <w:r w:rsidR="006749C4" w:rsidRPr="00082831">
          <w:rPr>
            <w:rStyle w:val="Hypertextovodkaz"/>
            <w:rFonts w:eastAsia="ShoestringSSK"/>
            <w:lang w:eastAsia="zh-CN"/>
          </w:rPr>
          <w:t>Dodávka elektrické energie</w:t>
        </w:r>
        <w:r w:rsidR="006749C4">
          <w:rPr>
            <w:webHidden/>
          </w:rPr>
          <w:tab/>
        </w:r>
        <w:r w:rsidR="006749C4">
          <w:rPr>
            <w:webHidden/>
          </w:rPr>
          <w:fldChar w:fldCharType="begin"/>
        </w:r>
        <w:r w:rsidR="006749C4">
          <w:rPr>
            <w:webHidden/>
          </w:rPr>
          <w:instrText xml:space="preserve"> PAGEREF _Toc100315034 \h </w:instrText>
        </w:r>
        <w:r w:rsidR="006749C4">
          <w:rPr>
            <w:webHidden/>
          </w:rPr>
        </w:r>
        <w:r w:rsidR="006749C4">
          <w:rPr>
            <w:webHidden/>
          </w:rPr>
          <w:fldChar w:fldCharType="separate"/>
        </w:r>
        <w:r w:rsidR="00C217A7">
          <w:rPr>
            <w:b w:val="0"/>
            <w:bCs w:val="0"/>
            <w:webHidden/>
          </w:rPr>
          <w:t>Chyba! Záložka není definována.</w:t>
        </w:r>
        <w:r w:rsidR="006749C4">
          <w:rPr>
            <w:webHidden/>
          </w:rPr>
          <w:fldChar w:fldCharType="end"/>
        </w:r>
      </w:hyperlink>
    </w:p>
    <w:p w14:paraId="1EC6895B" w14:textId="1C439B3D" w:rsidR="006749C4" w:rsidRDefault="00000000" w:rsidP="31B0B1C8">
      <w:pPr>
        <w:pStyle w:val="Obsah2"/>
        <w:rPr>
          <w:rFonts w:asciiTheme="minorHAnsi" w:eastAsiaTheme="minorEastAsia" w:hAnsiTheme="minorHAnsi" w:cstheme="minorBidi"/>
          <w:b w:val="0"/>
          <w:bCs w:val="0"/>
        </w:rPr>
      </w:pPr>
      <w:hyperlink w:anchor="_Toc100315035" w:history="1">
        <w:r w:rsidR="006749C4" w:rsidRPr="00082831">
          <w:rPr>
            <w:rStyle w:val="Hypertextovodkaz"/>
          </w:rPr>
          <w:t>B.4 Dopravní řešení</w:t>
        </w:r>
        <w:r w:rsidR="006749C4">
          <w:rPr>
            <w:webHidden/>
          </w:rPr>
          <w:tab/>
        </w:r>
        <w:r w:rsidR="006749C4">
          <w:rPr>
            <w:webHidden/>
          </w:rPr>
          <w:fldChar w:fldCharType="begin"/>
        </w:r>
        <w:r w:rsidR="006749C4">
          <w:rPr>
            <w:webHidden/>
          </w:rPr>
          <w:instrText xml:space="preserve"> PAGEREF _Toc100315035 \h </w:instrText>
        </w:r>
        <w:r w:rsidR="006749C4">
          <w:rPr>
            <w:webHidden/>
          </w:rPr>
        </w:r>
        <w:r w:rsidR="006749C4">
          <w:rPr>
            <w:webHidden/>
          </w:rPr>
          <w:fldChar w:fldCharType="separate"/>
        </w:r>
        <w:r w:rsidR="00C217A7">
          <w:rPr>
            <w:webHidden/>
          </w:rPr>
          <w:t>35</w:t>
        </w:r>
        <w:r w:rsidR="006749C4">
          <w:rPr>
            <w:webHidden/>
          </w:rPr>
          <w:fldChar w:fldCharType="end"/>
        </w:r>
      </w:hyperlink>
    </w:p>
    <w:p w14:paraId="41902EA4" w14:textId="6FF507B6" w:rsidR="006749C4" w:rsidRDefault="00000000" w:rsidP="31B0B1C8">
      <w:pPr>
        <w:pStyle w:val="Obsah2"/>
        <w:rPr>
          <w:rFonts w:asciiTheme="minorHAnsi" w:eastAsiaTheme="minorEastAsia" w:hAnsiTheme="minorHAnsi" w:cstheme="minorBidi"/>
          <w:b w:val="0"/>
          <w:bCs w:val="0"/>
        </w:rPr>
      </w:pPr>
      <w:hyperlink w:anchor="_Toc100315036" w:history="1">
        <w:r w:rsidR="006749C4" w:rsidRPr="00082831">
          <w:rPr>
            <w:rStyle w:val="Hypertextovodkaz"/>
          </w:rPr>
          <w:t>B.5 Řešení vegetace a souvisejících terénních úprav</w:t>
        </w:r>
        <w:r w:rsidR="006749C4">
          <w:rPr>
            <w:webHidden/>
          </w:rPr>
          <w:tab/>
        </w:r>
        <w:r w:rsidR="006749C4">
          <w:rPr>
            <w:webHidden/>
          </w:rPr>
          <w:fldChar w:fldCharType="begin"/>
        </w:r>
        <w:r w:rsidR="006749C4">
          <w:rPr>
            <w:webHidden/>
          </w:rPr>
          <w:instrText xml:space="preserve"> PAGEREF _Toc100315036 \h </w:instrText>
        </w:r>
        <w:r w:rsidR="006749C4">
          <w:rPr>
            <w:webHidden/>
          </w:rPr>
        </w:r>
        <w:r w:rsidR="006749C4">
          <w:rPr>
            <w:webHidden/>
          </w:rPr>
          <w:fldChar w:fldCharType="separate"/>
        </w:r>
        <w:r w:rsidR="00C217A7">
          <w:rPr>
            <w:webHidden/>
          </w:rPr>
          <w:t>35</w:t>
        </w:r>
        <w:r w:rsidR="006749C4">
          <w:rPr>
            <w:webHidden/>
          </w:rPr>
          <w:fldChar w:fldCharType="end"/>
        </w:r>
      </w:hyperlink>
    </w:p>
    <w:p w14:paraId="535A2776" w14:textId="77E5DCF7" w:rsidR="006749C4" w:rsidRDefault="00000000" w:rsidP="31B0B1C8">
      <w:pPr>
        <w:pStyle w:val="Obsah2"/>
        <w:rPr>
          <w:rFonts w:asciiTheme="minorHAnsi" w:eastAsiaTheme="minorEastAsia" w:hAnsiTheme="minorHAnsi" w:cstheme="minorBidi"/>
          <w:b w:val="0"/>
          <w:bCs w:val="0"/>
        </w:rPr>
      </w:pPr>
      <w:hyperlink w:anchor="_Toc100315037" w:history="1">
        <w:r w:rsidR="006749C4" w:rsidRPr="00082831">
          <w:rPr>
            <w:rStyle w:val="Hypertextovodkaz"/>
          </w:rPr>
          <w:t>B.6 Popis vlivů stavby na životní prostředí a jeho ochrana</w:t>
        </w:r>
        <w:r w:rsidR="006749C4">
          <w:rPr>
            <w:webHidden/>
          </w:rPr>
          <w:tab/>
        </w:r>
        <w:r w:rsidR="006749C4">
          <w:rPr>
            <w:webHidden/>
          </w:rPr>
          <w:fldChar w:fldCharType="begin"/>
        </w:r>
        <w:r w:rsidR="006749C4">
          <w:rPr>
            <w:webHidden/>
          </w:rPr>
          <w:instrText xml:space="preserve"> PAGEREF _Toc100315037 \h </w:instrText>
        </w:r>
        <w:r w:rsidR="006749C4">
          <w:rPr>
            <w:webHidden/>
          </w:rPr>
        </w:r>
        <w:r w:rsidR="006749C4">
          <w:rPr>
            <w:webHidden/>
          </w:rPr>
          <w:fldChar w:fldCharType="separate"/>
        </w:r>
        <w:r w:rsidR="00C217A7">
          <w:rPr>
            <w:webHidden/>
          </w:rPr>
          <w:t>36</w:t>
        </w:r>
        <w:r w:rsidR="006749C4">
          <w:rPr>
            <w:webHidden/>
          </w:rPr>
          <w:fldChar w:fldCharType="end"/>
        </w:r>
      </w:hyperlink>
    </w:p>
    <w:p w14:paraId="44A8CA8F" w14:textId="64854C0E" w:rsidR="006749C4" w:rsidRDefault="00000000" w:rsidP="31B0B1C8">
      <w:pPr>
        <w:pStyle w:val="Obsah2"/>
        <w:rPr>
          <w:rFonts w:asciiTheme="minorHAnsi" w:eastAsiaTheme="minorEastAsia" w:hAnsiTheme="minorHAnsi" w:cstheme="minorBidi"/>
          <w:b w:val="0"/>
          <w:bCs w:val="0"/>
        </w:rPr>
      </w:pPr>
      <w:hyperlink w:anchor="_Toc100315038" w:history="1">
        <w:r w:rsidR="006749C4" w:rsidRPr="00082831">
          <w:rPr>
            <w:rStyle w:val="Hypertextovodkaz"/>
          </w:rPr>
          <w:t>B.7 Ochrana obyvatelstva</w:t>
        </w:r>
        <w:r w:rsidR="006749C4">
          <w:rPr>
            <w:webHidden/>
          </w:rPr>
          <w:tab/>
        </w:r>
        <w:r w:rsidR="006749C4">
          <w:rPr>
            <w:webHidden/>
          </w:rPr>
          <w:fldChar w:fldCharType="begin"/>
        </w:r>
        <w:r w:rsidR="006749C4">
          <w:rPr>
            <w:webHidden/>
          </w:rPr>
          <w:instrText xml:space="preserve"> PAGEREF _Toc100315038 \h </w:instrText>
        </w:r>
        <w:r w:rsidR="006749C4">
          <w:rPr>
            <w:webHidden/>
          </w:rPr>
        </w:r>
        <w:r w:rsidR="006749C4">
          <w:rPr>
            <w:webHidden/>
          </w:rPr>
          <w:fldChar w:fldCharType="separate"/>
        </w:r>
        <w:r w:rsidR="00C217A7">
          <w:rPr>
            <w:webHidden/>
          </w:rPr>
          <w:t>40</w:t>
        </w:r>
        <w:r w:rsidR="006749C4">
          <w:rPr>
            <w:webHidden/>
          </w:rPr>
          <w:fldChar w:fldCharType="end"/>
        </w:r>
      </w:hyperlink>
    </w:p>
    <w:p w14:paraId="1A6FB0FC" w14:textId="32268212" w:rsidR="006749C4" w:rsidRDefault="00000000" w:rsidP="31B0B1C8">
      <w:pPr>
        <w:pStyle w:val="Obsah2"/>
        <w:rPr>
          <w:rFonts w:asciiTheme="minorHAnsi" w:eastAsiaTheme="minorEastAsia" w:hAnsiTheme="minorHAnsi" w:cstheme="minorBidi"/>
          <w:b w:val="0"/>
          <w:bCs w:val="0"/>
        </w:rPr>
      </w:pPr>
      <w:hyperlink w:anchor="_Toc100315039" w:history="1">
        <w:r w:rsidR="006749C4" w:rsidRPr="00082831">
          <w:rPr>
            <w:rStyle w:val="Hypertextovodkaz"/>
          </w:rPr>
          <w:t>B.8 Zásady organizace výstavby</w:t>
        </w:r>
        <w:r w:rsidR="006749C4">
          <w:rPr>
            <w:webHidden/>
          </w:rPr>
          <w:tab/>
        </w:r>
        <w:r w:rsidR="006749C4">
          <w:rPr>
            <w:webHidden/>
          </w:rPr>
          <w:fldChar w:fldCharType="begin"/>
        </w:r>
        <w:r w:rsidR="006749C4">
          <w:rPr>
            <w:webHidden/>
          </w:rPr>
          <w:instrText xml:space="preserve"> PAGEREF _Toc100315039 \h </w:instrText>
        </w:r>
        <w:r w:rsidR="006749C4">
          <w:rPr>
            <w:webHidden/>
          </w:rPr>
        </w:r>
        <w:r w:rsidR="006749C4">
          <w:rPr>
            <w:webHidden/>
          </w:rPr>
          <w:fldChar w:fldCharType="separate"/>
        </w:r>
        <w:r w:rsidR="00C217A7">
          <w:rPr>
            <w:webHidden/>
          </w:rPr>
          <w:t>41</w:t>
        </w:r>
        <w:r w:rsidR="006749C4">
          <w:rPr>
            <w:webHidden/>
          </w:rPr>
          <w:fldChar w:fldCharType="end"/>
        </w:r>
      </w:hyperlink>
    </w:p>
    <w:p w14:paraId="49E56FA4" w14:textId="0A5AAD71" w:rsidR="006749C4" w:rsidRDefault="00000000" w:rsidP="31B0B1C8">
      <w:pPr>
        <w:pStyle w:val="Obsah2"/>
        <w:rPr>
          <w:rFonts w:asciiTheme="minorHAnsi" w:eastAsiaTheme="minorEastAsia" w:hAnsiTheme="minorHAnsi" w:cstheme="minorBidi"/>
          <w:b w:val="0"/>
          <w:bCs w:val="0"/>
        </w:rPr>
      </w:pPr>
      <w:hyperlink w:anchor="_Toc100315040" w:history="1">
        <w:r w:rsidR="006749C4" w:rsidRPr="00082831">
          <w:rPr>
            <w:rStyle w:val="Hypertextovodkaz"/>
          </w:rPr>
          <w:t>B.9 Celkové vodohospodářské řešení</w:t>
        </w:r>
        <w:r w:rsidR="006749C4">
          <w:rPr>
            <w:webHidden/>
          </w:rPr>
          <w:tab/>
        </w:r>
        <w:r w:rsidR="006749C4">
          <w:rPr>
            <w:webHidden/>
          </w:rPr>
          <w:fldChar w:fldCharType="begin"/>
        </w:r>
        <w:r w:rsidR="006749C4">
          <w:rPr>
            <w:webHidden/>
          </w:rPr>
          <w:instrText xml:space="preserve"> PAGEREF _Toc100315040 \h </w:instrText>
        </w:r>
        <w:r w:rsidR="006749C4">
          <w:rPr>
            <w:webHidden/>
          </w:rPr>
        </w:r>
        <w:r w:rsidR="006749C4">
          <w:rPr>
            <w:webHidden/>
          </w:rPr>
          <w:fldChar w:fldCharType="separate"/>
        </w:r>
        <w:r w:rsidR="00C217A7">
          <w:rPr>
            <w:webHidden/>
          </w:rPr>
          <w:t>45</w:t>
        </w:r>
        <w:r w:rsidR="006749C4">
          <w:rPr>
            <w:webHidden/>
          </w:rPr>
          <w:fldChar w:fldCharType="end"/>
        </w:r>
      </w:hyperlink>
    </w:p>
    <w:p w14:paraId="5A269844" w14:textId="01F8B3FC" w:rsidR="000010F2" w:rsidRPr="0022290F" w:rsidRDefault="008D37A1" w:rsidP="31B0B1C8">
      <w:pPr>
        <w:tabs>
          <w:tab w:val="left" w:pos="1418"/>
          <w:tab w:val="left" w:pos="1843"/>
          <w:tab w:val="left" w:pos="3119"/>
          <w:tab w:val="left" w:pos="3828"/>
          <w:tab w:val="left" w:pos="9356"/>
        </w:tabs>
        <w:spacing w:after="120"/>
        <w:ind w:left="851"/>
        <w:jc w:val="left"/>
        <w:rPr>
          <w:rFonts w:eastAsiaTheme="minorEastAsia" w:cs="Arial"/>
          <w:noProof/>
          <w:color w:val="FF0000"/>
          <w:sz w:val="22"/>
          <w:szCs w:val="22"/>
        </w:rPr>
      </w:pPr>
      <w:r w:rsidRPr="31B0B1C8">
        <w:rPr>
          <w:rFonts w:eastAsiaTheme="minorEastAsia" w:cs="Arial"/>
          <w:noProof/>
          <w:color w:val="FF0000"/>
          <w:sz w:val="22"/>
          <w:szCs w:val="22"/>
        </w:rPr>
        <w:fldChar w:fldCharType="end"/>
      </w:r>
    </w:p>
    <w:p w14:paraId="15AC580D" w14:textId="77777777" w:rsidR="0035200F" w:rsidRPr="00F940C2" w:rsidRDefault="0035200F" w:rsidP="31B0B1C8">
      <w:pPr>
        <w:tabs>
          <w:tab w:val="left" w:pos="1418"/>
          <w:tab w:val="left" w:pos="1843"/>
          <w:tab w:val="left" w:pos="3119"/>
          <w:tab w:val="left" w:pos="3828"/>
          <w:tab w:val="left" w:pos="9356"/>
        </w:tabs>
        <w:spacing w:after="120"/>
        <w:ind w:left="851"/>
        <w:jc w:val="left"/>
        <w:rPr>
          <w:rFonts w:eastAsiaTheme="minorEastAsia" w:cs="Arial"/>
          <w:noProof/>
          <w:color w:val="FF0000"/>
          <w:sz w:val="22"/>
          <w:szCs w:val="22"/>
        </w:rPr>
      </w:pPr>
    </w:p>
    <w:p w14:paraId="0FBA9B0E" w14:textId="77777777" w:rsidR="0035200F" w:rsidRDefault="0035200F" w:rsidP="005F7FF9">
      <w:pPr>
        <w:ind w:left="993" w:right="6"/>
        <w:rPr>
          <w:rFonts w:cs="Arial"/>
          <w:sz w:val="22"/>
          <w:szCs w:val="22"/>
          <w:u w:val="single"/>
        </w:rPr>
      </w:pPr>
    </w:p>
    <w:p w14:paraId="04DB21A3" w14:textId="77777777" w:rsidR="00CE20A5" w:rsidRDefault="00CE20A5" w:rsidP="005F7FF9">
      <w:pPr>
        <w:ind w:left="993" w:right="6"/>
        <w:rPr>
          <w:rFonts w:cs="Arial"/>
          <w:sz w:val="22"/>
          <w:szCs w:val="22"/>
          <w:u w:val="single"/>
        </w:rPr>
      </w:pPr>
    </w:p>
    <w:p w14:paraId="65A60A82" w14:textId="77777777" w:rsidR="00CE20A5" w:rsidRDefault="00CE20A5" w:rsidP="005F7FF9">
      <w:pPr>
        <w:ind w:left="993" w:right="6"/>
        <w:rPr>
          <w:rFonts w:cs="Arial"/>
          <w:sz w:val="22"/>
          <w:szCs w:val="22"/>
          <w:u w:val="single"/>
        </w:rPr>
      </w:pPr>
    </w:p>
    <w:p w14:paraId="2DEE0215" w14:textId="77777777" w:rsidR="00CE20A5" w:rsidRDefault="00CE20A5" w:rsidP="005F7FF9">
      <w:pPr>
        <w:ind w:left="993" w:right="6"/>
        <w:rPr>
          <w:rFonts w:cs="Arial"/>
          <w:sz w:val="22"/>
          <w:szCs w:val="22"/>
          <w:u w:val="single"/>
        </w:rPr>
      </w:pPr>
    </w:p>
    <w:p w14:paraId="1230E427" w14:textId="77777777" w:rsidR="00CE20A5" w:rsidRDefault="00CE20A5" w:rsidP="005F7FF9">
      <w:pPr>
        <w:ind w:left="993" w:right="6"/>
        <w:rPr>
          <w:rFonts w:cs="Arial"/>
          <w:sz w:val="22"/>
          <w:szCs w:val="22"/>
          <w:u w:val="single"/>
        </w:rPr>
      </w:pPr>
    </w:p>
    <w:p w14:paraId="78AD64BC" w14:textId="77777777" w:rsidR="00CE20A5" w:rsidRDefault="00CE20A5" w:rsidP="005F7FF9">
      <w:pPr>
        <w:ind w:left="993" w:right="6"/>
        <w:rPr>
          <w:rFonts w:cs="Arial"/>
          <w:sz w:val="22"/>
          <w:szCs w:val="22"/>
          <w:u w:val="single"/>
        </w:rPr>
      </w:pPr>
    </w:p>
    <w:p w14:paraId="2EFE85D2" w14:textId="77777777" w:rsidR="00CE20A5" w:rsidRDefault="00CE20A5" w:rsidP="005F7FF9">
      <w:pPr>
        <w:ind w:left="993" w:right="6"/>
        <w:rPr>
          <w:rFonts w:cs="Arial"/>
          <w:sz w:val="22"/>
          <w:szCs w:val="22"/>
          <w:u w:val="single"/>
        </w:rPr>
      </w:pPr>
    </w:p>
    <w:p w14:paraId="75609723" w14:textId="77777777" w:rsidR="00CE20A5" w:rsidRDefault="00CE20A5" w:rsidP="005F7FF9">
      <w:pPr>
        <w:ind w:left="993" w:right="6"/>
        <w:rPr>
          <w:rFonts w:cs="Arial"/>
          <w:sz w:val="22"/>
          <w:szCs w:val="22"/>
          <w:u w:val="single"/>
        </w:rPr>
      </w:pPr>
    </w:p>
    <w:p w14:paraId="15930F5B" w14:textId="77777777" w:rsidR="00AB42EE" w:rsidRDefault="00AB42EE" w:rsidP="005F7FF9">
      <w:pPr>
        <w:ind w:left="993" w:right="6"/>
        <w:rPr>
          <w:rFonts w:cs="Arial"/>
          <w:sz w:val="22"/>
          <w:szCs w:val="22"/>
          <w:u w:val="single"/>
        </w:rPr>
      </w:pPr>
    </w:p>
    <w:p w14:paraId="45C0D06D" w14:textId="77777777" w:rsidR="00AB42EE" w:rsidRDefault="00AB42EE" w:rsidP="005F7FF9">
      <w:pPr>
        <w:ind w:left="993" w:right="6"/>
        <w:rPr>
          <w:rFonts w:cs="Arial"/>
          <w:sz w:val="22"/>
          <w:szCs w:val="22"/>
          <w:u w:val="single"/>
        </w:rPr>
      </w:pPr>
    </w:p>
    <w:p w14:paraId="1108D28C" w14:textId="77777777" w:rsidR="00AB42EE" w:rsidRDefault="00AB42EE" w:rsidP="005F7FF9">
      <w:pPr>
        <w:ind w:left="993" w:right="6"/>
        <w:rPr>
          <w:rFonts w:cs="Arial"/>
          <w:sz w:val="22"/>
          <w:szCs w:val="22"/>
          <w:u w:val="single"/>
        </w:rPr>
      </w:pPr>
    </w:p>
    <w:p w14:paraId="1A81FC62" w14:textId="77777777" w:rsidR="00AB42EE" w:rsidRDefault="00AB42EE" w:rsidP="005F7FF9">
      <w:pPr>
        <w:ind w:left="993" w:right="6"/>
        <w:rPr>
          <w:rFonts w:cs="Arial"/>
          <w:sz w:val="22"/>
          <w:szCs w:val="22"/>
          <w:u w:val="single"/>
        </w:rPr>
      </w:pPr>
    </w:p>
    <w:p w14:paraId="07BC05EF" w14:textId="77777777" w:rsidR="00AB42EE" w:rsidRDefault="00AB42EE" w:rsidP="005F7FF9">
      <w:pPr>
        <w:ind w:left="993" w:right="6"/>
        <w:rPr>
          <w:rFonts w:cs="Arial"/>
          <w:sz w:val="22"/>
          <w:szCs w:val="22"/>
          <w:u w:val="single"/>
        </w:rPr>
      </w:pPr>
    </w:p>
    <w:p w14:paraId="533C5C7E" w14:textId="28ADD452" w:rsidR="00AB42EE" w:rsidRDefault="00AB42EE" w:rsidP="005F7FF9">
      <w:pPr>
        <w:ind w:left="993" w:right="6"/>
        <w:rPr>
          <w:rFonts w:cs="Arial"/>
          <w:sz w:val="22"/>
          <w:szCs w:val="22"/>
          <w:u w:val="single"/>
        </w:rPr>
      </w:pPr>
    </w:p>
    <w:p w14:paraId="2FB72130" w14:textId="77777777" w:rsidR="00F8332B" w:rsidRDefault="00F8332B" w:rsidP="005F7FF9">
      <w:pPr>
        <w:ind w:left="993" w:right="6"/>
        <w:rPr>
          <w:rFonts w:cs="Arial"/>
          <w:sz w:val="22"/>
          <w:szCs w:val="22"/>
          <w:u w:val="single"/>
        </w:rPr>
      </w:pPr>
    </w:p>
    <w:p w14:paraId="4DB5303B" w14:textId="77777777" w:rsidR="00AB42EE" w:rsidRDefault="00AB42EE" w:rsidP="005F7FF9">
      <w:pPr>
        <w:ind w:left="993" w:right="6"/>
        <w:rPr>
          <w:rFonts w:cs="Arial"/>
          <w:sz w:val="22"/>
          <w:szCs w:val="22"/>
          <w:u w:val="single"/>
        </w:rPr>
      </w:pPr>
    </w:p>
    <w:p w14:paraId="3B0814D6" w14:textId="77777777" w:rsidR="00444349" w:rsidRDefault="00444349" w:rsidP="005F7FF9">
      <w:pPr>
        <w:ind w:left="993" w:right="6"/>
        <w:rPr>
          <w:rFonts w:cs="Arial"/>
          <w:sz w:val="22"/>
          <w:szCs w:val="22"/>
          <w:u w:val="single"/>
        </w:rPr>
      </w:pPr>
    </w:p>
    <w:p w14:paraId="40142192" w14:textId="77777777" w:rsidR="00AB42EE" w:rsidRPr="00E83002" w:rsidRDefault="00AB42EE" w:rsidP="005F7FF9">
      <w:pPr>
        <w:ind w:left="993" w:right="6"/>
        <w:rPr>
          <w:rFonts w:cs="Arial"/>
          <w:sz w:val="22"/>
          <w:szCs w:val="22"/>
          <w:u w:val="single"/>
        </w:rPr>
      </w:pPr>
    </w:p>
    <w:p w14:paraId="5F58B0FC" w14:textId="77777777" w:rsidR="003E34B4" w:rsidRDefault="31B0B1C8" w:rsidP="00607C98">
      <w:pPr>
        <w:pStyle w:val="Nadpis1"/>
        <w:ind w:left="1134"/>
        <w:jc w:val="left"/>
      </w:pPr>
      <w:bookmarkStart w:id="0" w:name="_Toc453234067"/>
      <w:bookmarkStart w:id="1" w:name="_Toc100315019"/>
      <w:r>
        <w:t>B. SOUHRNNÁ TECHNICKÁ ZPRÁVA</w:t>
      </w:r>
      <w:bookmarkEnd w:id="0"/>
      <w:bookmarkEnd w:id="1"/>
    </w:p>
    <w:p w14:paraId="688A904E" w14:textId="77777777" w:rsidR="0021084B" w:rsidRDefault="0021084B" w:rsidP="0035200F">
      <w:pPr>
        <w:ind w:left="1134"/>
        <w:jc w:val="center"/>
      </w:pPr>
    </w:p>
    <w:p w14:paraId="26CEFB98" w14:textId="77777777" w:rsidR="0021084B" w:rsidRDefault="0021084B" w:rsidP="0035200F">
      <w:pPr>
        <w:ind w:left="1134"/>
        <w:jc w:val="center"/>
      </w:pPr>
    </w:p>
    <w:p w14:paraId="6D96C856" w14:textId="652CCAFB" w:rsidR="0021084B" w:rsidRDefault="31B0B1C8" w:rsidP="008C625C">
      <w:pPr>
        <w:pStyle w:val="Nadpis2"/>
        <w:ind w:left="1134"/>
      </w:pPr>
      <w:bookmarkStart w:id="2" w:name="_Toc100315020"/>
      <w:r>
        <w:t xml:space="preserve">B.1 </w:t>
      </w:r>
      <w:proofErr w:type="spellStart"/>
      <w:r>
        <w:t>Popis</w:t>
      </w:r>
      <w:proofErr w:type="spellEnd"/>
      <w:r>
        <w:t xml:space="preserve"> </w:t>
      </w:r>
      <w:proofErr w:type="spellStart"/>
      <w:r>
        <w:t>území</w:t>
      </w:r>
      <w:proofErr w:type="spellEnd"/>
      <w:r>
        <w:t xml:space="preserve"> </w:t>
      </w:r>
      <w:proofErr w:type="spellStart"/>
      <w:r>
        <w:t>stavby</w:t>
      </w:r>
      <w:bookmarkEnd w:id="2"/>
      <w:proofErr w:type="spellEnd"/>
    </w:p>
    <w:p w14:paraId="4C908E71" w14:textId="77777777" w:rsidR="00854AA2" w:rsidRDefault="00854AA2" w:rsidP="00D10758">
      <w:pPr>
        <w:ind w:left="993"/>
      </w:pPr>
    </w:p>
    <w:p w14:paraId="60B560FC" w14:textId="35D3003C" w:rsidR="00854AA2" w:rsidRPr="00132603" w:rsidRDefault="31B0B1C8" w:rsidP="31B0B1C8">
      <w:pPr>
        <w:pStyle w:val="Odstavecseseznamem"/>
        <w:numPr>
          <w:ilvl w:val="0"/>
          <w:numId w:val="176"/>
        </w:numPr>
        <w:rPr>
          <w:b/>
          <w:bCs/>
          <w:u w:val="single"/>
        </w:rPr>
      </w:pPr>
      <w:r w:rsidRPr="31B0B1C8">
        <w:rPr>
          <w:b/>
          <w:bCs/>
          <w:u w:val="single"/>
        </w:rPr>
        <w:t xml:space="preserve">Charakteristika území a stavebního pozemku, zastavěné území a nezastavěné území, soulad navrhované stavby s charakterem území, dosavadní využití a zastavěnost území </w:t>
      </w:r>
    </w:p>
    <w:p w14:paraId="29569EE1" w14:textId="77777777" w:rsidR="0080285C" w:rsidRPr="00D77D52" w:rsidRDefault="0080285C" w:rsidP="00AB42EE">
      <w:pPr>
        <w:ind w:left="1134"/>
      </w:pPr>
    </w:p>
    <w:p w14:paraId="08F42BB6" w14:textId="77777777" w:rsidR="00701E4D" w:rsidRDefault="31B0B1C8" w:rsidP="31B0B1C8">
      <w:pPr>
        <w:tabs>
          <w:tab w:val="left" w:pos="4111"/>
        </w:tabs>
        <w:spacing w:before="120"/>
        <w:ind w:left="993" w:right="282"/>
        <w:rPr>
          <w:i/>
          <w:iCs/>
          <w:lang w:eastAsia="zh-CN"/>
        </w:rPr>
      </w:pPr>
      <w:r w:rsidRPr="31B0B1C8">
        <w:rPr>
          <w:i/>
          <w:iCs/>
        </w:rPr>
        <w:t xml:space="preserve">Předmětem projektové dokumentace jsou stavební úpravy pavilonu C03 – Farmaceutický ústav Lékařské fakulty Masarykovy univerzity, Kamenice 5 Brno. </w:t>
      </w:r>
    </w:p>
    <w:p w14:paraId="1A3DAAA7" w14:textId="77777777" w:rsidR="00701E4D" w:rsidRDefault="31B0B1C8" w:rsidP="31B0B1C8">
      <w:pPr>
        <w:tabs>
          <w:tab w:val="left" w:pos="4111"/>
        </w:tabs>
        <w:spacing w:before="120"/>
        <w:ind w:left="993" w:right="282"/>
        <w:rPr>
          <w:i/>
          <w:iCs/>
          <w:lang w:eastAsia="zh-CN"/>
        </w:rPr>
      </w:pPr>
      <w:r w:rsidRPr="31B0B1C8">
        <w:rPr>
          <w:i/>
          <w:iCs/>
        </w:rPr>
        <w:t xml:space="preserve">Laboratorní jednotka ACIU bude sloužit k přípravě léčivých přípravků moderní terapie. Jde o aseptickou přípravu sterilních lékových přípravků pro moderní terapie regulovanou zákonem č. 378/2007 Sb., „Zákon o léčivech“ a pravidly GMP. </w:t>
      </w:r>
    </w:p>
    <w:p w14:paraId="27E20F3F" w14:textId="2F9FBF2F" w:rsidR="00701E4D" w:rsidRPr="00210175" w:rsidRDefault="31B0B1C8" w:rsidP="31B0B1C8">
      <w:pPr>
        <w:tabs>
          <w:tab w:val="left" w:pos="4111"/>
        </w:tabs>
        <w:spacing w:before="120"/>
        <w:ind w:left="993" w:right="282"/>
        <w:rPr>
          <w:i/>
          <w:iCs/>
          <w:lang w:eastAsia="zh-CN"/>
        </w:rPr>
      </w:pPr>
      <w:r w:rsidRPr="31B0B1C8">
        <w:rPr>
          <w:i/>
          <w:iCs/>
        </w:rPr>
        <w:t>Stávající campus se nachází v zastavěném území, objekt C03 využívá farmaceutický ústav fakulty lékařské pro laboratoře. Nachází se zde také v rámci 3.np vestavba čistého prostoru pro laboratoř. Zamýšlenými stavebnímu úpravami nedojde ke změně účelu učívání stavby.</w:t>
      </w:r>
    </w:p>
    <w:p w14:paraId="651B8F76" w14:textId="77777777" w:rsidR="0080285C" w:rsidRPr="00D77D52" w:rsidRDefault="0080285C" w:rsidP="00FC6F57">
      <w:pPr>
        <w:pStyle w:val="Odstavecseseznamem"/>
        <w:ind w:left="1560"/>
      </w:pPr>
    </w:p>
    <w:p w14:paraId="6D5B90FC" w14:textId="77777777" w:rsidR="0080285C" w:rsidRPr="00D77D52" w:rsidRDefault="0080285C" w:rsidP="00FC6F57">
      <w:pPr>
        <w:pStyle w:val="Odstavecseseznamem"/>
        <w:ind w:left="1560"/>
      </w:pPr>
    </w:p>
    <w:p w14:paraId="6CD5FBB2" w14:textId="77777777" w:rsidR="00854AA2" w:rsidRPr="00D77D52" w:rsidRDefault="00854AA2" w:rsidP="00FC6F57">
      <w:pPr>
        <w:pStyle w:val="Odstavecseseznamem"/>
        <w:ind w:left="1560" w:hanging="426"/>
      </w:pPr>
    </w:p>
    <w:p w14:paraId="6825C815" w14:textId="48CDFE8D" w:rsidR="00854AA2" w:rsidRPr="00D77D52" w:rsidRDefault="31B0B1C8" w:rsidP="31B0B1C8">
      <w:pPr>
        <w:pStyle w:val="Odstavecseseznamem"/>
        <w:numPr>
          <w:ilvl w:val="0"/>
          <w:numId w:val="176"/>
        </w:numPr>
        <w:rPr>
          <w:b/>
          <w:bCs/>
        </w:rPr>
      </w:pPr>
      <w:r w:rsidRPr="31B0B1C8">
        <w:rPr>
          <w:b/>
          <w:bCs/>
          <w:u w:val="single"/>
        </w:rPr>
        <w:t>Údaje o souladu stavby s územně plánovací dokumentací, s cíli a úkoly územního plánování, včetně informace o vydané územně plánovací dokumentaci</w:t>
      </w:r>
    </w:p>
    <w:p w14:paraId="0C79C78A" w14:textId="009FE0D4" w:rsidR="008A0127" w:rsidRPr="00D77D52" w:rsidRDefault="008A0127" w:rsidP="00FC6F57">
      <w:pPr>
        <w:pStyle w:val="Odstavecseseznamem"/>
        <w:ind w:left="1560"/>
      </w:pPr>
    </w:p>
    <w:p w14:paraId="300B547E" w14:textId="77777777" w:rsidR="00DB7C8E" w:rsidRPr="00817D40" w:rsidRDefault="00DB7C8E" w:rsidP="31B0B1C8">
      <w:pPr>
        <w:pStyle w:val="Default"/>
        <w:rPr>
          <w:i/>
          <w:iCs/>
          <w:color w:val="auto"/>
        </w:rPr>
      </w:pPr>
    </w:p>
    <w:tbl>
      <w:tblPr>
        <w:tblW w:w="8360"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80"/>
        <w:gridCol w:w="4180"/>
      </w:tblGrid>
      <w:tr w:rsidR="00D77D52" w:rsidRPr="00817D40" w14:paraId="59F2A13D" w14:textId="77777777" w:rsidTr="007E7815">
        <w:trPr>
          <w:trHeight w:val="133"/>
        </w:trPr>
        <w:tc>
          <w:tcPr>
            <w:tcW w:w="4180" w:type="dxa"/>
          </w:tcPr>
          <w:p w14:paraId="3DB52790" w14:textId="77777777" w:rsidR="00DB7C8E" w:rsidRPr="00817D40" w:rsidRDefault="31B0B1C8" w:rsidP="31B0B1C8">
            <w:pPr>
              <w:pStyle w:val="Default"/>
              <w:rPr>
                <w:i/>
                <w:iCs/>
                <w:color w:val="auto"/>
                <w:sz w:val="20"/>
                <w:szCs w:val="20"/>
              </w:rPr>
            </w:pPr>
            <w:r w:rsidRPr="31B0B1C8">
              <w:rPr>
                <w:i/>
                <w:iCs/>
                <w:color w:val="auto"/>
                <w:sz w:val="20"/>
                <w:szCs w:val="20"/>
              </w:rPr>
              <w:t xml:space="preserve"> Pozemek </w:t>
            </w:r>
            <w:proofErr w:type="spellStart"/>
            <w:r w:rsidRPr="31B0B1C8">
              <w:rPr>
                <w:i/>
                <w:iCs/>
                <w:color w:val="auto"/>
                <w:sz w:val="20"/>
                <w:szCs w:val="20"/>
              </w:rPr>
              <w:t>parc</w:t>
            </w:r>
            <w:proofErr w:type="spellEnd"/>
            <w:r w:rsidRPr="31B0B1C8">
              <w:rPr>
                <w:i/>
                <w:iCs/>
                <w:color w:val="auto"/>
                <w:sz w:val="20"/>
                <w:szCs w:val="20"/>
              </w:rPr>
              <w:t xml:space="preserve">. č.: </w:t>
            </w:r>
          </w:p>
        </w:tc>
        <w:tc>
          <w:tcPr>
            <w:tcW w:w="4180" w:type="dxa"/>
          </w:tcPr>
          <w:p w14:paraId="69BB8538" w14:textId="5CCCEFC2" w:rsidR="00DB7C8E" w:rsidRPr="00817D40" w:rsidRDefault="31B0B1C8" w:rsidP="31B0B1C8">
            <w:pPr>
              <w:pStyle w:val="Default"/>
              <w:rPr>
                <w:i/>
                <w:iCs/>
                <w:color w:val="auto"/>
                <w:sz w:val="20"/>
                <w:szCs w:val="20"/>
              </w:rPr>
            </w:pPr>
            <w:r w:rsidRPr="31B0B1C8">
              <w:rPr>
                <w:i/>
                <w:iCs/>
                <w:color w:val="auto"/>
                <w:sz w:val="20"/>
                <w:szCs w:val="20"/>
              </w:rPr>
              <w:t xml:space="preserve"> st.1331/83 v katastrálním území Bohunice (612006) </w:t>
            </w:r>
          </w:p>
        </w:tc>
      </w:tr>
    </w:tbl>
    <w:p w14:paraId="0AAFA5A2" w14:textId="5FF27CBF" w:rsidR="00DB7C8E" w:rsidRPr="00817D40" w:rsidRDefault="31B0B1C8" w:rsidP="31B0B1C8">
      <w:pPr>
        <w:pStyle w:val="Default"/>
        <w:rPr>
          <w:i/>
          <w:iCs/>
          <w:sz w:val="20"/>
          <w:szCs w:val="20"/>
        </w:rPr>
      </w:pPr>
      <w:r w:rsidRPr="31B0B1C8">
        <w:rPr>
          <w:i/>
          <w:iCs/>
          <w:sz w:val="20"/>
          <w:szCs w:val="20"/>
        </w:rPr>
        <w:t xml:space="preserve"> </w:t>
      </w:r>
    </w:p>
    <w:p w14:paraId="53194A0E" w14:textId="77777777" w:rsidR="00DB7C8E" w:rsidRPr="00817D40" w:rsidRDefault="00DB7C8E" w:rsidP="31B0B1C8">
      <w:pPr>
        <w:pStyle w:val="Odstavecseseznamem"/>
        <w:ind w:left="1560"/>
        <w:rPr>
          <w:i/>
          <w:iCs/>
        </w:rPr>
      </w:pPr>
    </w:p>
    <w:p w14:paraId="1D471616" w14:textId="072134DF" w:rsidR="00DB7C8E" w:rsidRPr="00817D40" w:rsidRDefault="31B0B1C8" w:rsidP="31B0B1C8">
      <w:pPr>
        <w:pStyle w:val="Odstavecseseznamem"/>
        <w:ind w:left="1134"/>
        <w:rPr>
          <w:i/>
          <w:iCs/>
        </w:rPr>
      </w:pPr>
      <w:r w:rsidRPr="31B0B1C8">
        <w:rPr>
          <w:i/>
          <w:iCs/>
        </w:rPr>
        <w:t xml:space="preserve">Z hlediska Územního plánu města Brna vydaného Obecně závaznou vyhláškou č.2/2004 dne 9.-10.12 2003 usnesením zastupitelstva města v platném </w:t>
      </w:r>
      <w:proofErr w:type="gramStart"/>
      <w:r w:rsidRPr="31B0B1C8">
        <w:rPr>
          <w:i/>
          <w:iCs/>
        </w:rPr>
        <w:t>znění  jsou</w:t>
      </w:r>
      <w:proofErr w:type="gramEnd"/>
      <w:r w:rsidRPr="31B0B1C8">
        <w:rPr>
          <w:i/>
          <w:iCs/>
        </w:rPr>
        <w:t xml:space="preserve"> předmětné pozemky dotčené výše uvedeným stavebním záměrem vymezeny jako plochy pro veřejnou vybavenost.</w:t>
      </w:r>
    </w:p>
    <w:p w14:paraId="224CCC74" w14:textId="6A970D14" w:rsidR="00DB7C8E" w:rsidRPr="00817D40" w:rsidRDefault="00DB7C8E" w:rsidP="31B0B1C8">
      <w:pPr>
        <w:pStyle w:val="Default"/>
        <w:ind w:left="2836"/>
        <w:rPr>
          <w:i/>
          <w:iCs/>
          <w:sz w:val="20"/>
          <w:szCs w:val="20"/>
        </w:rPr>
      </w:pPr>
    </w:p>
    <w:p w14:paraId="774C4745" w14:textId="2D419FBD" w:rsidR="00DB7C8E" w:rsidRPr="00817D40" w:rsidRDefault="31B0B1C8" w:rsidP="31B0B1C8">
      <w:pPr>
        <w:pStyle w:val="Default"/>
        <w:ind w:left="1134"/>
        <w:rPr>
          <w:i/>
          <w:iCs/>
          <w:sz w:val="20"/>
          <w:szCs w:val="20"/>
        </w:rPr>
      </w:pPr>
      <w:r w:rsidRPr="31B0B1C8">
        <w:rPr>
          <w:i/>
          <w:iCs/>
          <w:sz w:val="20"/>
          <w:szCs w:val="20"/>
        </w:rPr>
        <w:t xml:space="preserve"> PLOCHY PRO VEŘEJNOU </w:t>
      </w:r>
      <w:proofErr w:type="gramStart"/>
      <w:r w:rsidRPr="31B0B1C8">
        <w:rPr>
          <w:i/>
          <w:iCs/>
          <w:sz w:val="20"/>
          <w:szCs w:val="20"/>
        </w:rPr>
        <w:t>VYBAVENOST, ….</w:t>
      </w:r>
      <w:proofErr w:type="gramEnd"/>
      <w:r w:rsidRPr="31B0B1C8">
        <w:rPr>
          <w:i/>
          <w:iCs/>
          <w:sz w:val="20"/>
          <w:szCs w:val="20"/>
        </w:rPr>
        <w:t>OS - školství</w:t>
      </w:r>
    </w:p>
    <w:p w14:paraId="530F7F6A" w14:textId="77777777" w:rsidR="00CF1E9A" w:rsidRPr="00817D40" w:rsidRDefault="00CF1E9A" w:rsidP="31B0B1C8">
      <w:pPr>
        <w:pStyle w:val="Default"/>
        <w:ind w:left="1134"/>
        <w:rPr>
          <w:i/>
          <w:iCs/>
          <w:sz w:val="20"/>
          <w:szCs w:val="20"/>
        </w:rPr>
      </w:pPr>
    </w:p>
    <w:p w14:paraId="445706B2" w14:textId="2823B600" w:rsidR="00DB7C8E" w:rsidRPr="00817D40" w:rsidRDefault="31B0B1C8" w:rsidP="31B0B1C8">
      <w:pPr>
        <w:pStyle w:val="Default"/>
        <w:ind w:left="1134"/>
        <w:rPr>
          <w:i/>
          <w:iCs/>
          <w:sz w:val="20"/>
          <w:szCs w:val="20"/>
        </w:rPr>
      </w:pPr>
      <w:r w:rsidRPr="31B0B1C8">
        <w:rPr>
          <w:i/>
          <w:iCs/>
          <w:sz w:val="20"/>
          <w:szCs w:val="20"/>
        </w:rPr>
        <w:t xml:space="preserve">Záměr provedení stavebních úprav ve stávajícím objektu C03 v lokalitě školského </w:t>
      </w:r>
      <w:proofErr w:type="gramStart"/>
      <w:r w:rsidRPr="31B0B1C8">
        <w:rPr>
          <w:i/>
          <w:iCs/>
          <w:sz w:val="20"/>
          <w:szCs w:val="20"/>
        </w:rPr>
        <w:t>campusu ,</w:t>
      </w:r>
      <w:proofErr w:type="gramEnd"/>
      <w:r w:rsidRPr="31B0B1C8">
        <w:rPr>
          <w:i/>
          <w:iCs/>
          <w:sz w:val="20"/>
          <w:szCs w:val="20"/>
        </w:rPr>
        <w:t xml:space="preserve"> lze v souladu s podmínkami využití ploch zahrnout mezi využití </w:t>
      </w:r>
      <w:r w:rsidRPr="31B0B1C8">
        <w:rPr>
          <w:b/>
          <w:bCs/>
          <w:i/>
          <w:iCs/>
          <w:sz w:val="20"/>
          <w:szCs w:val="20"/>
        </w:rPr>
        <w:t>hlavní a přípustné.</w:t>
      </w:r>
    </w:p>
    <w:p w14:paraId="4BB3E45C" w14:textId="1497E4E5" w:rsidR="00DB7C8E" w:rsidRPr="00817D40" w:rsidRDefault="00DB7C8E" w:rsidP="31B0B1C8">
      <w:pPr>
        <w:pStyle w:val="Odstavecseseznamem"/>
        <w:ind w:left="1134"/>
        <w:rPr>
          <w:i/>
          <w:iCs/>
        </w:rPr>
      </w:pPr>
    </w:p>
    <w:p w14:paraId="2234E170" w14:textId="77777777" w:rsidR="00CF1E9A" w:rsidRDefault="00CF1E9A" w:rsidP="00D77D52">
      <w:pPr>
        <w:pStyle w:val="Odstavecseseznamem"/>
        <w:ind w:left="1134"/>
      </w:pPr>
    </w:p>
    <w:p w14:paraId="4F53E0D5" w14:textId="45BD3952" w:rsidR="00854AA2" w:rsidRPr="0051158E" w:rsidRDefault="31B0B1C8" w:rsidP="31B0B1C8">
      <w:pPr>
        <w:pStyle w:val="Odstavecseseznamem"/>
        <w:numPr>
          <w:ilvl w:val="0"/>
          <w:numId w:val="176"/>
        </w:numPr>
        <w:ind w:left="1560" w:hanging="426"/>
        <w:rPr>
          <w:b/>
          <w:bCs/>
          <w:color w:val="FF0000"/>
        </w:rPr>
      </w:pPr>
      <w:r w:rsidRPr="31B0B1C8">
        <w:rPr>
          <w:b/>
          <w:bCs/>
          <w:u w:val="single"/>
        </w:rPr>
        <w:t xml:space="preserve">Informace o vydaných rozhodnutích o povolení výjimky z obecných požadavků na využívání území </w:t>
      </w:r>
    </w:p>
    <w:p w14:paraId="5FE51FBF" w14:textId="77777777" w:rsidR="0053051F" w:rsidRDefault="0053051F" w:rsidP="00091B74">
      <w:pPr>
        <w:pStyle w:val="Odstavecseseznamem"/>
        <w:ind w:left="1134"/>
      </w:pPr>
    </w:p>
    <w:p w14:paraId="158F6C7F" w14:textId="13A7F21D" w:rsidR="001A1D9D" w:rsidRPr="00817D40" w:rsidRDefault="31B0B1C8" w:rsidP="31B0B1C8">
      <w:pPr>
        <w:ind w:left="1134" w:right="6"/>
        <w:rPr>
          <w:rFonts w:eastAsiaTheme="minorEastAsia" w:cs="Arial"/>
          <w:i/>
          <w:iCs/>
          <w:noProof/>
        </w:rPr>
      </w:pPr>
      <w:r w:rsidRPr="31B0B1C8">
        <w:rPr>
          <w:rFonts w:eastAsiaTheme="minorEastAsia" w:cs="Arial"/>
          <w:i/>
          <w:iCs/>
        </w:rPr>
        <w:t xml:space="preserve">Rozhodnutí o povolení výjimky z obecných </w:t>
      </w:r>
      <w:proofErr w:type="spellStart"/>
      <w:r w:rsidRPr="31B0B1C8">
        <w:rPr>
          <w:rFonts w:eastAsiaTheme="minorEastAsia" w:cs="Arial"/>
          <w:i/>
          <w:iCs/>
        </w:rPr>
        <w:t>požadvaků</w:t>
      </w:r>
      <w:proofErr w:type="spellEnd"/>
      <w:r w:rsidRPr="31B0B1C8">
        <w:rPr>
          <w:rFonts w:eastAsiaTheme="minorEastAsia" w:cs="Arial"/>
          <w:i/>
          <w:iCs/>
        </w:rPr>
        <w:t xml:space="preserve"> na využívání území nebylo vydáno – stavba nevyžaduje. </w:t>
      </w:r>
    </w:p>
    <w:p w14:paraId="7A26E7F6" w14:textId="419DCB91" w:rsidR="005D4600" w:rsidRDefault="005D4600" w:rsidP="00132603">
      <w:pPr>
        <w:tabs>
          <w:tab w:val="left" w:pos="1418"/>
        </w:tabs>
        <w:ind w:left="1134"/>
        <w:rPr>
          <w:rFonts w:cs="Arial"/>
        </w:rPr>
      </w:pPr>
    </w:p>
    <w:p w14:paraId="5D97559C" w14:textId="77777777" w:rsidR="005D4600" w:rsidRDefault="005D4600" w:rsidP="00132603">
      <w:pPr>
        <w:tabs>
          <w:tab w:val="left" w:pos="1418"/>
        </w:tabs>
        <w:ind w:left="1134"/>
        <w:rPr>
          <w:rFonts w:cs="Arial"/>
        </w:rPr>
      </w:pPr>
    </w:p>
    <w:p w14:paraId="0F9A260E" w14:textId="3334B9CF" w:rsidR="0051158E" w:rsidRPr="00BF75DA" w:rsidRDefault="31B0B1C8" w:rsidP="00D731EE">
      <w:pPr>
        <w:pStyle w:val="Odstavecseseznamem"/>
        <w:numPr>
          <w:ilvl w:val="0"/>
          <w:numId w:val="176"/>
        </w:numPr>
        <w:rPr>
          <w:b/>
          <w:bCs/>
          <w:u w:val="single"/>
        </w:rPr>
      </w:pPr>
      <w:r w:rsidRPr="31B0B1C8">
        <w:rPr>
          <w:b/>
          <w:bCs/>
          <w:u w:val="single"/>
        </w:rPr>
        <w:t xml:space="preserve">Informace o tom, zda a v jakých částech dokumentace jsou zohledněny podmínky závazných stanovisek dotčených orgánů </w:t>
      </w:r>
    </w:p>
    <w:p w14:paraId="636EFF4A" w14:textId="77777777" w:rsidR="00132603" w:rsidRDefault="00132603" w:rsidP="001A1D9D">
      <w:pPr>
        <w:pStyle w:val="Odstavecseseznamem"/>
        <w:tabs>
          <w:tab w:val="left" w:pos="1418"/>
        </w:tabs>
        <w:ind w:left="1494"/>
        <w:rPr>
          <w:rFonts w:cs="Arial"/>
        </w:rPr>
      </w:pPr>
    </w:p>
    <w:p w14:paraId="6AE05742" w14:textId="6634FE4D" w:rsidR="001A1D9D" w:rsidRPr="006816A3" w:rsidRDefault="31B0B1C8" w:rsidP="31B0B1C8">
      <w:pPr>
        <w:pStyle w:val="Odstavecseseznamem"/>
        <w:ind w:left="1134"/>
        <w:rPr>
          <w:rFonts w:cs="Arial"/>
          <w:i/>
          <w:iCs/>
        </w:rPr>
      </w:pPr>
      <w:r w:rsidRPr="31B0B1C8">
        <w:rPr>
          <w:rFonts w:cs="Arial"/>
          <w:i/>
          <w:iCs/>
        </w:rPr>
        <w:t xml:space="preserve">V rámci zpracování projektové dokumentace pro stavební řízení byla vyřízena vyjádření </w:t>
      </w:r>
      <w:proofErr w:type="spellStart"/>
      <w:r w:rsidRPr="31B0B1C8">
        <w:rPr>
          <w:rFonts w:cs="Arial"/>
          <w:i/>
          <w:iCs/>
        </w:rPr>
        <w:t>vyjádření</w:t>
      </w:r>
      <w:proofErr w:type="spellEnd"/>
      <w:r w:rsidRPr="31B0B1C8">
        <w:rPr>
          <w:rFonts w:cs="Arial"/>
          <w:i/>
          <w:iCs/>
        </w:rPr>
        <w:t xml:space="preserve"> dotčených orgánů a organizací.</w:t>
      </w:r>
    </w:p>
    <w:p w14:paraId="7D1895F5" w14:textId="77777777" w:rsidR="00BF75DA" w:rsidRPr="006816A3" w:rsidRDefault="31B0B1C8" w:rsidP="31B0B1C8">
      <w:pPr>
        <w:tabs>
          <w:tab w:val="left" w:pos="851"/>
        </w:tabs>
        <w:ind w:left="1134"/>
        <w:rPr>
          <w:i/>
          <w:iCs/>
          <w:lang w:eastAsia="zh-CN"/>
        </w:rPr>
      </w:pPr>
      <w:r w:rsidRPr="31B0B1C8">
        <w:rPr>
          <w:i/>
          <w:iCs/>
        </w:rPr>
        <w:t xml:space="preserve">Vyjádření dotčených orgánů a organizací vč. rekapitulace zohlednění zapracování podmínek závazných stanovisek dotčených orgánů do projektové dokumentace jsou uvedeny v části E. Dokladová část. </w:t>
      </w:r>
    </w:p>
    <w:p w14:paraId="27D2D9D3" w14:textId="654CB6A9" w:rsidR="00870A6F" w:rsidRPr="006816A3" w:rsidRDefault="00870A6F" w:rsidP="31B0B1C8">
      <w:pPr>
        <w:pStyle w:val="Odstavecseseznamem"/>
        <w:ind w:left="1560" w:hanging="426"/>
        <w:rPr>
          <w:i/>
          <w:iCs/>
        </w:rPr>
      </w:pPr>
    </w:p>
    <w:p w14:paraId="4B086D7A" w14:textId="77777777" w:rsidR="00CF1E9A" w:rsidRDefault="00CF1E9A" w:rsidP="00FC6F57">
      <w:pPr>
        <w:pStyle w:val="Odstavecseseznamem"/>
        <w:ind w:left="1560" w:hanging="426"/>
      </w:pPr>
    </w:p>
    <w:p w14:paraId="2E77B501" w14:textId="010F50E3" w:rsidR="0051158E" w:rsidRPr="00BF75DA" w:rsidRDefault="31B0B1C8" w:rsidP="00D731EE">
      <w:pPr>
        <w:pStyle w:val="Odstavecseseznamem"/>
        <w:numPr>
          <w:ilvl w:val="0"/>
          <w:numId w:val="176"/>
        </w:numPr>
        <w:rPr>
          <w:b/>
          <w:bCs/>
          <w:u w:val="single"/>
        </w:rPr>
      </w:pPr>
      <w:r w:rsidRPr="31B0B1C8">
        <w:rPr>
          <w:b/>
          <w:bCs/>
          <w:u w:val="single"/>
        </w:rPr>
        <w:lastRenderedPageBreak/>
        <w:t>Výčet a závěry provedených průzkumů a rozborů – geologický průzkum, hydrogeologický průzkum, stavebně historický průzkum apod.</w:t>
      </w:r>
    </w:p>
    <w:p w14:paraId="439ED5A7" w14:textId="631AA11F" w:rsidR="0051158E" w:rsidRPr="00BF75DA" w:rsidRDefault="0051158E" w:rsidP="0051158E">
      <w:pPr>
        <w:pStyle w:val="Odstavecseseznamem"/>
        <w:ind w:left="1494"/>
        <w:rPr>
          <w:b/>
          <w:bCs/>
          <w:u w:val="single"/>
        </w:rPr>
      </w:pPr>
    </w:p>
    <w:p w14:paraId="1568BFD5" w14:textId="2ED1CE33" w:rsidR="00BF75DA" w:rsidRPr="0021647C" w:rsidRDefault="31B0B1C8" w:rsidP="006816A3">
      <w:pPr>
        <w:pStyle w:val="Odstavecseseznamem"/>
        <w:ind w:left="1134"/>
        <w:rPr>
          <w:color w:val="FF0000"/>
          <w:u w:val="single"/>
        </w:rPr>
      </w:pPr>
      <w:r w:rsidRPr="31B0B1C8">
        <w:rPr>
          <w:rFonts w:cs="Arial"/>
          <w:i/>
          <w:iCs/>
        </w:rPr>
        <w:t xml:space="preserve">Vzhledem k tomu, že se jedná o stavební úpravy stávajícího objektu, nebyly zpracovány žádné další průzkumy nad rámec těch, které byly provedeny v průběhu projekční přípravy původního objektu. </w:t>
      </w:r>
    </w:p>
    <w:p w14:paraId="0EA23D1E" w14:textId="5A754DBB" w:rsidR="0051158E" w:rsidRPr="008034DF" w:rsidRDefault="31B0B1C8" w:rsidP="00D731EE">
      <w:pPr>
        <w:pStyle w:val="Odstavecseseznamem"/>
        <w:numPr>
          <w:ilvl w:val="0"/>
          <w:numId w:val="176"/>
        </w:numPr>
        <w:rPr>
          <w:b/>
          <w:bCs/>
          <w:u w:val="single"/>
        </w:rPr>
      </w:pPr>
      <w:r w:rsidRPr="31B0B1C8">
        <w:rPr>
          <w:b/>
          <w:bCs/>
          <w:u w:val="single"/>
        </w:rPr>
        <w:t>Ochrana území podle jiných právních předpisů</w:t>
      </w:r>
    </w:p>
    <w:p w14:paraId="6133EE0D" w14:textId="3BE73F73" w:rsidR="00BF75DA" w:rsidRDefault="00BF75DA" w:rsidP="00BF75DA">
      <w:pPr>
        <w:rPr>
          <w:b/>
          <w:bCs/>
          <w:color w:val="FF0000"/>
          <w:u w:val="single"/>
        </w:rPr>
      </w:pPr>
    </w:p>
    <w:p w14:paraId="79050E24" w14:textId="6AF24B17" w:rsidR="008034DF" w:rsidRPr="006816A3" w:rsidRDefault="3C92F959" w:rsidP="3C92F959">
      <w:pPr>
        <w:pStyle w:val="Odstavecseseznamem"/>
        <w:tabs>
          <w:tab w:val="left" w:pos="851"/>
        </w:tabs>
        <w:spacing w:line="259" w:lineRule="auto"/>
        <w:ind w:left="1134"/>
        <w:rPr>
          <w:rFonts w:cs="Arial"/>
          <w:i/>
          <w:iCs/>
        </w:rPr>
      </w:pPr>
      <w:r w:rsidRPr="3C92F959">
        <w:rPr>
          <w:rFonts w:cs="Arial"/>
          <w:i/>
          <w:iCs/>
        </w:rPr>
        <w:t xml:space="preserve">Pozemky dotčené výstavbou nejsou památkové rezervace, památkové zóny, zvláště chráněné území. </w:t>
      </w:r>
    </w:p>
    <w:p w14:paraId="57A12276" w14:textId="005668AC" w:rsidR="00017D83" w:rsidRPr="006816A3" w:rsidRDefault="3C92F959" w:rsidP="3C92F959">
      <w:pPr>
        <w:pStyle w:val="Odstavecseseznamem"/>
        <w:tabs>
          <w:tab w:val="left" w:pos="851"/>
        </w:tabs>
        <w:spacing w:line="259" w:lineRule="auto"/>
        <w:ind w:left="1134"/>
        <w:rPr>
          <w:rFonts w:cs="Arial"/>
          <w:i/>
          <w:iCs/>
        </w:rPr>
      </w:pPr>
      <w:r w:rsidRPr="3C92F959">
        <w:rPr>
          <w:rFonts w:cs="Arial"/>
          <w:i/>
          <w:iCs/>
        </w:rPr>
        <w:t>Řešené území ani jeho okolí nejsou součástí přírodního parku.</w:t>
      </w:r>
    </w:p>
    <w:p w14:paraId="0DFA41AA" w14:textId="6CF15351" w:rsidR="00017D83" w:rsidRPr="006816A3" w:rsidRDefault="3C92F959" w:rsidP="3C92F959">
      <w:pPr>
        <w:pStyle w:val="Odstavecseseznamem"/>
        <w:tabs>
          <w:tab w:val="left" w:pos="851"/>
        </w:tabs>
        <w:spacing w:line="259" w:lineRule="auto"/>
        <w:ind w:left="1134"/>
        <w:rPr>
          <w:rFonts w:cs="Arial"/>
          <w:i/>
          <w:iCs/>
        </w:rPr>
      </w:pPr>
      <w:r w:rsidRPr="3C92F959">
        <w:rPr>
          <w:rFonts w:cs="Arial"/>
          <w:i/>
          <w:iCs/>
        </w:rPr>
        <w:t xml:space="preserve">V těsném sousedství ani v okolí uvažovaného záměru se nenachází žádná evropsky významná lokalita ani ptačí oblast. </w:t>
      </w:r>
    </w:p>
    <w:p w14:paraId="01163AF9" w14:textId="35128489" w:rsidR="00017D83" w:rsidRPr="006816A3" w:rsidRDefault="3C92F959" w:rsidP="3C92F959">
      <w:pPr>
        <w:pStyle w:val="Odstavecseseznamem"/>
        <w:tabs>
          <w:tab w:val="left" w:pos="851"/>
        </w:tabs>
        <w:spacing w:line="259" w:lineRule="auto"/>
        <w:ind w:left="1134"/>
        <w:rPr>
          <w:rFonts w:cs="Arial"/>
          <w:i/>
          <w:iCs/>
        </w:rPr>
      </w:pPr>
      <w:r w:rsidRPr="3C92F959">
        <w:rPr>
          <w:rFonts w:cs="Arial"/>
          <w:i/>
          <w:iCs/>
        </w:rPr>
        <w:t xml:space="preserve">V řešeném území se nenachází žádný významný krajinný prvek registrovaný, navrhovaný ani daný zákonem. </w:t>
      </w:r>
    </w:p>
    <w:p w14:paraId="6E905997" w14:textId="32C9E5A6" w:rsidR="008034DF" w:rsidRDefault="008034DF" w:rsidP="00FC6F57">
      <w:pPr>
        <w:pStyle w:val="Odstavecseseznamem"/>
        <w:ind w:left="1560" w:hanging="426"/>
      </w:pPr>
    </w:p>
    <w:p w14:paraId="4C6F257D" w14:textId="5EFDFC22" w:rsidR="008034DF" w:rsidRDefault="008034DF" w:rsidP="00FC6F57">
      <w:pPr>
        <w:pStyle w:val="Odstavecseseznamem"/>
        <w:ind w:left="1560" w:hanging="426"/>
      </w:pPr>
    </w:p>
    <w:p w14:paraId="5EFB2AB9" w14:textId="0A116450" w:rsidR="00E83D7A" w:rsidRPr="00751747" w:rsidRDefault="31B0B1C8" w:rsidP="31B0B1C8">
      <w:pPr>
        <w:pStyle w:val="Odstavecseseznamem"/>
        <w:numPr>
          <w:ilvl w:val="0"/>
          <w:numId w:val="177"/>
        </w:numPr>
        <w:rPr>
          <w:b/>
          <w:bCs/>
          <w:u w:val="single"/>
        </w:rPr>
      </w:pPr>
      <w:r w:rsidRPr="31B0B1C8">
        <w:rPr>
          <w:b/>
          <w:bCs/>
          <w:u w:val="single"/>
        </w:rPr>
        <w:t>Poloha vzhledem k záplavovému území, poddolovanému území apod.</w:t>
      </w:r>
    </w:p>
    <w:p w14:paraId="269FE171" w14:textId="77777777" w:rsidR="008034DF" w:rsidRPr="008034DF" w:rsidRDefault="008034DF" w:rsidP="008034DF">
      <w:pPr>
        <w:pStyle w:val="Odstavecseseznamem"/>
        <w:tabs>
          <w:tab w:val="left" w:pos="851"/>
        </w:tabs>
        <w:spacing w:before="120"/>
        <w:ind w:left="1494"/>
        <w:rPr>
          <w:rFonts w:cs="Arial"/>
          <w:b/>
          <w:bCs/>
          <w:u w:val="single"/>
          <w:lang w:eastAsia="zh-CN"/>
        </w:rPr>
      </w:pPr>
      <w:r>
        <w:br/>
      </w:r>
      <w:r w:rsidR="31B0B1C8" w:rsidRPr="31B0B1C8">
        <w:rPr>
          <w:rFonts w:cs="Arial"/>
          <w:b/>
          <w:bCs/>
          <w:u w:val="single"/>
        </w:rPr>
        <w:t xml:space="preserve">Poloha vůči záplavovému území: </w:t>
      </w:r>
    </w:p>
    <w:p w14:paraId="5E9877BA" w14:textId="77777777" w:rsidR="008034DF" w:rsidRPr="008034DF" w:rsidRDefault="008034DF" w:rsidP="008034DF">
      <w:pPr>
        <w:pStyle w:val="Odstavecseseznamem"/>
        <w:tabs>
          <w:tab w:val="left" w:pos="851"/>
        </w:tabs>
        <w:spacing w:before="120"/>
        <w:ind w:left="1494"/>
        <w:rPr>
          <w:rFonts w:cs="Arial"/>
          <w:b/>
          <w:bCs/>
          <w:u w:val="single"/>
          <w:lang w:eastAsia="zh-CN"/>
        </w:rPr>
      </w:pPr>
    </w:p>
    <w:p w14:paraId="64A2E873" w14:textId="0121B923" w:rsidR="0053051F" w:rsidRPr="006816A3" w:rsidRDefault="31B0B1C8" w:rsidP="31B0B1C8">
      <w:pPr>
        <w:pStyle w:val="Odstavecseseznamem"/>
        <w:tabs>
          <w:tab w:val="left" w:pos="851"/>
        </w:tabs>
        <w:ind w:left="1494"/>
        <w:rPr>
          <w:i/>
          <w:iCs/>
        </w:rPr>
      </w:pPr>
      <w:r w:rsidRPr="31B0B1C8">
        <w:rPr>
          <w:i/>
          <w:iCs/>
        </w:rPr>
        <w:t xml:space="preserve"> </w:t>
      </w:r>
      <w:r w:rsidRPr="31B0B1C8">
        <w:rPr>
          <w:rFonts w:cs="Arial"/>
          <w:b/>
          <w:bCs/>
          <w:i/>
          <w:iCs/>
        </w:rPr>
        <w:t>Pozemky se nachází mimo záplavové území.</w:t>
      </w:r>
    </w:p>
    <w:p w14:paraId="569BF971" w14:textId="77777777" w:rsidR="00D827E5" w:rsidRPr="006816A3" w:rsidRDefault="00D827E5" w:rsidP="31B0B1C8">
      <w:pPr>
        <w:pStyle w:val="Odstavecseseznamem"/>
        <w:ind w:left="1560" w:hanging="426"/>
        <w:rPr>
          <w:i/>
          <w:iCs/>
        </w:rPr>
      </w:pPr>
    </w:p>
    <w:p w14:paraId="38BD362C" w14:textId="56BAA2AF" w:rsidR="00D827E5" w:rsidRPr="006816A3" w:rsidRDefault="31B0B1C8" w:rsidP="31B0B1C8">
      <w:pPr>
        <w:pStyle w:val="Odstavecseseznamem"/>
        <w:ind w:left="1560"/>
        <w:rPr>
          <w:b/>
          <w:bCs/>
          <w:i/>
          <w:iCs/>
        </w:rPr>
      </w:pPr>
      <w:r w:rsidRPr="31B0B1C8">
        <w:rPr>
          <w:b/>
          <w:bCs/>
          <w:i/>
          <w:iCs/>
        </w:rPr>
        <w:t xml:space="preserve">Stavba se nenachází v lokalitě poddolovaného území. </w:t>
      </w:r>
    </w:p>
    <w:p w14:paraId="50FFEFF6" w14:textId="77777777" w:rsidR="00751747" w:rsidRPr="006816A3" w:rsidRDefault="00751747" w:rsidP="31B0B1C8">
      <w:pPr>
        <w:pStyle w:val="Odstavecseseznamem"/>
        <w:ind w:left="1560"/>
        <w:rPr>
          <w:b/>
          <w:bCs/>
          <w:i/>
          <w:iCs/>
        </w:rPr>
      </w:pPr>
    </w:p>
    <w:p w14:paraId="4DD412D2" w14:textId="77777777" w:rsidR="0053051F" w:rsidRDefault="0053051F" w:rsidP="00FC6F57">
      <w:pPr>
        <w:pStyle w:val="Odstavecseseznamem"/>
        <w:ind w:left="1560" w:hanging="426"/>
      </w:pPr>
    </w:p>
    <w:p w14:paraId="5BE2DE26" w14:textId="77777777" w:rsidR="00233587" w:rsidRPr="0061636F" w:rsidRDefault="31B0B1C8" w:rsidP="31B0B1C8">
      <w:pPr>
        <w:pStyle w:val="Odstavecseseznamem"/>
        <w:numPr>
          <w:ilvl w:val="0"/>
          <w:numId w:val="177"/>
        </w:numPr>
        <w:ind w:left="1560" w:hanging="426"/>
        <w:rPr>
          <w:b/>
          <w:bCs/>
          <w:u w:val="single"/>
        </w:rPr>
      </w:pPr>
      <w:r w:rsidRPr="31B0B1C8">
        <w:rPr>
          <w:b/>
          <w:bCs/>
          <w:u w:val="single"/>
        </w:rPr>
        <w:t>Vliv stavby na okolní stavby a pozemky, ochrana okolí, vliv stavby na odtokové poměry v území</w:t>
      </w:r>
    </w:p>
    <w:p w14:paraId="29714C2C" w14:textId="77777777" w:rsidR="00D827E5" w:rsidRPr="0061636F" w:rsidRDefault="00D827E5" w:rsidP="00FC6F57">
      <w:pPr>
        <w:pStyle w:val="Odstavecseseznamem"/>
        <w:ind w:left="1560"/>
      </w:pPr>
    </w:p>
    <w:p w14:paraId="4D305EE5" w14:textId="71C8D45D" w:rsidR="0061636F" w:rsidRPr="00AD5BFD" w:rsidRDefault="31B0B1C8" w:rsidP="31B0B1C8">
      <w:pPr>
        <w:pStyle w:val="Odstavecseseznamem"/>
        <w:ind w:left="1134"/>
        <w:rPr>
          <w:i/>
          <w:iCs/>
        </w:rPr>
      </w:pPr>
      <w:r w:rsidRPr="31B0B1C8">
        <w:rPr>
          <w:i/>
          <w:iCs/>
        </w:rPr>
        <w:t xml:space="preserve">Objekt v </w:t>
      </w:r>
      <w:proofErr w:type="gramStart"/>
      <w:r w:rsidRPr="31B0B1C8">
        <w:rPr>
          <w:i/>
          <w:iCs/>
        </w:rPr>
        <w:t>rámci</w:t>
      </w:r>
      <w:proofErr w:type="gramEnd"/>
      <w:r w:rsidRPr="31B0B1C8">
        <w:rPr>
          <w:i/>
          <w:iCs/>
        </w:rPr>
        <w:t xml:space="preserve"> kterého jsou navrženy stavební úpravy se nachází v zastavěné části města Brno, katastrální území Bohunice. Navržené stavební úpravy nebudou mít negativní vliv na okolní stavby a pozemky. </w:t>
      </w:r>
    </w:p>
    <w:p w14:paraId="06E5EFEC" w14:textId="77777777" w:rsidR="00F4459D" w:rsidRPr="00AD5BFD" w:rsidRDefault="00F4459D" w:rsidP="31B0B1C8">
      <w:pPr>
        <w:ind w:left="1418" w:hanging="284"/>
        <w:jc w:val="left"/>
        <w:rPr>
          <w:rFonts w:cs="Arial"/>
          <w:b/>
          <w:bCs/>
          <w:i/>
          <w:iCs/>
          <w:color w:val="000000"/>
        </w:rPr>
      </w:pPr>
    </w:p>
    <w:p w14:paraId="028952BD" w14:textId="115F95CC" w:rsidR="00341B47" w:rsidRPr="00385C7F" w:rsidRDefault="31B0B1C8" w:rsidP="31B0B1C8">
      <w:pPr>
        <w:ind w:left="1134"/>
        <w:rPr>
          <w:rFonts w:cs="Arial"/>
          <w:b/>
          <w:bCs/>
          <w:i/>
          <w:iCs/>
        </w:rPr>
      </w:pPr>
      <w:r w:rsidRPr="31B0B1C8">
        <w:rPr>
          <w:rFonts w:cs="Arial"/>
          <w:b/>
          <w:bCs/>
          <w:i/>
          <w:iCs/>
        </w:rPr>
        <w:t>Odtokové poměry v území:</w:t>
      </w:r>
    </w:p>
    <w:p w14:paraId="1B27B830" w14:textId="53914B92" w:rsidR="00341B47" w:rsidRPr="00385C7F" w:rsidRDefault="31B0B1C8" w:rsidP="31B0B1C8">
      <w:pPr>
        <w:ind w:left="1134"/>
        <w:rPr>
          <w:rFonts w:cs="Arial"/>
          <w:i/>
          <w:iCs/>
        </w:rPr>
      </w:pPr>
      <w:r w:rsidRPr="31B0B1C8">
        <w:rPr>
          <w:rFonts w:cs="Arial"/>
          <w:i/>
          <w:iCs/>
        </w:rPr>
        <w:t xml:space="preserve">Nedochází ke změně, neboť není navyšována plocha střešních konstrukcí, nebo </w:t>
      </w:r>
      <w:proofErr w:type="spellStart"/>
      <w:r w:rsidRPr="31B0B1C8">
        <w:rPr>
          <w:rFonts w:cs="Arial"/>
          <w:i/>
          <w:iCs/>
        </w:rPr>
        <w:t>zzpevněných</w:t>
      </w:r>
      <w:proofErr w:type="spellEnd"/>
      <w:r w:rsidRPr="31B0B1C8">
        <w:rPr>
          <w:rFonts w:cs="Arial"/>
          <w:i/>
          <w:iCs/>
        </w:rPr>
        <w:t xml:space="preserve"> ploch.</w:t>
      </w:r>
    </w:p>
    <w:p w14:paraId="0F3B258B" w14:textId="77777777" w:rsidR="00341B47" w:rsidRDefault="00341B47" w:rsidP="00C316F6">
      <w:pPr>
        <w:ind w:left="1134"/>
        <w:rPr>
          <w:rFonts w:cs="Arial"/>
        </w:rPr>
      </w:pPr>
    </w:p>
    <w:p w14:paraId="53B5044E" w14:textId="77777777" w:rsidR="00233587" w:rsidRPr="0061636F" w:rsidRDefault="31B0B1C8" w:rsidP="31B0B1C8">
      <w:pPr>
        <w:pStyle w:val="Odstavecseseznamem"/>
        <w:numPr>
          <w:ilvl w:val="0"/>
          <w:numId w:val="177"/>
        </w:numPr>
        <w:ind w:left="1560" w:hanging="426"/>
        <w:rPr>
          <w:b/>
          <w:bCs/>
          <w:u w:val="single"/>
        </w:rPr>
      </w:pPr>
      <w:r w:rsidRPr="31B0B1C8">
        <w:rPr>
          <w:b/>
          <w:bCs/>
          <w:u w:val="single"/>
        </w:rPr>
        <w:t>Požadavky na asanace, demolice, kácení dřevin</w:t>
      </w:r>
    </w:p>
    <w:p w14:paraId="62730EF5" w14:textId="77777777" w:rsidR="0056045D" w:rsidRDefault="0056045D" w:rsidP="31B0B1C8">
      <w:pPr>
        <w:pStyle w:val="Odstavecseseznamem"/>
        <w:ind w:left="1560"/>
        <w:rPr>
          <w:b/>
          <w:bCs/>
        </w:rPr>
      </w:pPr>
    </w:p>
    <w:p w14:paraId="7311B90C" w14:textId="305F84B4" w:rsidR="00233587" w:rsidRDefault="31B0B1C8" w:rsidP="00C316F6">
      <w:pPr>
        <w:pStyle w:val="Odstavecseseznamem"/>
        <w:ind w:left="1134"/>
      </w:pPr>
      <w:r>
        <w:t xml:space="preserve">Stavební záměr nevyžaduje asanace a demolice a není nutno řešit kácení dřevin. </w:t>
      </w:r>
    </w:p>
    <w:p w14:paraId="09F4FEB8" w14:textId="77777777" w:rsidR="00570FA6" w:rsidRDefault="00570FA6" w:rsidP="00570FA6">
      <w:pPr>
        <w:pStyle w:val="Odstavecseseznamem"/>
        <w:ind w:left="1560"/>
      </w:pPr>
    </w:p>
    <w:p w14:paraId="16DC87FA" w14:textId="77777777" w:rsidR="00570FA6" w:rsidRPr="0061636F" w:rsidRDefault="00570FA6" w:rsidP="00570FA6">
      <w:pPr>
        <w:pStyle w:val="Odstavecseseznamem"/>
        <w:ind w:left="1560"/>
      </w:pPr>
    </w:p>
    <w:p w14:paraId="25593EF7" w14:textId="527693BD" w:rsidR="00233587" w:rsidRPr="0061636F" w:rsidRDefault="31B0B1C8" w:rsidP="31B0B1C8">
      <w:pPr>
        <w:pStyle w:val="Odstavecseseznamem"/>
        <w:numPr>
          <w:ilvl w:val="0"/>
          <w:numId w:val="177"/>
        </w:numPr>
        <w:ind w:left="1560" w:hanging="426"/>
        <w:rPr>
          <w:b/>
          <w:bCs/>
        </w:rPr>
      </w:pPr>
      <w:r w:rsidRPr="31B0B1C8">
        <w:rPr>
          <w:b/>
          <w:bCs/>
          <w:u w:val="single"/>
        </w:rPr>
        <w:t>Požadavky na maximální zábory zemědělského půdního fondu nebo pozemků určených k plnění funkce lesa</w:t>
      </w:r>
      <w:r w:rsidRPr="31B0B1C8">
        <w:rPr>
          <w:b/>
          <w:bCs/>
        </w:rPr>
        <w:t xml:space="preserve"> </w:t>
      </w:r>
    </w:p>
    <w:p w14:paraId="6BD14599" w14:textId="77777777" w:rsidR="0053051F" w:rsidRDefault="0053051F" w:rsidP="00FC6F57">
      <w:pPr>
        <w:pStyle w:val="Odstavecseseznamem"/>
        <w:ind w:left="1560"/>
      </w:pPr>
    </w:p>
    <w:p w14:paraId="1FF17C0D" w14:textId="48DD89C5" w:rsidR="00B6104F" w:rsidRPr="00385C7F" w:rsidRDefault="31B0B1C8" w:rsidP="31B0B1C8">
      <w:pPr>
        <w:pStyle w:val="Odstavecseseznamem"/>
        <w:ind w:left="1560" w:hanging="426"/>
        <w:rPr>
          <w:b/>
          <w:bCs/>
          <w:i/>
          <w:iCs/>
        </w:rPr>
      </w:pPr>
      <w:r w:rsidRPr="31B0B1C8">
        <w:rPr>
          <w:i/>
          <w:iCs/>
        </w:rPr>
        <w:t>Nejsou požadavky na zábor zemědělského půdního fondu. Jedná se o stavební úpravy stávajícího objektu.</w:t>
      </w:r>
    </w:p>
    <w:p w14:paraId="4DB6C3C5" w14:textId="77777777" w:rsidR="00B6104F" w:rsidRDefault="00B6104F" w:rsidP="00FC6F57">
      <w:pPr>
        <w:pStyle w:val="Odstavecseseznamem"/>
        <w:ind w:left="1560" w:hanging="426"/>
      </w:pPr>
    </w:p>
    <w:p w14:paraId="127F58C4" w14:textId="65E18D37" w:rsidR="00233587" w:rsidRPr="002D655A" w:rsidRDefault="31B0B1C8" w:rsidP="00D731EE">
      <w:pPr>
        <w:pStyle w:val="Odstavecseseznamem"/>
        <w:numPr>
          <w:ilvl w:val="0"/>
          <w:numId w:val="177"/>
        </w:numPr>
        <w:ind w:left="1560" w:hanging="426"/>
      </w:pPr>
      <w:r w:rsidRPr="31B0B1C8">
        <w:rPr>
          <w:b/>
          <w:bCs/>
          <w:u w:val="single"/>
        </w:rPr>
        <w:t xml:space="preserve">Územně technické </w:t>
      </w:r>
      <w:proofErr w:type="gramStart"/>
      <w:r w:rsidRPr="31B0B1C8">
        <w:rPr>
          <w:b/>
          <w:bCs/>
          <w:u w:val="single"/>
        </w:rPr>
        <w:t>podmínky</w:t>
      </w:r>
      <w:r>
        <w:t xml:space="preserve"> - zejména</w:t>
      </w:r>
      <w:proofErr w:type="gramEnd"/>
      <w:r>
        <w:t xml:space="preserve"> možnost napojení na stávající dopravní a technickou infrastrukturu, možnost bezbariérového přístupu k navrhované stavbě </w:t>
      </w:r>
    </w:p>
    <w:p w14:paraId="3A7D2415" w14:textId="77777777" w:rsidR="00B64113" w:rsidRDefault="00B64113" w:rsidP="00B64113">
      <w:pPr>
        <w:ind w:left="1418"/>
      </w:pPr>
    </w:p>
    <w:p w14:paraId="6DDDFB0A" w14:textId="77777777" w:rsidR="00CF511A" w:rsidRPr="00385C7F" w:rsidRDefault="31B0B1C8" w:rsidP="31B0B1C8">
      <w:pPr>
        <w:ind w:left="1134"/>
        <w:rPr>
          <w:b/>
          <w:bCs/>
          <w:i/>
          <w:iCs/>
        </w:rPr>
      </w:pPr>
      <w:r w:rsidRPr="31B0B1C8">
        <w:rPr>
          <w:b/>
          <w:bCs/>
          <w:i/>
          <w:iCs/>
        </w:rPr>
        <w:t xml:space="preserve">Dopravní infrastruktura: </w:t>
      </w:r>
    </w:p>
    <w:p w14:paraId="26A81952" w14:textId="53E6E63E" w:rsidR="003465D6" w:rsidRPr="00385C7F" w:rsidRDefault="31B0B1C8" w:rsidP="31B0B1C8">
      <w:pPr>
        <w:pStyle w:val="Odstavecseseznamem"/>
        <w:ind w:left="1134"/>
        <w:rPr>
          <w:i/>
          <w:iCs/>
        </w:rPr>
      </w:pPr>
      <w:r w:rsidRPr="31B0B1C8">
        <w:rPr>
          <w:i/>
          <w:iCs/>
        </w:rPr>
        <w:t>Nedochází ke změně.</w:t>
      </w:r>
    </w:p>
    <w:p w14:paraId="67CBF8D3" w14:textId="61A00BA8" w:rsidR="2D4CCC04" w:rsidRPr="0021647C" w:rsidRDefault="2D4CCC04" w:rsidP="2D4CCC04">
      <w:pPr>
        <w:spacing w:before="120"/>
        <w:ind w:left="1134"/>
        <w:rPr>
          <w:lang w:eastAsia="zh-CN"/>
        </w:rPr>
      </w:pPr>
    </w:p>
    <w:p w14:paraId="19E03170" w14:textId="77777777" w:rsidR="007F2A07" w:rsidRPr="00385C7F" w:rsidRDefault="31B0B1C8" w:rsidP="31B0B1C8">
      <w:pPr>
        <w:tabs>
          <w:tab w:val="left" w:pos="7006"/>
        </w:tabs>
        <w:spacing w:before="120"/>
        <w:ind w:left="1134"/>
        <w:rPr>
          <w:b/>
          <w:bCs/>
          <w:i/>
          <w:iCs/>
        </w:rPr>
      </w:pPr>
      <w:r w:rsidRPr="31B0B1C8">
        <w:rPr>
          <w:b/>
          <w:bCs/>
          <w:i/>
          <w:iCs/>
        </w:rPr>
        <w:t xml:space="preserve">Technická infrastruktura: </w:t>
      </w:r>
    </w:p>
    <w:p w14:paraId="2535F585" w14:textId="06530FEC" w:rsidR="000D4467" w:rsidRPr="00385C7F" w:rsidRDefault="3C92F959" w:rsidP="3C92F959">
      <w:pPr>
        <w:autoSpaceDE w:val="0"/>
        <w:autoSpaceDN w:val="0"/>
        <w:adjustRightInd w:val="0"/>
        <w:ind w:left="1134"/>
        <w:jc w:val="left"/>
        <w:rPr>
          <w:b/>
          <w:bCs/>
          <w:highlight w:val="yellow"/>
        </w:rPr>
      </w:pPr>
      <w:r w:rsidRPr="3C92F959">
        <w:rPr>
          <w:i/>
          <w:iCs/>
          <w:u w:val="single"/>
        </w:rPr>
        <w:t>Zdroj tepla</w:t>
      </w:r>
    </w:p>
    <w:p w14:paraId="61705EAD" w14:textId="47ED0F88" w:rsidR="3C92F959" w:rsidRDefault="3C92F959" w:rsidP="3C92F959">
      <w:pPr>
        <w:pStyle w:val="Odstavecseseznamem"/>
        <w:spacing w:line="259" w:lineRule="auto"/>
        <w:ind w:left="1134"/>
        <w:rPr>
          <w:rFonts w:cs="Arial"/>
          <w:i/>
          <w:iCs/>
        </w:rPr>
      </w:pPr>
      <w:r w:rsidRPr="3C92F959">
        <w:rPr>
          <w:rFonts w:cs="Arial"/>
          <w:i/>
          <w:iCs/>
        </w:rPr>
        <w:lastRenderedPageBreak/>
        <w:t>Zdrojem tepla pro nové vzduchotechnické jednotky bude nová samostatná nezávislá sestava tepelných čerpadel. Pro zálohu teplených čerpadel v zimním období budou instalovaný elektrické kotle. Nový zdroj tepla a chladu bude sdružený do kaskády tepelných čerpadel.</w:t>
      </w:r>
    </w:p>
    <w:p w14:paraId="6761939B" w14:textId="580B06BD" w:rsidR="3C92F959" w:rsidRDefault="3C92F959" w:rsidP="3C92F959">
      <w:pPr>
        <w:ind w:left="1134"/>
        <w:jc w:val="left"/>
        <w:rPr>
          <w:b/>
          <w:bCs/>
          <w:highlight w:val="yellow"/>
        </w:rPr>
      </w:pPr>
    </w:p>
    <w:p w14:paraId="26DF3E4B" w14:textId="7FA40877" w:rsidR="000D4467" w:rsidRPr="00385C7F" w:rsidRDefault="3C92F959" w:rsidP="3C92F959">
      <w:pPr>
        <w:autoSpaceDE w:val="0"/>
        <w:autoSpaceDN w:val="0"/>
        <w:adjustRightInd w:val="0"/>
        <w:ind w:left="1134"/>
        <w:jc w:val="left"/>
        <w:rPr>
          <w:b/>
          <w:bCs/>
          <w:highlight w:val="yellow"/>
        </w:rPr>
      </w:pPr>
      <w:r w:rsidRPr="3C92F959">
        <w:rPr>
          <w:i/>
          <w:iCs/>
          <w:u w:val="single"/>
        </w:rPr>
        <w:t>Zdroj chladu</w:t>
      </w:r>
    </w:p>
    <w:p w14:paraId="709B3115" w14:textId="716C1FE8" w:rsidR="0004154C" w:rsidRPr="0021647C" w:rsidRDefault="3C92F959" w:rsidP="3C92F959">
      <w:pPr>
        <w:pStyle w:val="Odstavecseseznamem"/>
        <w:spacing w:line="259" w:lineRule="auto"/>
        <w:ind w:left="1134"/>
        <w:rPr>
          <w:i/>
          <w:iCs/>
          <w:color w:val="FF0000"/>
        </w:rPr>
      </w:pPr>
      <w:r w:rsidRPr="3C92F959">
        <w:rPr>
          <w:rFonts w:cs="Arial"/>
          <w:i/>
          <w:iCs/>
        </w:rPr>
        <w:t>Pro vysoké a náročné potřeby chladu vzduchotechnických jednotek čistých prostor bude osazený nový nezávislý zdroj chladu. Nový zdroj tepla a chladu bude sdružený do kaskády tepelných čerpadel.</w:t>
      </w:r>
      <w:r w:rsidRPr="0021647C">
        <w:rPr>
          <w:rFonts w:cs="Arial"/>
          <w:i/>
          <w:iCs/>
          <w:color w:val="FF0000"/>
        </w:rPr>
        <w:t xml:space="preserve"> </w:t>
      </w:r>
      <w:r w:rsidRPr="0021647C">
        <w:rPr>
          <w:i/>
          <w:iCs/>
          <w:color w:val="FF0000"/>
        </w:rPr>
        <w:t xml:space="preserve">   </w:t>
      </w:r>
    </w:p>
    <w:p w14:paraId="06E48EF8" w14:textId="77777777" w:rsidR="00057FA7" w:rsidRPr="00385C7F" w:rsidRDefault="00057FA7" w:rsidP="31B0B1C8">
      <w:pPr>
        <w:ind w:left="1134"/>
        <w:rPr>
          <w:i/>
          <w:iCs/>
          <w:color w:val="FF0000"/>
        </w:rPr>
      </w:pPr>
    </w:p>
    <w:p w14:paraId="094D6D34" w14:textId="62AC32AE" w:rsidR="00436998" w:rsidRPr="002E5D96" w:rsidRDefault="2CE80731" w:rsidP="2CE80731">
      <w:pPr>
        <w:ind w:left="1134"/>
        <w:rPr>
          <w:b/>
          <w:bCs/>
          <w:i/>
          <w:iCs/>
          <w:highlight w:val="yellow"/>
        </w:rPr>
      </w:pPr>
      <w:r w:rsidRPr="2CE80731">
        <w:rPr>
          <w:i/>
          <w:iCs/>
          <w:u w:val="single"/>
        </w:rPr>
        <w:t xml:space="preserve">Dodávka elektrické energie </w:t>
      </w:r>
    </w:p>
    <w:p w14:paraId="36AC3E97" w14:textId="7A4C5286" w:rsidR="2CE80731" w:rsidRPr="0021647C" w:rsidRDefault="2CE80731" w:rsidP="2CE80731">
      <w:pPr>
        <w:spacing w:line="259" w:lineRule="auto"/>
        <w:ind w:left="1134"/>
      </w:pPr>
      <w:r w:rsidRPr="2CE80731">
        <w:rPr>
          <w:rFonts w:cs="Arial"/>
          <w:i/>
          <w:iCs/>
        </w:rPr>
        <w:t>Je řešena v rámci stávajících kapacit areálu.</w:t>
      </w:r>
    </w:p>
    <w:p w14:paraId="3717EE64" w14:textId="664C86FA" w:rsidR="681896E1" w:rsidRPr="00385C7F" w:rsidRDefault="681896E1" w:rsidP="31B0B1C8">
      <w:pPr>
        <w:ind w:left="1701" w:hanging="567"/>
        <w:rPr>
          <w:i/>
          <w:iCs/>
          <w:u w:val="single"/>
        </w:rPr>
      </w:pPr>
    </w:p>
    <w:p w14:paraId="07402461" w14:textId="706DE850" w:rsidR="007F2A07" w:rsidRPr="00385C7F" w:rsidRDefault="31B0B1C8" w:rsidP="31B0B1C8">
      <w:pPr>
        <w:ind w:left="1701" w:hanging="567"/>
        <w:rPr>
          <w:i/>
          <w:iCs/>
          <w:u w:val="single"/>
        </w:rPr>
      </w:pPr>
      <w:r w:rsidRPr="31B0B1C8">
        <w:rPr>
          <w:i/>
          <w:iCs/>
          <w:u w:val="single"/>
        </w:rPr>
        <w:t xml:space="preserve">Přípojka plynu </w:t>
      </w:r>
    </w:p>
    <w:p w14:paraId="42C04BEB" w14:textId="77777777" w:rsidR="007F2A07" w:rsidRPr="00385C7F" w:rsidRDefault="007F2A07" w:rsidP="31B0B1C8">
      <w:pPr>
        <w:pStyle w:val="Textvbloku"/>
        <w:tabs>
          <w:tab w:val="left" w:pos="9781"/>
          <w:tab w:val="left" w:pos="10773"/>
        </w:tabs>
        <w:ind w:left="0" w:right="0"/>
        <w:rPr>
          <w:i/>
          <w:iCs/>
          <w:sz w:val="20"/>
          <w:szCs w:val="20"/>
        </w:rPr>
      </w:pPr>
    </w:p>
    <w:p w14:paraId="74598E8D" w14:textId="06F7F4C7" w:rsidR="007F2A07" w:rsidRPr="00385C7F" w:rsidRDefault="31B0B1C8" w:rsidP="31B0B1C8">
      <w:pPr>
        <w:pStyle w:val="Textvbloku"/>
        <w:tabs>
          <w:tab w:val="left" w:pos="9781"/>
          <w:tab w:val="left" w:pos="10773"/>
        </w:tabs>
        <w:ind w:right="0"/>
        <w:rPr>
          <w:i/>
          <w:iCs/>
          <w:sz w:val="20"/>
          <w:szCs w:val="20"/>
        </w:rPr>
      </w:pPr>
      <w:r w:rsidRPr="31B0B1C8">
        <w:rPr>
          <w:i/>
          <w:iCs/>
          <w:sz w:val="20"/>
          <w:szCs w:val="20"/>
        </w:rPr>
        <w:t>Není řešeno.</w:t>
      </w:r>
    </w:p>
    <w:p w14:paraId="45BAA7C0" w14:textId="77777777" w:rsidR="00436998" w:rsidRDefault="00436998" w:rsidP="0053051F">
      <w:pPr>
        <w:pStyle w:val="Odstavecseseznamem"/>
        <w:ind w:left="1560" w:hanging="142"/>
      </w:pPr>
    </w:p>
    <w:p w14:paraId="24C25D06" w14:textId="27FC1987" w:rsidR="00436998" w:rsidRDefault="00436998" w:rsidP="0053051F">
      <w:pPr>
        <w:pStyle w:val="Odstavecseseznamem"/>
        <w:ind w:left="1560" w:hanging="142"/>
      </w:pPr>
    </w:p>
    <w:p w14:paraId="0D6C1D86" w14:textId="77777777" w:rsidR="004869C7" w:rsidRPr="002D655A" w:rsidRDefault="004869C7" w:rsidP="0053051F">
      <w:pPr>
        <w:pStyle w:val="Odstavecseseznamem"/>
        <w:ind w:left="1560" w:hanging="142"/>
      </w:pPr>
    </w:p>
    <w:p w14:paraId="4F7774B6" w14:textId="77777777" w:rsidR="00233587" w:rsidRPr="002D655A" w:rsidRDefault="31B0B1C8" w:rsidP="31B0B1C8">
      <w:pPr>
        <w:pStyle w:val="Odstavecseseznamem"/>
        <w:numPr>
          <w:ilvl w:val="0"/>
          <w:numId w:val="177"/>
        </w:numPr>
        <w:ind w:left="1560" w:hanging="426"/>
        <w:rPr>
          <w:b/>
          <w:bCs/>
        </w:rPr>
      </w:pPr>
      <w:r w:rsidRPr="31B0B1C8">
        <w:rPr>
          <w:b/>
          <w:bCs/>
          <w:u w:val="single"/>
        </w:rPr>
        <w:t>Věcné a časové vazby stavby, podmiňující, vyvolané, související investice</w:t>
      </w:r>
    </w:p>
    <w:p w14:paraId="34C55989" w14:textId="77777777" w:rsidR="0053051F" w:rsidRDefault="0053051F" w:rsidP="00FC6F57">
      <w:pPr>
        <w:pStyle w:val="Odstavecseseznamem"/>
        <w:ind w:left="1560"/>
      </w:pPr>
    </w:p>
    <w:p w14:paraId="130D92ED" w14:textId="230C79E9" w:rsidR="005E7514" w:rsidRPr="00BD7E3E" w:rsidRDefault="31B0B1C8" w:rsidP="31B0B1C8">
      <w:pPr>
        <w:pStyle w:val="Odstavecseseznamem"/>
        <w:numPr>
          <w:ilvl w:val="0"/>
          <w:numId w:val="170"/>
        </w:numPr>
        <w:tabs>
          <w:tab w:val="num" w:pos="644"/>
        </w:tabs>
        <w:rPr>
          <w:i/>
          <w:iCs/>
          <w:color w:val="000000" w:themeColor="text1"/>
        </w:rPr>
      </w:pPr>
      <w:r w:rsidRPr="31B0B1C8">
        <w:rPr>
          <w:i/>
          <w:iCs/>
          <w:color w:val="000000" w:themeColor="text1"/>
        </w:rPr>
        <w:t>Navržené stavební úpravy nevyžadují žádné podmiňující, vyvolané nebo související investice.</w:t>
      </w:r>
    </w:p>
    <w:p w14:paraId="4311995E" w14:textId="09120319" w:rsidR="009C22E8" w:rsidRPr="00BD7E3E" w:rsidRDefault="009C22E8" w:rsidP="31B0B1C8">
      <w:pPr>
        <w:tabs>
          <w:tab w:val="num" w:pos="644"/>
        </w:tabs>
        <w:rPr>
          <w:i/>
          <w:iCs/>
          <w:color w:val="000000" w:themeColor="text1"/>
        </w:rPr>
      </w:pPr>
      <w:r w:rsidRPr="31B0B1C8">
        <w:rPr>
          <w:i/>
          <w:iCs/>
          <w:snapToGrid w:val="0"/>
          <w:color w:val="000000"/>
        </w:rPr>
        <w:t xml:space="preserve">  </w:t>
      </w:r>
    </w:p>
    <w:p w14:paraId="44508243" w14:textId="65F2F421" w:rsidR="00F14767" w:rsidRPr="00BD7E3E" w:rsidRDefault="00F14767" w:rsidP="3C92F959">
      <w:pPr>
        <w:tabs>
          <w:tab w:val="num" w:pos="644"/>
        </w:tabs>
        <w:ind w:left="1134"/>
        <w:rPr>
          <w:i/>
          <w:iCs/>
          <w:color w:val="000000" w:themeColor="text1"/>
        </w:rPr>
      </w:pPr>
      <w:r w:rsidRPr="3C92F959">
        <w:rPr>
          <w:i/>
          <w:iCs/>
          <w:snapToGrid w:val="0"/>
          <w:color w:val="000000"/>
        </w:rPr>
        <w:t xml:space="preserve">Stavba bude prováděna </w:t>
      </w:r>
      <w:r w:rsidR="00BD7E3E" w:rsidRPr="3C92F959">
        <w:rPr>
          <w:i/>
          <w:iCs/>
          <w:snapToGrid w:val="0"/>
          <w:color w:val="000000"/>
        </w:rPr>
        <w:t>ve dvou</w:t>
      </w:r>
      <w:r w:rsidRPr="3C92F959">
        <w:rPr>
          <w:i/>
          <w:iCs/>
          <w:snapToGrid w:val="0"/>
          <w:color w:val="000000"/>
        </w:rPr>
        <w:t xml:space="preserve"> fázích. </w:t>
      </w:r>
    </w:p>
    <w:p w14:paraId="373FA52D" w14:textId="6A00DF7D" w:rsidR="00F14767" w:rsidRPr="00BD7E3E" w:rsidRDefault="00BD7E3E" w:rsidP="3C92F959">
      <w:pPr>
        <w:tabs>
          <w:tab w:val="num" w:pos="644"/>
        </w:tabs>
        <w:ind w:left="1134" w:firstLine="666"/>
        <w:rPr>
          <w:i/>
          <w:iCs/>
          <w:snapToGrid w:val="0"/>
          <w:color w:val="000000"/>
        </w:rPr>
      </w:pPr>
      <w:r w:rsidRPr="3C92F959">
        <w:rPr>
          <w:i/>
          <w:iCs/>
          <w:snapToGrid w:val="0"/>
          <w:color w:val="000000"/>
        </w:rPr>
        <w:t>1. fáze bude řešit celý prostor vyjma 3.np. Tedy stavební úpravy v 1.pp, 1.np, 2.np a na střeše objektu.</w:t>
      </w:r>
    </w:p>
    <w:p w14:paraId="0E4B5FEB" w14:textId="7F5B783A" w:rsidR="00BD7E3E" w:rsidRPr="00BD7E3E" w:rsidRDefault="00BD7E3E" w:rsidP="3C92F959">
      <w:pPr>
        <w:tabs>
          <w:tab w:val="num" w:pos="644"/>
        </w:tabs>
        <w:ind w:left="1134" w:firstLine="666"/>
        <w:rPr>
          <w:i/>
          <w:iCs/>
          <w:snapToGrid w:val="0"/>
          <w:color w:val="000000"/>
          <w:highlight w:val="yellow"/>
        </w:rPr>
      </w:pPr>
      <w:r w:rsidRPr="3C92F959">
        <w:rPr>
          <w:i/>
          <w:iCs/>
          <w:snapToGrid w:val="0"/>
          <w:color w:val="000000"/>
        </w:rPr>
        <w:t>2. fáze bude řešit stavební úpravy v rámci 3.np</w:t>
      </w:r>
    </w:p>
    <w:p w14:paraId="45929B62" w14:textId="245FE854" w:rsidR="002D655A" w:rsidRPr="00BD7E3E" w:rsidRDefault="002D655A" w:rsidP="31B0B1C8">
      <w:pPr>
        <w:tabs>
          <w:tab w:val="num" w:pos="644"/>
        </w:tabs>
        <w:ind w:left="1134"/>
        <w:rPr>
          <w:i/>
          <w:iCs/>
          <w:snapToGrid w:val="0"/>
          <w:color w:val="000000"/>
        </w:rPr>
      </w:pPr>
    </w:p>
    <w:p w14:paraId="0E609D4F" w14:textId="13A16EC4" w:rsidR="002D655A" w:rsidRPr="00BD7E3E" w:rsidRDefault="002D655A" w:rsidP="3C92F959">
      <w:pPr>
        <w:tabs>
          <w:tab w:val="num" w:pos="644"/>
        </w:tabs>
        <w:ind w:left="1134"/>
        <w:rPr>
          <w:i/>
          <w:iCs/>
          <w:snapToGrid w:val="0"/>
          <w:color w:val="000000"/>
        </w:rPr>
      </w:pPr>
      <w:r w:rsidRPr="3C92F959">
        <w:rPr>
          <w:i/>
          <w:iCs/>
          <w:snapToGrid w:val="0"/>
          <w:color w:val="000000"/>
        </w:rPr>
        <w:t xml:space="preserve">Termín zahájení stavby </w:t>
      </w:r>
      <w:r w:rsidR="00BD7E3E" w:rsidRPr="3C92F959">
        <w:rPr>
          <w:i/>
          <w:iCs/>
          <w:snapToGrid w:val="0"/>
          <w:color w:val="000000"/>
        </w:rPr>
        <w:t>1</w:t>
      </w:r>
      <w:r w:rsidRPr="3C92F959">
        <w:rPr>
          <w:i/>
          <w:iCs/>
          <w:snapToGrid w:val="0"/>
          <w:color w:val="000000"/>
        </w:rPr>
        <w:t xml:space="preserve">.fáze: </w:t>
      </w:r>
      <w:r w:rsidR="00A61728" w:rsidRPr="00BD7E3E">
        <w:rPr>
          <w:i/>
          <w:iCs/>
          <w:snapToGrid w:val="0"/>
          <w:color w:val="000000"/>
        </w:rPr>
        <w:tab/>
      </w:r>
      <w:r w:rsidR="00BD7E3E" w:rsidRPr="3C92F959">
        <w:rPr>
          <w:i/>
          <w:iCs/>
          <w:snapToGrid w:val="0"/>
          <w:color w:val="000000"/>
        </w:rPr>
        <w:t>1.3.2023</w:t>
      </w:r>
    </w:p>
    <w:p w14:paraId="272A61EB" w14:textId="4C0087A7" w:rsidR="002D655A" w:rsidRPr="00BD7E3E" w:rsidRDefault="002D655A" w:rsidP="3C92F959">
      <w:pPr>
        <w:tabs>
          <w:tab w:val="num" w:pos="644"/>
        </w:tabs>
        <w:ind w:left="1134"/>
        <w:rPr>
          <w:i/>
          <w:iCs/>
          <w:color w:val="000000" w:themeColor="text1"/>
        </w:rPr>
      </w:pPr>
      <w:r w:rsidRPr="3C92F959">
        <w:rPr>
          <w:i/>
          <w:iCs/>
          <w:snapToGrid w:val="0"/>
          <w:color w:val="000000"/>
        </w:rPr>
        <w:t xml:space="preserve">Termín dokončení stavby </w:t>
      </w:r>
      <w:r w:rsidR="00BD7E3E" w:rsidRPr="3C92F959">
        <w:rPr>
          <w:i/>
          <w:iCs/>
          <w:snapToGrid w:val="0"/>
          <w:color w:val="000000"/>
        </w:rPr>
        <w:t>1</w:t>
      </w:r>
      <w:r w:rsidRPr="3C92F959">
        <w:rPr>
          <w:i/>
          <w:iCs/>
          <w:snapToGrid w:val="0"/>
          <w:color w:val="000000"/>
        </w:rPr>
        <w:t>. fáze:</w:t>
      </w:r>
      <w:r w:rsidRPr="00BD7E3E">
        <w:rPr>
          <w:i/>
          <w:iCs/>
          <w:snapToGrid w:val="0"/>
          <w:color w:val="000000"/>
        </w:rPr>
        <w:tab/>
      </w:r>
      <w:r w:rsidR="00BD7E3E" w:rsidRPr="3C92F959">
        <w:rPr>
          <w:i/>
          <w:iCs/>
          <w:snapToGrid w:val="0"/>
          <w:color w:val="000000"/>
        </w:rPr>
        <w:t>31.12.2025</w:t>
      </w:r>
    </w:p>
    <w:p w14:paraId="25BFE683" w14:textId="4DFAEB28" w:rsidR="002D655A" w:rsidRPr="00BD7E3E" w:rsidRDefault="002D655A" w:rsidP="31B0B1C8">
      <w:pPr>
        <w:tabs>
          <w:tab w:val="num" w:pos="644"/>
        </w:tabs>
        <w:ind w:left="1134"/>
        <w:rPr>
          <w:i/>
          <w:iCs/>
          <w:snapToGrid w:val="0"/>
          <w:color w:val="000000"/>
        </w:rPr>
      </w:pPr>
    </w:p>
    <w:p w14:paraId="412DCDA3" w14:textId="702DE239" w:rsidR="00BD7E3E" w:rsidRPr="00BD7E3E" w:rsidRDefault="00BD7E3E" w:rsidP="3C92F959">
      <w:pPr>
        <w:tabs>
          <w:tab w:val="num" w:pos="644"/>
        </w:tabs>
        <w:ind w:left="1134"/>
        <w:rPr>
          <w:i/>
          <w:iCs/>
          <w:snapToGrid w:val="0"/>
          <w:color w:val="000000"/>
        </w:rPr>
      </w:pPr>
      <w:r w:rsidRPr="3C92F959">
        <w:rPr>
          <w:i/>
          <w:iCs/>
          <w:snapToGrid w:val="0"/>
          <w:color w:val="000000"/>
        </w:rPr>
        <w:t xml:space="preserve">Termín zahájení stavby 2.fáze: </w:t>
      </w:r>
      <w:r w:rsidRPr="00BD7E3E">
        <w:rPr>
          <w:i/>
          <w:iCs/>
          <w:snapToGrid w:val="0"/>
          <w:color w:val="000000"/>
        </w:rPr>
        <w:tab/>
      </w:r>
      <w:r w:rsidRPr="3C92F959">
        <w:rPr>
          <w:i/>
          <w:iCs/>
          <w:snapToGrid w:val="0"/>
          <w:color w:val="000000"/>
        </w:rPr>
        <w:t>1.10.2023</w:t>
      </w:r>
    </w:p>
    <w:p w14:paraId="20BDF8CE" w14:textId="23956FC0" w:rsidR="00BD7E3E" w:rsidRPr="00BD7E3E" w:rsidRDefault="00BD7E3E" w:rsidP="3C92F959">
      <w:pPr>
        <w:tabs>
          <w:tab w:val="num" w:pos="644"/>
        </w:tabs>
        <w:spacing w:line="259" w:lineRule="auto"/>
        <w:ind w:left="1134"/>
        <w:rPr>
          <w:i/>
          <w:iCs/>
          <w:color w:val="000000" w:themeColor="text1"/>
        </w:rPr>
      </w:pPr>
      <w:r w:rsidRPr="3C92F959">
        <w:rPr>
          <w:i/>
          <w:iCs/>
          <w:snapToGrid w:val="0"/>
          <w:color w:val="000000"/>
        </w:rPr>
        <w:t>Termín dokončení stavby 2. fáze:</w:t>
      </w:r>
      <w:r w:rsidRPr="00BD7E3E">
        <w:rPr>
          <w:i/>
          <w:iCs/>
          <w:snapToGrid w:val="0"/>
          <w:color w:val="000000"/>
        </w:rPr>
        <w:tab/>
      </w:r>
      <w:r w:rsidR="3C92F959" w:rsidRPr="3C92F959">
        <w:rPr>
          <w:i/>
          <w:iCs/>
          <w:color w:val="000000" w:themeColor="text1"/>
        </w:rPr>
        <w:t>31.12.2025</w:t>
      </w:r>
    </w:p>
    <w:p w14:paraId="2E1C46E2" w14:textId="77777777" w:rsidR="002D655A" w:rsidRDefault="002D655A" w:rsidP="00D20344">
      <w:pPr>
        <w:tabs>
          <w:tab w:val="num" w:pos="644"/>
        </w:tabs>
        <w:ind w:left="1134"/>
        <w:rPr>
          <w:snapToGrid w:val="0"/>
          <w:color w:val="000000"/>
        </w:rPr>
      </w:pPr>
    </w:p>
    <w:p w14:paraId="74CC2069" w14:textId="56046364" w:rsidR="0051158E" w:rsidRPr="005D48C2" w:rsidRDefault="0051158E" w:rsidP="00D20344">
      <w:pPr>
        <w:tabs>
          <w:tab w:val="num" w:pos="644"/>
        </w:tabs>
        <w:ind w:left="1134"/>
        <w:rPr>
          <w:snapToGrid w:val="0"/>
        </w:rPr>
      </w:pPr>
    </w:p>
    <w:p w14:paraId="0165C7ED" w14:textId="1718EB90" w:rsidR="0051158E" w:rsidRPr="005D48C2" w:rsidRDefault="0051158E" w:rsidP="00D731EE">
      <w:pPr>
        <w:pStyle w:val="Odstavecseseznamem"/>
        <w:numPr>
          <w:ilvl w:val="0"/>
          <w:numId w:val="177"/>
        </w:numPr>
        <w:tabs>
          <w:tab w:val="num" w:pos="644"/>
        </w:tabs>
        <w:rPr>
          <w:b/>
          <w:bCs/>
          <w:snapToGrid w:val="0"/>
          <w:u w:val="single"/>
        </w:rPr>
      </w:pPr>
      <w:r w:rsidRPr="005D48C2">
        <w:rPr>
          <w:b/>
          <w:bCs/>
          <w:snapToGrid w:val="0"/>
          <w:u w:val="single"/>
        </w:rPr>
        <w:t xml:space="preserve">Seznam pozemků podle katastru nemovitostí, na kterých vznikne ochranné nebo </w:t>
      </w:r>
      <w:proofErr w:type="spellStart"/>
      <w:r w:rsidR="004869C7">
        <w:rPr>
          <w:b/>
          <w:bCs/>
          <w:snapToGrid w:val="0"/>
          <w:u w:val="single"/>
        </w:rPr>
        <w:t>b</w:t>
      </w:r>
      <w:r w:rsidRPr="005D48C2">
        <w:rPr>
          <w:b/>
          <w:bCs/>
          <w:snapToGrid w:val="0"/>
          <w:u w:val="single"/>
        </w:rPr>
        <w:t>ezpeč</w:t>
      </w:r>
      <w:r w:rsidR="004869C7">
        <w:rPr>
          <w:b/>
          <w:bCs/>
          <w:snapToGrid w:val="0"/>
          <w:u w:val="single"/>
        </w:rPr>
        <w:t>-</w:t>
      </w:r>
      <w:r w:rsidRPr="005D48C2">
        <w:rPr>
          <w:b/>
          <w:bCs/>
          <w:snapToGrid w:val="0"/>
          <w:u w:val="single"/>
        </w:rPr>
        <w:t>nostní</w:t>
      </w:r>
      <w:proofErr w:type="spellEnd"/>
      <w:r w:rsidRPr="005D48C2">
        <w:rPr>
          <w:b/>
          <w:bCs/>
          <w:snapToGrid w:val="0"/>
          <w:u w:val="single"/>
        </w:rPr>
        <w:t xml:space="preserve"> pásmo</w:t>
      </w:r>
    </w:p>
    <w:p w14:paraId="1FB072EF" w14:textId="77777777" w:rsidR="00F14767" w:rsidRPr="00F14767" w:rsidRDefault="00F14767" w:rsidP="31B0B1C8">
      <w:pPr>
        <w:tabs>
          <w:tab w:val="left" w:pos="567"/>
        </w:tabs>
        <w:ind w:left="1134"/>
        <w:rPr>
          <w:rFonts w:cs="Arial"/>
          <w:b/>
          <w:bCs/>
          <w:lang w:eastAsia="zh-CN"/>
        </w:rPr>
      </w:pPr>
    </w:p>
    <w:p w14:paraId="4F360E85" w14:textId="537FFD07" w:rsidR="004639E5" w:rsidRPr="00BD7E3E" w:rsidRDefault="31B0B1C8" w:rsidP="31B0B1C8">
      <w:pPr>
        <w:pStyle w:val="Odstavecseseznamem"/>
        <w:ind w:left="1353"/>
        <w:rPr>
          <w:i/>
          <w:iCs/>
        </w:rPr>
      </w:pPr>
      <w:r w:rsidRPr="31B0B1C8">
        <w:rPr>
          <w:i/>
          <w:iCs/>
        </w:rPr>
        <w:t>Ochranná, případně bezpečnostní pásma nevzniknou.</w:t>
      </w:r>
    </w:p>
    <w:p w14:paraId="67D7DA08" w14:textId="77777777" w:rsidR="00436998" w:rsidRDefault="00436998" w:rsidP="004639E5">
      <w:pPr>
        <w:pStyle w:val="Odstavecseseznamem"/>
        <w:ind w:left="1353"/>
      </w:pPr>
    </w:p>
    <w:p w14:paraId="0DAA63F3" w14:textId="77777777" w:rsidR="004869C7" w:rsidRDefault="004869C7" w:rsidP="008C13AB"/>
    <w:p w14:paraId="68F393AB" w14:textId="77777777" w:rsidR="004869C7" w:rsidRDefault="004869C7" w:rsidP="004639E5">
      <w:pPr>
        <w:pStyle w:val="Odstavecseseznamem"/>
        <w:ind w:left="1353"/>
      </w:pPr>
    </w:p>
    <w:p w14:paraId="140CC24C" w14:textId="77777777" w:rsidR="004639E5" w:rsidRPr="00FC6F57" w:rsidRDefault="31B0B1C8" w:rsidP="00D2602C">
      <w:pPr>
        <w:pStyle w:val="Nadpis2"/>
        <w:ind w:left="1134"/>
        <w:rPr>
          <w:lang w:val="cs-CZ"/>
        </w:rPr>
      </w:pPr>
      <w:bookmarkStart w:id="3" w:name="_Toc100315021"/>
      <w:r>
        <w:t xml:space="preserve">B.2 </w:t>
      </w:r>
      <w:proofErr w:type="spellStart"/>
      <w:r>
        <w:t>Celkový</w:t>
      </w:r>
      <w:proofErr w:type="spellEnd"/>
      <w:r>
        <w:t xml:space="preserve"> </w:t>
      </w:r>
      <w:proofErr w:type="spellStart"/>
      <w:r>
        <w:t>popis</w:t>
      </w:r>
      <w:proofErr w:type="spellEnd"/>
      <w:r>
        <w:t xml:space="preserve"> </w:t>
      </w:r>
      <w:proofErr w:type="spellStart"/>
      <w:r>
        <w:t>stavby</w:t>
      </w:r>
      <w:bookmarkEnd w:id="3"/>
      <w:proofErr w:type="spellEnd"/>
    </w:p>
    <w:p w14:paraId="4886973B" w14:textId="77777777" w:rsidR="004639E5" w:rsidRPr="00166E7A" w:rsidRDefault="004639E5" w:rsidP="004639E5">
      <w:pPr>
        <w:pStyle w:val="Odstavecseseznamem"/>
      </w:pPr>
    </w:p>
    <w:p w14:paraId="6E64800F" w14:textId="695185D8" w:rsidR="004639E5" w:rsidRPr="00166E7A" w:rsidRDefault="31B0B1C8" w:rsidP="00A10269">
      <w:pPr>
        <w:pStyle w:val="Nadpis4"/>
        <w:ind w:left="1134"/>
        <w:rPr>
          <w:u w:val="single"/>
        </w:rPr>
      </w:pPr>
      <w:bookmarkStart w:id="4" w:name="_Toc453577034"/>
      <w:bookmarkStart w:id="5" w:name="_Toc100315022"/>
      <w:r w:rsidRPr="31B0B1C8">
        <w:rPr>
          <w:u w:val="single"/>
        </w:rPr>
        <w:t xml:space="preserve">B.2.1 </w:t>
      </w:r>
      <w:bookmarkEnd w:id="4"/>
      <w:r w:rsidRPr="31B0B1C8">
        <w:rPr>
          <w:u w:val="single"/>
        </w:rPr>
        <w:t>Základní charakteristika stavby a jejího užívání</w:t>
      </w:r>
      <w:bookmarkEnd w:id="5"/>
      <w:r w:rsidRPr="31B0B1C8">
        <w:rPr>
          <w:u w:val="single"/>
        </w:rPr>
        <w:t xml:space="preserve"> </w:t>
      </w:r>
    </w:p>
    <w:p w14:paraId="2091A02F" w14:textId="77889777" w:rsidR="004639E5" w:rsidRPr="00166E7A" w:rsidRDefault="004639E5" w:rsidP="004639E5">
      <w:pPr>
        <w:pStyle w:val="Odstavecseseznamem"/>
        <w:ind w:left="993"/>
      </w:pPr>
    </w:p>
    <w:p w14:paraId="4E27B4EE" w14:textId="6454DC4F" w:rsidR="0051158E" w:rsidRPr="00166E7A" w:rsidRDefault="0051158E" w:rsidP="004639E5">
      <w:pPr>
        <w:pStyle w:val="Odstavecseseznamem"/>
        <w:ind w:left="993"/>
      </w:pPr>
    </w:p>
    <w:p w14:paraId="2694B857" w14:textId="5F00FDAD" w:rsidR="0051158E" w:rsidRPr="00166E7A" w:rsidRDefault="31B0B1C8" w:rsidP="00D731EE">
      <w:pPr>
        <w:pStyle w:val="Odstavecseseznamem"/>
        <w:numPr>
          <w:ilvl w:val="0"/>
          <w:numId w:val="178"/>
        </w:numPr>
        <w:rPr>
          <w:b/>
          <w:bCs/>
          <w:u w:val="single"/>
        </w:rPr>
      </w:pPr>
      <w:r w:rsidRPr="31B0B1C8">
        <w:rPr>
          <w:b/>
          <w:bCs/>
          <w:u w:val="single"/>
        </w:rPr>
        <w:t xml:space="preserve">Nová stavba nebo změna dokončené stavby; u změny stavby údaje o jejich současném stavu, závěry stavebně technického, případně stavebně </w:t>
      </w:r>
      <w:proofErr w:type="gramStart"/>
      <w:r w:rsidRPr="31B0B1C8">
        <w:rPr>
          <w:b/>
          <w:bCs/>
          <w:u w:val="single"/>
        </w:rPr>
        <w:t>historického  průzkumu</w:t>
      </w:r>
      <w:proofErr w:type="gramEnd"/>
      <w:r w:rsidRPr="31B0B1C8">
        <w:rPr>
          <w:b/>
          <w:bCs/>
          <w:u w:val="single"/>
        </w:rPr>
        <w:t xml:space="preserve"> a výsledky statického posouzení nosných konstrukcí</w:t>
      </w:r>
    </w:p>
    <w:p w14:paraId="2516CCAA" w14:textId="20AC29CF" w:rsidR="0051158E" w:rsidRPr="003732E2" w:rsidRDefault="31B0B1C8" w:rsidP="31B0B1C8">
      <w:pPr>
        <w:pStyle w:val="EBMtext"/>
        <w:spacing w:after="0"/>
        <w:ind w:left="1134"/>
        <w:rPr>
          <w:rFonts w:ascii="Arial" w:hAnsi="Arial"/>
          <w:i/>
          <w:iCs/>
          <w:sz w:val="20"/>
          <w:szCs w:val="20"/>
          <w:lang w:eastAsia="zh-CN"/>
        </w:rPr>
      </w:pPr>
      <w:r w:rsidRPr="31B0B1C8">
        <w:rPr>
          <w:rFonts w:ascii="Arial" w:hAnsi="Arial"/>
          <w:i/>
          <w:iCs/>
          <w:sz w:val="20"/>
          <w:szCs w:val="20"/>
        </w:rPr>
        <w:t xml:space="preserve">Jedná </w:t>
      </w:r>
      <w:proofErr w:type="spellStart"/>
      <w:r w:rsidRPr="31B0B1C8">
        <w:rPr>
          <w:rFonts w:ascii="Arial" w:hAnsi="Arial"/>
          <w:i/>
          <w:iCs/>
          <w:sz w:val="20"/>
          <w:szCs w:val="20"/>
        </w:rPr>
        <w:t>se</w:t>
      </w:r>
      <w:proofErr w:type="spellEnd"/>
      <w:r w:rsidRPr="31B0B1C8">
        <w:rPr>
          <w:rFonts w:ascii="Arial" w:hAnsi="Arial"/>
          <w:i/>
          <w:iCs/>
          <w:sz w:val="20"/>
          <w:szCs w:val="20"/>
        </w:rPr>
        <w:t xml:space="preserve"> o stavební úpravy </w:t>
      </w:r>
      <w:proofErr w:type="spellStart"/>
      <w:r w:rsidRPr="31B0B1C8">
        <w:rPr>
          <w:rFonts w:ascii="Arial" w:hAnsi="Arial"/>
          <w:i/>
          <w:iCs/>
          <w:sz w:val="20"/>
          <w:szCs w:val="20"/>
        </w:rPr>
        <w:t>stávajícího</w:t>
      </w:r>
      <w:proofErr w:type="spellEnd"/>
      <w:r w:rsidRPr="31B0B1C8">
        <w:rPr>
          <w:rFonts w:ascii="Arial" w:hAnsi="Arial"/>
          <w:i/>
          <w:iCs/>
          <w:sz w:val="20"/>
          <w:szCs w:val="20"/>
        </w:rPr>
        <w:t xml:space="preserve"> objektu, </w:t>
      </w:r>
      <w:proofErr w:type="spellStart"/>
      <w:r w:rsidRPr="31B0B1C8">
        <w:rPr>
          <w:rFonts w:ascii="Arial" w:hAnsi="Arial"/>
          <w:i/>
          <w:iCs/>
          <w:sz w:val="20"/>
          <w:szCs w:val="20"/>
        </w:rPr>
        <w:t>který</w:t>
      </w:r>
      <w:proofErr w:type="spellEnd"/>
      <w:r w:rsidRPr="31B0B1C8">
        <w:rPr>
          <w:rFonts w:ascii="Arial" w:hAnsi="Arial"/>
          <w:i/>
          <w:iCs/>
          <w:sz w:val="20"/>
          <w:szCs w:val="20"/>
        </w:rPr>
        <w:t xml:space="preserve"> má </w:t>
      </w:r>
      <w:proofErr w:type="spellStart"/>
      <w:r w:rsidRPr="31B0B1C8">
        <w:rPr>
          <w:rFonts w:ascii="Arial" w:hAnsi="Arial"/>
          <w:i/>
          <w:iCs/>
          <w:sz w:val="20"/>
          <w:szCs w:val="20"/>
        </w:rPr>
        <w:t>stejný</w:t>
      </w:r>
      <w:proofErr w:type="spellEnd"/>
      <w:r w:rsidRPr="31B0B1C8">
        <w:rPr>
          <w:rFonts w:ascii="Arial" w:hAnsi="Arial"/>
          <w:i/>
          <w:iCs/>
          <w:sz w:val="20"/>
          <w:szCs w:val="20"/>
        </w:rPr>
        <w:t xml:space="preserve"> účel </w:t>
      </w:r>
      <w:proofErr w:type="spellStart"/>
      <w:r w:rsidRPr="31B0B1C8">
        <w:rPr>
          <w:rFonts w:ascii="Arial" w:hAnsi="Arial"/>
          <w:i/>
          <w:iCs/>
          <w:sz w:val="20"/>
          <w:szCs w:val="20"/>
        </w:rPr>
        <w:t>užívání</w:t>
      </w:r>
      <w:proofErr w:type="spellEnd"/>
      <w:r w:rsidRPr="31B0B1C8">
        <w:rPr>
          <w:rFonts w:ascii="Arial" w:hAnsi="Arial"/>
          <w:i/>
          <w:iCs/>
          <w:sz w:val="20"/>
          <w:szCs w:val="20"/>
        </w:rPr>
        <w:t xml:space="preserve"> s </w:t>
      </w:r>
      <w:proofErr w:type="spellStart"/>
      <w:r w:rsidRPr="31B0B1C8">
        <w:rPr>
          <w:rFonts w:ascii="Arial" w:hAnsi="Arial"/>
          <w:i/>
          <w:iCs/>
          <w:sz w:val="20"/>
          <w:szCs w:val="20"/>
        </w:rPr>
        <w:t>jakým</w:t>
      </w:r>
      <w:proofErr w:type="spellEnd"/>
      <w:r w:rsidRPr="31B0B1C8">
        <w:rPr>
          <w:rFonts w:ascii="Arial" w:hAnsi="Arial"/>
          <w:i/>
          <w:iCs/>
          <w:sz w:val="20"/>
          <w:szCs w:val="20"/>
        </w:rPr>
        <w:t xml:space="preserve"> </w:t>
      </w:r>
      <w:proofErr w:type="spellStart"/>
      <w:r w:rsidRPr="31B0B1C8">
        <w:rPr>
          <w:rFonts w:ascii="Arial" w:hAnsi="Arial"/>
          <w:i/>
          <w:iCs/>
          <w:sz w:val="20"/>
          <w:szCs w:val="20"/>
        </w:rPr>
        <w:t>se</w:t>
      </w:r>
      <w:proofErr w:type="spellEnd"/>
      <w:r w:rsidRPr="31B0B1C8">
        <w:rPr>
          <w:rFonts w:ascii="Arial" w:hAnsi="Arial"/>
          <w:i/>
          <w:iCs/>
          <w:sz w:val="20"/>
          <w:szCs w:val="20"/>
        </w:rPr>
        <w:t xml:space="preserve"> </w:t>
      </w:r>
      <w:proofErr w:type="spellStart"/>
      <w:r w:rsidRPr="31B0B1C8">
        <w:rPr>
          <w:rFonts w:ascii="Arial" w:hAnsi="Arial"/>
          <w:i/>
          <w:iCs/>
          <w:sz w:val="20"/>
          <w:szCs w:val="20"/>
        </w:rPr>
        <w:t>počítá</w:t>
      </w:r>
      <w:proofErr w:type="spellEnd"/>
      <w:r w:rsidRPr="31B0B1C8">
        <w:rPr>
          <w:rFonts w:ascii="Arial" w:hAnsi="Arial"/>
          <w:i/>
          <w:iCs/>
          <w:sz w:val="20"/>
          <w:szCs w:val="20"/>
        </w:rPr>
        <w:t xml:space="preserve"> i </w:t>
      </w:r>
      <w:proofErr w:type="spellStart"/>
      <w:r w:rsidRPr="31B0B1C8">
        <w:rPr>
          <w:rFonts w:ascii="Arial" w:hAnsi="Arial"/>
          <w:i/>
          <w:iCs/>
          <w:sz w:val="20"/>
          <w:szCs w:val="20"/>
        </w:rPr>
        <w:t>nadále</w:t>
      </w:r>
      <w:proofErr w:type="spellEnd"/>
      <w:r w:rsidRPr="31B0B1C8">
        <w:rPr>
          <w:rFonts w:ascii="Arial" w:hAnsi="Arial"/>
          <w:i/>
          <w:iCs/>
          <w:sz w:val="20"/>
          <w:szCs w:val="20"/>
        </w:rPr>
        <w:t xml:space="preserve">. Jedná </w:t>
      </w:r>
      <w:proofErr w:type="spellStart"/>
      <w:r w:rsidRPr="31B0B1C8">
        <w:rPr>
          <w:rFonts w:ascii="Arial" w:hAnsi="Arial"/>
          <w:i/>
          <w:iCs/>
          <w:sz w:val="20"/>
          <w:szCs w:val="20"/>
        </w:rPr>
        <w:t>se</w:t>
      </w:r>
      <w:proofErr w:type="spellEnd"/>
      <w:r w:rsidRPr="31B0B1C8">
        <w:rPr>
          <w:rFonts w:ascii="Arial" w:hAnsi="Arial"/>
          <w:i/>
          <w:iCs/>
          <w:sz w:val="20"/>
          <w:szCs w:val="20"/>
        </w:rPr>
        <w:t xml:space="preserve"> o </w:t>
      </w:r>
      <w:proofErr w:type="spellStart"/>
      <w:r w:rsidRPr="31B0B1C8">
        <w:rPr>
          <w:rFonts w:ascii="Arial" w:hAnsi="Arial"/>
          <w:i/>
          <w:iCs/>
          <w:sz w:val="20"/>
          <w:szCs w:val="20"/>
        </w:rPr>
        <w:t>výzkum</w:t>
      </w:r>
      <w:proofErr w:type="spellEnd"/>
      <w:r w:rsidRPr="31B0B1C8">
        <w:rPr>
          <w:rFonts w:ascii="Arial" w:hAnsi="Arial"/>
          <w:i/>
          <w:iCs/>
          <w:sz w:val="20"/>
          <w:szCs w:val="20"/>
        </w:rPr>
        <w:t xml:space="preserve"> a vývoj. Je </w:t>
      </w:r>
      <w:proofErr w:type="spellStart"/>
      <w:r w:rsidRPr="31B0B1C8">
        <w:rPr>
          <w:rFonts w:ascii="Arial" w:hAnsi="Arial"/>
          <w:i/>
          <w:iCs/>
          <w:sz w:val="20"/>
          <w:szCs w:val="20"/>
        </w:rPr>
        <w:t>navrženo</w:t>
      </w:r>
      <w:proofErr w:type="spellEnd"/>
      <w:r w:rsidRPr="31B0B1C8">
        <w:rPr>
          <w:rFonts w:ascii="Arial" w:hAnsi="Arial"/>
          <w:i/>
          <w:iCs/>
          <w:sz w:val="20"/>
          <w:szCs w:val="20"/>
        </w:rPr>
        <w:t xml:space="preserve"> </w:t>
      </w:r>
      <w:proofErr w:type="spellStart"/>
      <w:r w:rsidRPr="31B0B1C8">
        <w:rPr>
          <w:rFonts w:ascii="Arial" w:hAnsi="Arial"/>
          <w:i/>
          <w:iCs/>
          <w:sz w:val="20"/>
          <w:szCs w:val="20"/>
        </w:rPr>
        <w:t>rozšíření</w:t>
      </w:r>
      <w:proofErr w:type="spellEnd"/>
      <w:r w:rsidRPr="31B0B1C8">
        <w:rPr>
          <w:rFonts w:ascii="Arial" w:hAnsi="Arial"/>
          <w:i/>
          <w:iCs/>
          <w:sz w:val="20"/>
          <w:szCs w:val="20"/>
        </w:rPr>
        <w:t xml:space="preserve"> </w:t>
      </w:r>
      <w:proofErr w:type="spellStart"/>
      <w:r w:rsidRPr="31B0B1C8">
        <w:rPr>
          <w:rFonts w:ascii="Arial" w:hAnsi="Arial"/>
          <w:i/>
          <w:iCs/>
          <w:sz w:val="20"/>
          <w:szCs w:val="20"/>
        </w:rPr>
        <w:t>množství</w:t>
      </w:r>
      <w:proofErr w:type="spellEnd"/>
      <w:r w:rsidRPr="31B0B1C8">
        <w:rPr>
          <w:rFonts w:ascii="Arial" w:hAnsi="Arial"/>
          <w:i/>
          <w:iCs/>
          <w:sz w:val="20"/>
          <w:szCs w:val="20"/>
        </w:rPr>
        <w:t xml:space="preserve"> čistých </w:t>
      </w:r>
      <w:proofErr w:type="spellStart"/>
      <w:r w:rsidRPr="31B0B1C8">
        <w:rPr>
          <w:rFonts w:ascii="Arial" w:hAnsi="Arial"/>
          <w:i/>
          <w:iCs/>
          <w:sz w:val="20"/>
          <w:szCs w:val="20"/>
        </w:rPr>
        <w:t>prostor</w:t>
      </w:r>
      <w:proofErr w:type="spellEnd"/>
      <w:r w:rsidRPr="31B0B1C8">
        <w:rPr>
          <w:rFonts w:ascii="Arial" w:hAnsi="Arial"/>
          <w:i/>
          <w:iCs/>
          <w:sz w:val="20"/>
          <w:szCs w:val="20"/>
        </w:rPr>
        <w:t xml:space="preserve">, </w:t>
      </w:r>
      <w:proofErr w:type="spellStart"/>
      <w:r w:rsidRPr="31B0B1C8">
        <w:rPr>
          <w:rFonts w:ascii="Arial" w:hAnsi="Arial"/>
          <w:i/>
          <w:iCs/>
          <w:sz w:val="20"/>
          <w:szCs w:val="20"/>
        </w:rPr>
        <w:t>které</w:t>
      </w:r>
      <w:proofErr w:type="spellEnd"/>
      <w:r w:rsidRPr="31B0B1C8">
        <w:rPr>
          <w:rFonts w:ascii="Arial" w:hAnsi="Arial"/>
          <w:i/>
          <w:iCs/>
          <w:sz w:val="20"/>
          <w:szCs w:val="20"/>
        </w:rPr>
        <w:t xml:space="preserve"> </w:t>
      </w:r>
      <w:proofErr w:type="spellStart"/>
      <w:r w:rsidRPr="31B0B1C8">
        <w:rPr>
          <w:rFonts w:ascii="Arial" w:hAnsi="Arial"/>
          <w:i/>
          <w:iCs/>
          <w:sz w:val="20"/>
          <w:szCs w:val="20"/>
        </w:rPr>
        <w:t>se</w:t>
      </w:r>
      <w:proofErr w:type="spellEnd"/>
      <w:r w:rsidRPr="31B0B1C8">
        <w:rPr>
          <w:rFonts w:ascii="Arial" w:hAnsi="Arial"/>
          <w:i/>
          <w:iCs/>
          <w:sz w:val="20"/>
          <w:szCs w:val="20"/>
        </w:rPr>
        <w:t xml:space="preserve"> dnes </w:t>
      </w:r>
      <w:proofErr w:type="spellStart"/>
      <w:r w:rsidRPr="31B0B1C8">
        <w:rPr>
          <w:rFonts w:ascii="Arial" w:hAnsi="Arial"/>
          <w:i/>
          <w:iCs/>
          <w:sz w:val="20"/>
          <w:szCs w:val="20"/>
        </w:rPr>
        <w:t>nacházejí</w:t>
      </w:r>
      <w:proofErr w:type="spellEnd"/>
      <w:r w:rsidRPr="31B0B1C8">
        <w:rPr>
          <w:rFonts w:ascii="Arial" w:hAnsi="Arial"/>
          <w:i/>
          <w:iCs/>
          <w:sz w:val="20"/>
          <w:szCs w:val="20"/>
        </w:rPr>
        <w:t xml:space="preserve"> </w:t>
      </w:r>
      <w:proofErr w:type="spellStart"/>
      <w:r w:rsidRPr="31B0B1C8">
        <w:rPr>
          <w:rFonts w:ascii="Arial" w:hAnsi="Arial"/>
          <w:i/>
          <w:iCs/>
          <w:sz w:val="20"/>
          <w:szCs w:val="20"/>
        </w:rPr>
        <w:t>pouze</w:t>
      </w:r>
      <w:proofErr w:type="spellEnd"/>
      <w:r w:rsidRPr="31B0B1C8">
        <w:rPr>
          <w:rFonts w:ascii="Arial" w:hAnsi="Arial"/>
          <w:i/>
          <w:iCs/>
          <w:sz w:val="20"/>
          <w:szCs w:val="20"/>
        </w:rPr>
        <w:t xml:space="preserve"> </w:t>
      </w:r>
      <w:proofErr w:type="spellStart"/>
      <w:r w:rsidRPr="31B0B1C8">
        <w:rPr>
          <w:rFonts w:ascii="Arial" w:hAnsi="Arial"/>
          <w:i/>
          <w:iCs/>
          <w:sz w:val="20"/>
          <w:szCs w:val="20"/>
        </w:rPr>
        <w:t>ve</w:t>
      </w:r>
      <w:proofErr w:type="spellEnd"/>
      <w:r w:rsidRPr="31B0B1C8">
        <w:rPr>
          <w:rFonts w:ascii="Arial" w:hAnsi="Arial"/>
          <w:i/>
          <w:iCs/>
          <w:sz w:val="20"/>
          <w:szCs w:val="20"/>
        </w:rPr>
        <w:t xml:space="preserve"> 3.np a </w:t>
      </w:r>
      <w:proofErr w:type="spellStart"/>
      <w:r w:rsidRPr="31B0B1C8">
        <w:rPr>
          <w:rFonts w:ascii="Arial" w:hAnsi="Arial"/>
          <w:i/>
          <w:iCs/>
          <w:sz w:val="20"/>
          <w:szCs w:val="20"/>
        </w:rPr>
        <w:t>nově</w:t>
      </w:r>
      <w:proofErr w:type="spellEnd"/>
      <w:r w:rsidRPr="31B0B1C8">
        <w:rPr>
          <w:rFonts w:ascii="Arial" w:hAnsi="Arial"/>
          <w:i/>
          <w:iCs/>
          <w:sz w:val="20"/>
          <w:szCs w:val="20"/>
        </w:rPr>
        <w:t xml:space="preserve"> </w:t>
      </w:r>
      <w:proofErr w:type="spellStart"/>
      <w:r w:rsidRPr="31B0B1C8">
        <w:rPr>
          <w:rFonts w:ascii="Arial" w:hAnsi="Arial"/>
          <w:i/>
          <w:iCs/>
          <w:sz w:val="20"/>
          <w:szCs w:val="20"/>
        </w:rPr>
        <w:t>jsou</w:t>
      </w:r>
      <w:proofErr w:type="spellEnd"/>
      <w:r w:rsidRPr="31B0B1C8">
        <w:rPr>
          <w:rFonts w:ascii="Arial" w:hAnsi="Arial"/>
          <w:i/>
          <w:iCs/>
          <w:sz w:val="20"/>
          <w:szCs w:val="20"/>
        </w:rPr>
        <w:t xml:space="preserve"> </w:t>
      </w:r>
      <w:proofErr w:type="spellStart"/>
      <w:r w:rsidRPr="31B0B1C8">
        <w:rPr>
          <w:rFonts w:ascii="Arial" w:hAnsi="Arial"/>
          <w:i/>
          <w:iCs/>
          <w:sz w:val="20"/>
          <w:szCs w:val="20"/>
        </w:rPr>
        <w:t>navrženy</w:t>
      </w:r>
      <w:proofErr w:type="spellEnd"/>
      <w:r w:rsidRPr="31B0B1C8">
        <w:rPr>
          <w:rFonts w:ascii="Arial" w:hAnsi="Arial"/>
          <w:i/>
          <w:iCs/>
          <w:sz w:val="20"/>
          <w:szCs w:val="20"/>
        </w:rPr>
        <w:t xml:space="preserve"> v 1.pp, 2.np a 3.np. </w:t>
      </w:r>
      <w:proofErr w:type="spellStart"/>
      <w:r w:rsidRPr="31B0B1C8">
        <w:rPr>
          <w:rFonts w:ascii="Arial" w:hAnsi="Arial"/>
          <w:i/>
          <w:iCs/>
          <w:sz w:val="20"/>
          <w:szCs w:val="20"/>
        </w:rPr>
        <w:t>Stávající</w:t>
      </w:r>
      <w:proofErr w:type="spellEnd"/>
      <w:r w:rsidRPr="31B0B1C8">
        <w:rPr>
          <w:rFonts w:ascii="Arial" w:hAnsi="Arial"/>
          <w:i/>
          <w:iCs/>
          <w:sz w:val="20"/>
          <w:szCs w:val="20"/>
        </w:rPr>
        <w:t xml:space="preserve"> </w:t>
      </w:r>
      <w:proofErr w:type="spellStart"/>
      <w:r w:rsidRPr="31B0B1C8">
        <w:rPr>
          <w:rFonts w:ascii="Arial" w:hAnsi="Arial"/>
          <w:i/>
          <w:iCs/>
          <w:sz w:val="20"/>
          <w:szCs w:val="20"/>
        </w:rPr>
        <w:t>zatěžovací</w:t>
      </w:r>
      <w:proofErr w:type="spellEnd"/>
      <w:r w:rsidRPr="31B0B1C8">
        <w:rPr>
          <w:rFonts w:ascii="Arial" w:hAnsi="Arial"/>
          <w:i/>
          <w:iCs/>
          <w:sz w:val="20"/>
          <w:szCs w:val="20"/>
        </w:rPr>
        <w:t xml:space="preserve"> </w:t>
      </w:r>
      <w:proofErr w:type="spellStart"/>
      <w:r w:rsidRPr="31B0B1C8">
        <w:rPr>
          <w:rFonts w:ascii="Arial" w:hAnsi="Arial"/>
          <w:i/>
          <w:iCs/>
          <w:sz w:val="20"/>
          <w:szCs w:val="20"/>
        </w:rPr>
        <w:t>podmínky</w:t>
      </w:r>
      <w:proofErr w:type="spellEnd"/>
      <w:r w:rsidRPr="31B0B1C8">
        <w:rPr>
          <w:rFonts w:ascii="Arial" w:hAnsi="Arial"/>
          <w:i/>
          <w:iCs/>
          <w:sz w:val="20"/>
          <w:szCs w:val="20"/>
        </w:rPr>
        <w:t xml:space="preserve"> jednotlivých podlaží </w:t>
      </w:r>
      <w:proofErr w:type="spellStart"/>
      <w:r w:rsidRPr="31B0B1C8">
        <w:rPr>
          <w:rFonts w:ascii="Arial" w:hAnsi="Arial"/>
          <w:i/>
          <w:iCs/>
          <w:sz w:val="20"/>
          <w:szCs w:val="20"/>
        </w:rPr>
        <w:t>odpovídají</w:t>
      </w:r>
      <w:proofErr w:type="spellEnd"/>
      <w:r w:rsidRPr="31B0B1C8">
        <w:rPr>
          <w:rFonts w:ascii="Arial" w:hAnsi="Arial"/>
          <w:i/>
          <w:iCs/>
          <w:sz w:val="20"/>
          <w:szCs w:val="20"/>
        </w:rPr>
        <w:t xml:space="preserve"> navrhovanému stavu. Vložený stolový </w:t>
      </w:r>
      <w:proofErr w:type="spellStart"/>
      <w:r w:rsidRPr="31B0B1C8">
        <w:rPr>
          <w:rFonts w:ascii="Arial" w:hAnsi="Arial"/>
          <w:i/>
          <w:iCs/>
          <w:sz w:val="20"/>
          <w:szCs w:val="20"/>
        </w:rPr>
        <w:t>výtach</w:t>
      </w:r>
      <w:proofErr w:type="spellEnd"/>
      <w:r w:rsidRPr="31B0B1C8">
        <w:rPr>
          <w:rFonts w:ascii="Arial" w:hAnsi="Arial"/>
          <w:i/>
          <w:iCs/>
          <w:sz w:val="20"/>
          <w:szCs w:val="20"/>
        </w:rPr>
        <w:t xml:space="preserve"> je </w:t>
      </w:r>
      <w:proofErr w:type="spellStart"/>
      <w:r w:rsidRPr="31B0B1C8">
        <w:rPr>
          <w:rFonts w:ascii="Arial" w:hAnsi="Arial"/>
          <w:i/>
          <w:iCs/>
          <w:sz w:val="20"/>
          <w:szCs w:val="20"/>
        </w:rPr>
        <w:t>navržen</w:t>
      </w:r>
      <w:proofErr w:type="spellEnd"/>
      <w:r w:rsidRPr="31B0B1C8">
        <w:rPr>
          <w:rFonts w:ascii="Arial" w:hAnsi="Arial"/>
          <w:i/>
          <w:iCs/>
          <w:sz w:val="20"/>
          <w:szCs w:val="20"/>
        </w:rPr>
        <w:t xml:space="preserve"> </w:t>
      </w:r>
      <w:proofErr w:type="spellStart"/>
      <w:r w:rsidRPr="31B0B1C8">
        <w:rPr>
          <w:rFonts w:ascii="Arial" w:hAnsi="Arial"/>
          <w:i/>
          <w:iCs/>
          <w:sz w:val="20"/>
          <w:szCs w:val="20"/>
        </w:rPr>
        <w:t>již</w:t>
      </w:r>
      <w:proofErr w:type="spellEnd"/>
      <w:r w:rsidRPr="31B0B1C8">
        <w:rPr>
          <w:rFonts w:ascii="Arial" w:hAnsi="Arial"/>
          <w:i/>
          <w:iCs/>
          <w:sz w:val="20"/>
          <w:szCs w:val="20"/>
        </w:rPr>
        <w:t xml:space="preserve"> z 1.pp a </w:t>
      </w:r>
      <w:proofErr w:type="spellStart"/>
      <w:r w:rsidRPr="31B0B1C8">
        <w:rPr>
          <w:rFonts w:ascii="Arial" w:hAnsi="Arial"/>
          <w:i/>
          <w:iCs/>
          <w:sz w:val="20"/>
          <w:szCs w:val="20"/>
        </w:rPr>
        <w:t>výtahová</w:t>
      </w:r>
      <w:proofErr w:type="spellEnd"/>
      <w:r w:rsidRPr="31B0B1C8">
        <w:rPr>
          <w:rFonts w:ascii="Arial" w:hAnsi="Arial"/>
          <w:i/>
          <w:iCs/>
          <w:sz w:val="20"/>
          <w:szCs w:val="20"/>
        </w:rPr>
        <w:t xml:space="preserve"> šachta je </w:t>
      </w:r>
      <w:proofErr w:type="spellStart"/>
      <w:r w:rsidRPr="31B0B1C8">
        <w:rPr>
          <w:rFonts w:ascii="Arial" w:hAnsi="Arial"/>
          <w:i/>
          <w:iCs/>
          <w:sz w:val="20"/>
          <w:szCs w:val="20"/>
        </w:rPr>
        <w:t>zděná</w:t>
      </w:r>
      <w:proofErr w:type="spellEnd"/>
      <w:r w:rsidRPr="31B0B1C8">
        <w:rPr>
          <w:rFonts w:ascii="Arial" w:hAnsi="Arial"/>
          <w:i/>
          <w:iCs/>
          <w:sz w:val="20"/>
          <w:szCs w:val="20"/>
        </w:rPr>
        <w:t xml:space="preserve"> po celé </w:t>
      </w:r>
      <w:proofErr w:type="spellStart"/>
      <w:r w:rsidRPr="31B0B1C8">
        <w:rPr>
          <w:rFonts w:ascii="Arial" w:hAnsi="Arial"/>
          <w:i/>
          <w:iCs/>
          <w:sz w:val="20"/>
          <w:szCs w:val="20"/>
        </w:rPr>
        <w:t>své</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takže zároveň </w:t>
      </w:r>
      <w:proofErr w:type="spellStart"/>
      <w:r w:rsidRPr="31B0B1C8">
        <w:rPr>
          <w:rFonts w:ascii="Arial" w:hAnsi="Arial"/>
          <w:i/>
          <w:iCs/>
          <w:sz w:val="20"/>
          <w:szCs w:val="20"/>
        </w:rPr>
        <w:t>tvoří</w:t>
      </w:r>
      <w:proofErr w:type="spellEnd"/>
      <w:r w:rsidRPr="31B0B1C8">
        <w:rPr>
          <w:rFonts w:ascii="Arial" w:hAnsi="Arial"/>
          <w:i/>
          <w:iCs/>
          <w:sz w:val="20"/>
          <w:szCs w:val="20"/>
        </w:rPr>
        <w:t xml:space="preserve"> podporu </w:t>
      </w:r>
      <w:proofErr w:type="spellStart"/>
      <w:r w:rsidRPr="31B0B1C8">
        <w:rPr>
          <w:rFonts w:ascii="Arial" w:hAnsi="Arial"/>
          <w:i/>
          <w:iCs/>
          <w:sz w:val="20"/>
          <w:szCs w:val="20"/>
        </w:rPr>
        <w:t>stropních</w:t>
      </w:r>
      <w:proofErr w:type="spellEnd"/>
      <w:r w:rsidRPr="31B0B1C8">
        <w:rPr>
          <w:rFonts w:ascii="Arial" w:hAnsi="Arial"/>
          <w:i/>
          <w:iCs/>
          <w:sz w:val="20"/>
          <w:szCs w:val="20"/>
        </w:rPr>
        <w:t xml:space="preserve"> </w:t>
      </w:r>
      <w:proofErr w:type="spellStart"/>
      <w:r w:rsidRPr="31B0B1C8">
        <w:rPr>
          <w:rFonts w:ascii="Arial" w:hAnsi="Arial"/>
          <w:i/>
          <w:iCs/>
          <w:sz w:val="20"/>
          <w:szCs w:val="20"/>
        </w:rPr>
        <w:t>konstrukcí</w:t>
      </w:r>
      <w:proofErr w:type="spellEnd"/>
      <w:r w:rsidRPr="31B0B1C8">
        <w:rPr>
          <w:rFonts w:ascii="Arial" w:hAnsi="Arial"/>
          <w:i/>
          <w:iCs/>
          <w:sz w:val="20"/>
          <w:szCs w:val="20"/>
        </w:rPr>
        <w:t xml:space="preserve">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kterých</w:t>
      </w:r>
      <w:proofErr w:type="spellEnd"/>
      <w:r w:rsidRPr="31B0B1C8">
        <w:rPr>
          <w:rFonts w:ascii="Arial" w:hAnsi="Arial"/>
          <w:i/>
          <w:iCs/>
          <w:sz w:val="20"/>
          <w:szCs w:val="20"/>
        </w:rPr>
        <w:t xml:space="preserve"> </w:t>
      </w:r>
      <w:proofErr w:type="spellStart"/>
      <w:r w:rsidRPr="31B0B1C8">
        <w:rPr>
          <w:rFonts w:ascii="Arial" w:hAnsi="Arial"/>
          <w:i/>
          <w:iCs/>
          <w:sz w:val="20"/>
          <w:szCs w:val="20"/>
        </w:rPr>
        <w:t>vzniknou</w:t>
      </w:r>
      <w:proofErr w:type="spellEnd"/>
      <w:r w:rsidRPr="31B0B1C8">
        <w:rPr>
          <w:rFonts w:ascii="Arial" w:hAnsi="Arial"/>
          <w:i/>
          <w:iCs/>
          <w:sz w:val="20"/>
          <w:szCs w:val="20"/>
        </w:rPr>
        <w:t xml:space="preserve"> otvory pro </w:t>
      </w:r>
      <w:proofErr w:type="spellStart"/>
      <w:r w:rsidRPr="31B0B1C8">
        <w:rPr>
          <w:rFonts w:ascii="Arial" w:hAnsi="Arial"/>
          <w:i/>
          <w:iCs/>
          <w:sz w:val="20"/>
          <w:szCs w:val="20"/>
        </w:rPr>
        <w:t>výtahovou</w:t>
      </w:r>
      <w:proofErr w:type="spellEnd"/>
      <w:r w:rsidRPr="31B0B1C8">
        <w:rPr>
          <w:rFonts w:ascii="Arial" w:hAnsi="Arial"/>
          <w:i/>
          <w:iCs/>
          <w:sz w:val="20"/>
          <w:szCs w:val="20"/>
        </w:rPr>
        <w:t xml:space="preserve"> šachtu. </w:t>
      </w:r>
    </w:p>
    <w:p w14:paraId="7301A1D7" w14:textId="20AAA31A" w:rsidR="005D48C2" w:rsidRPr="003732E2" w:rsidRDefault="005D48C2" w:rsidP="31B0B1C8">
      <w:pPr>
        <w:pStyle w:val="EBMtext"/>
        <w:spacing w:after="0"/>
        <w:ind w:left="1134"/>
        <w:rPr>
          <w:rFonts w:ascii="Arial" w:hAnsi="Arial"/>
          <w:i/>
          <w:iCs/>
          <w:sz w:val="20"/>
          <w:szCs w:val="20"/>
          <w:lang w:eastAsia="zh-CN"/>
        </w:rPr>
      </w:pPr>
    </w:p>
    <w:p w14:paraId="4D3FE8CC" w14:textId="27D2B779" w:rsidR="005D48C2" w:rsidRPr="00166E7A" w:rsidRDefault="005D48C2" w:rsidP="004639E5">
      <w:pPr>
        <w:pStyle w:val="Odstavecseseznamem"/>
        <w:ind w:left="993"/>
        <w:rPr>
          <w:u w:val="single"/>
        </w:rPr>
      </w:pPr>
    </w:p>
    <w:p w14:paraId="4BFBBF42" w14:textId="434E3167" w:rsidR="0051158E" w:rsidRPr="00166E7A" w:rsidRDefault="31B0B1C8" w:rsidP="00D731EE">
      <w:pPr>
        <w:pStyle w:val="Odstavecseseznamem"/>
        <w:numPr>
          <w:ilvl w:val="0"/>
          <w:numId w:val="178"/>
        </w:numPr>
        <w:rPr>
          <w:b/>
          <w:bCs/>
        </w:rPr>
      </w:pPr>
      <w:r w:rsidRPr="31B0B1C8">
        <w:rPr>
          <w:b/>
          <w:bCs/>
          <w:u w:val="single"/>
        </w:rPr>
        <w:t xml:space="preserve">Účel užívání stavby </w:t>
      </w:r>
    </w:p>
    <w:p w14:paraId="5A50AAC4" w14:textId="1A2C2809" w:rsidR="0051158E" w:rsidRDefault="31B0B1C8" w:rsidP="004639E5">
      <w:pPr>
        <w:pStyle w:val="Odstavecseseznamem"/>
        <w:ind w:left="993"/>
      </w:pPr>
      <w:r w:rsidRPr="31B0B1C8">
        <w:rPr>
          <w:i/>
          <w:iCs/>
        </w:rPr>
        <w:lastRenderedPageBreak/>
        <w:t xml:space="preserve">Účelem </w:t>
      </w:r>
      <w:proofErr w:type="spellStart"/>
      <w:r w:rsidRPr="31B0B1C8">
        <w:rPr>
          <w:i/>
          <w:iCs/>
        </w:rPr>
        <w:t>užíváí</w:t>
      </w:r>
      <w:proofErr w:type="spellEnd"/>
      <w:r w:rsidRPr="31B0B1C8">
        <w:rPr>
          <w:i/>
          <w:iCs/>
        </w:rPr>
        <w:t xml:space="preserve"> objektu je výzkum a vývoj. Je navrženo rozšíření množství čistých prostor, které se dnes nacházejí pouze ve 3.np a nově jsou navrženy v 1.pp, 2.np a 3.np. Účel užívání objektu se nemění.</w:t>
      </w:r>
    </w:p>
    <w:p w14:paraId="1FAB12F4" w14:textId="0102CF8B" w:rsidR="00166E7A" w:rsidRDefault="00166E7A" w:rsidP="004639E5">
      <w:pPr>
        <w:pStyle w:val="Odstavecseseznamem"/>
        <w:ind w:left="993"/>
      </w:pPr>
    </w:p>
    <w:p w14:paraId="04DA0BE3" w14:textId="3C06C747" w:rsidR="0051158E" w:rsidRPr="001329E7" w:rsidRDefault="0051158E" w:rsidP="004639E5">
      <w:pPr>
        <w:pStyle w:val="Odstavecseseznamem"/>
        <w:ind w:left="993"/>
      </w:pPr>
    </w:p>
    <w:p w14:paraId="6B17B107" w14:textId="35DDCB56" w:rsidR="0051158E" w:rsidRPr="0051158E" w:rsidRDefault="31B0B1C8" w:rsidP="00D731EE">
      <w:pPr>
        <w:pStyle w:val="Odstavecseseznamem"/>
        <w:numPr>
          <w:ilvl w:val="0"/>
          <w:numId w:val="178"/>
        </w:numPr>
        <w:rPr>
          <w:b/>
          <w:bCs/>
          <w:color w:val="FF0000"/>
          <w:u w:val="single"/>
        </w:rPr>
      </w:pPr>
      <w:r w:rsidRPr="31B0B1C8">
        <w:rPr>
          <w:b/>
          <w:bCs/>
          <w:u w:val="single"/>
        </w:rPr>
        <w:t>Trvalá nebo dočasná stavba</w:t>
      </w:r>
    </w:p>
    <w:p w14:paraId="18CE732B" w14:textId="12DD9B05" w:rsidR="0051158E" w:rsidRDefault="0051158E" w:rsidP="0051158E">
      <w:pPr>
        <w:pStyle w:val="Odstavecseseznamem"/>
        <w:ind w:left="1494"/>
      </w:pPr>
    </w:p>
    <w:p w14:paraId="3BBE5A7C" w14:textId="73779DFA" w:rsidR="001329E7" w:rsidRPr="00BD7E3E" w:rsidRDefault="31B0B1C8" w:rsidP="31B0B1C8">
      <w:pPr>
        <w:pStyle w:val="Odstavecseseznamem"/>
        <w:ind w:left="1134"/>
        <w:rPr>
          <w:i/>
          <w:iCs/>
        </w:rPr>
      </w:pPr>
      <w:r w:rsidRPr="31B0B1C8">
        <w:rPr>
          <w:i/>
          <w:iCs/>
        </w:rPr>
        <w:t>Jedná se o stavbu trvalou.</w:t>
      </w:r>
    </w:p>
    <w:p w14:paraId="69DE3C1A" w14:textId="4EF474DC" w:rsidR="0051158E" w:rsidRDefault="0051158E" w:rsidP="0051158E">
      <w:pPr>
        <w:pStyle w:val="Odstavecseseznamem"/>
        <w:ind w:left="1494"/>
      </w:pPr>
    </w:p>
    <w:p w14:paraId="1333EB46" w14:textId="77777777" w:rsidR="001329E7" w:rsidRDefault="001329E7" w:rsidP="0051158E">
      <w:pPr>
        <w:pStyle w:val="Odstavecseseznamem"/>
        <w:ind w:left="1494"/>
      </w:pPr>
    </w:p>
    <w:p w14:paraId="73BBE651" w14:textId="2748BDEC" w:rsidR="00A12621" w:rsidRPr="009519E5" w:rsidRDefault="31B0B1C8" w:rsidP="00D731EE">
      <w:pPr>
        <w:pStyle w:val="Odstavecseseznamem"/>
        <w:numPr>
          <w:ilvl w:val="0"/>
          <w:numId w:val="178"/>
        </w:numPr>
      </w:pPr>
      <w:r w:rsidRPr="31B0B1C8">
        <w:rPr>
          <w:b/>
          <w:bCs/>
          <w:u w:val="single"/>
        </w:rPr>
        <w:t>Informace o vydaných rozhodnutích o povolení výjimky z </w:t>
      </w:r>
      <w:proofErr w:type="spellStart"/>
      <w:r w:rsidRPr="31B0B1C8">
        <w:rPr>
          <w:b/>
          <w:bCs/>
          <w:u w:val="single"/>
        </w:rPr>
        <w:t>technickách</w:t>
      </w:r>
      <w:proofErr w:type="spellEnd"/>
      <w:r w:rsidRPr="31B0B1C8">
        <w:rPr>
          <w:b/>
          <w:bCs/>
          <w:u w:val="single"/>
        </w:rPr>
        <w:t xml:space="preserve"> </w:t>
      </w:r>
      <w:proofErr w:type="gramStart"/>
      <w:r w:rsidRPr="31B0B1C8">
        <w:rPr>
          <w:b/>
          <w:bCs/>
          <w:u w:val="single"/>
        </w:rPr>
        <w:t>požadavků  na</w:t>
      </w:r>
      <w:proofErr w:type="gramEnd"/>
      <w:r w:rsidRPr="31B0B1C8">
        <w:rPr>
          <w:b/>
          <w:bCs/>
          <w:u w:val="single"/>
        </w:rPr>
        <w:t xml:space="preserve"> stavby a technických požadavků zabezpečujících bezbariérové užívání stavby</w:t>
      </w:r>
    </w:p>
    <w:p w14:paraId="5EEC996C" w14:textId="49D59D9E" w:rsidR="00A12621" w:rsidRPr="009519E5" w:rsidRDefault="00A12621" w:rsidP="00A12621">
      <w:pPr>
        <w:pStyle w:val="Odstavecseseznamem"/>
        <w:ind w:left="1494"/>
      </w:pPr>
    </w:p>
    <w:p w14:paraId="6A5295CE" w14:textId="77777777" w:rsidR="006F25B7" w:rsidRPr="00BD7E3E" w:rsidRDefault="31B0B1C8" w:rsidP="31B0B1C8">
      <w:pPr>
        <w:pStyle w:val="EBMtext"/>
        <w:spacing w:after="0"/>
        <w:ind w:left="1134"/>
        <w:rPr>
          <w:rFonts w:ascii="Arial" w:hAnsi="Arial"/>
          <w:i/>
          <w:iCs/>
          <w:sz w:val="20"/>
          <w:szCs w:val="20"/>
          <w:lang w:eastAsia="zh-CN"/>
        </w:rPr>
      </w:pPr>
      <w:r w:rsidRPr="31B0B1C8">
        <w:rPr>
          <w:rFonts w:ascii="Arial" w:hAnsi="Arial"/>
          <w:i/>
          <w:iCs/>
          <w:sz w:val="20"/>
          <w:szCs w:val="20"/>
        </w:rPr>
        <w:t xml:space="preserve">Stavba </w:t>
      </w:r>
      <w:proofErr w:type="spellStart"/>
      <w:r w:rsidRPr="31B0B1C8">
        <w:rPr>
          <w:rFonts w:ascii="Arial" w:hAnsi="Arial"/>
          <w:i/>
          <w:iCs/>
          <w:sz w:val="20"/>
          <w:szCs w:val="20"/>
        </w:rPr>
        <w:t>neřeší</w:t>
      </w:r>
      <w:proofErr w:type="spellEnd"/>
      <w:r w:rsidRPr="31B0B1C8">
        <w:rPr>
          <w:rFonts w:ascii="Arial" w:hAnsi="Arial"/>
          <w:i/>
          <w:iCs/>
          <w:sz w:val="20"/>
          <w:szCs w:val="20"/>
        </w:rPr>
        <w:t xml:space="preserve"> </w:t>
      </w:r>
      <w:proofErr w:type="spellStart"/>
      <w:r w:rsidRPr="31B0B1C8">
        <w:rPr>
          <w:rFonts w:ascii="Arial" w:hAnsi="Arial"/>
          <w:i/>
          <w:iCs/>
          <w:sz w:val="20"/>
          <w:szCs w:val="20"/>
        </w:rPr>
        <w:t>výjimky</w:t>
      </w:r>
      <w:proofErr w:type="spellEnd"/>
      <w:r w:rsidRPr="31B0B1C8">
        <w:rPr>
          <w:rFonts w:ascii="Arial" w:hAnsi="Arial"/>
          <w:i/>
          <w:iCs/>
          <w:sz w:val="20"/>
          <w:szCs w:val="20"/>
        </w:rPr>
        <w:t xml:space="preserve"> z technických </w:t>
      </w:r>
      <w:proofErr w:type="spellStart"/>
      <w:r w:rsidRPr="31B0B1C8">
        <w:rPr>
          <w:rFonts w:ascii="Arial" w:hAnsi="Arial"/>
          <w:i/>
          <w:iCs/>
          <w:sz w:val="20"/>
          <w:szCs w:val="20"/>
        </w:rPr>
        <w:t>požadavků</w:t>
      </w:r>
      <w:proofErr w:type="spellEnd"/>
      <w:r w:rsidRPr="31B0B1C8">
        <w:rPr>
          <w:rFonts w:ascii="Arial" w:hAnsi="Arial"/>
          <w:i/>
          <w:iCs/>
          <w:sz w:val="20"/>
          <w:szCs w:val="20"/>
        </w:rPr>
        <w:t xml:space="preserve"> na stavby. </w:t>
      </w:r>
    </w:p>
    <w:p w14:paraId="0A3837F6" w14:textId="3EF07B60" w:rsidR="006F25B7" w:rsidRPr="00BD7E3E" w:rsidRDefault="31B0B1C8" w:rsidP="31B0B1C8">
      <w:pPr>
        <w:pStyle w:val="EBMtext"/>
        <w:spacing w:after="0"/>
        <w:ind w:left="1134"/>
        <w:rPr>
          <w:rFonts w:ascii="Arial" w:hAnsi="Arial"/>
          <w:i/>
          <w:iCs/>
          <w:sz w:val="20"/>
          <w:szCs w:val="20"/>
        </w:rPr>
      </w:pPr>
      <w:proofErr w:type="spellStart"/>
      <w:r w:rsidRPr="31B0B1C8">
        <w:rPr>
          <w:rFonts w:ascii="Arial" w:hAnsi="Arial"/>
          <w:i/>
          <w:iCs/>
          <w:sz w:val="20"/>
          <w:szCs w:val="20"/>
        </w:rPr>
        <w:t>Původní</w:t>
      </w:r>
      <w:proofErr w:type="spellEnd"/>
      <w:r w:rsidRPr="31B0B1C8">
        <w:rPr>
          <w:rFonts w:ascii="Arial" w:hAnsi="Arial"/>
          <w:i/>
          <w:iCs/>
          <w:sz w:val="20"/>
          <w:szCs w:val="20"/>
        </w:rPr>
        <w:t xml:space="preserve"> objekt je </w:t>
      </w:r>
      <w:proofErr w:type="spellStart"/>
      <w:r w:rsidRPr="31B0B1C8">
        <w:rPr>
          <w:rFonts w:ascii="Arial" w:hAnsi="Arial"/>
          <w:i/>
          <w:iCs/>
          <w:sz w:val="20"/>
          <w:szCs w:val="20"/>
        </w:rPr>
        <w:t>řešený</w:t>
      </w:r>
      <w:proofErr w:type="spellEnd"/>
      <w:r w:rsidRPr="31B0B1C8">
        <w:rPr>
          <w:rFonts w:ascii="Arial" w:hAnsi="Arial"/>
          <w:i/>
          <w:iCs/>
          <w:sz w:val="20"/>
          <w:szCs w:val="20"/>
        </w:rPr>
        <w:t xml:space="preserve"> v </w:t>
      </w:r>
      <w:proofErr w:type="spellStart"/>
      <w:r w:rsidRPr="31B0B1C8">
        <w:rPr>
          <w:rFonts w:ascii="Arial" w:hAnsi="Arial"/>
          <w:i/>
          <w:iCs/>
          <w:sz w:val="20"/>
          <w:szCs w:val="20"/>
        </w:rPr>
        <w:t>souladě</w:t>
      </w:r>
      <w:proofErr w:type="spellEnd"/>
      <w:r w:rsidRPr="31B0B1C8">
        <w:rPr>
          <w:rFonts w:ascii="Arial" w:hAnsi="Arial"/>
          <w:i/>
          <w:iCs/>
          <w:sz w:val="20"/>
          <w:szCs w:val="20"/>
        </w:rPr>
        <w:t xml:space="preserve"> s platnou vyhláškou č.398/2009 </w:t>
      </w:r>
      <w:proofErr w:type="spellStart"/>
      <w:r w:rsidRPr="31B0B1C8">
        <w:rPr>
          <w:rFonts w:ascii="Arial" w:hAnsi="Arial"/>
          <w:i/>
          <w:iCs/>
          <w:sz w:val="20"/>
          <w:szCs w:val="20"/>
        </w:rPr>
        <w:t>Sb</w:t>
      </w:r>
      <w:proofErr w:type="spellEnd"/>
      <w:r w:rsidRPr="31B0B1C8">
        <w:rPr>
          <w:rFonts w:ascii="Arial" w:hAnsi="Arial"/>
          <w:i/>
          <w:iCs/>
          <w:sz w:val="20"/>
          <w:szCs w:val="20"/>
        </w:rPr>
        <w:t xml:space="preserve">. </w:t>
      </w:r>
      <w:proofErr w:type="spellStart"/>
      <w:r w:rsidRPr="31B0B1C8">
        <w:rPr>
          <w:rFonts w:ascii="Arial" w:hAnsi="Arial"/>
          <w:i/>
          <w:iCs/>
          <w:sz w:val="20"/>
          <w:szCs w:val="20"/>
        </w:rPr>
        <w:t>ze</w:t>
      </w:r>
      <w:proofErr w:type="spellEnd"/>
      <w:r w:rsidRPr="31B0B1C8">
        <w:rPr>
          <w:rFonts w:ascii="Arial" w:hAnsi="Arial"/>
          <w:i/>
          <w:iCs/>
          <w:sz w:val="20"/>
          <w:szCs w:val="20"/>
        </w:rPr>
        <w:t xml:space="preserve"> dne 5.11.2009 o obecných technických </w:t>
      </w:r>
      <w:proofErr w:type="spellStart"/>
      <w:r w:rsidRPr="31B0B1C8">
        <w:rPr>
          <w:rFonts w:ascii="Arial" w:hAnsi="Arial"/>
          <w:i/>
          <w:iCs/>
          <w:sz w:val="20"/>
          <w:szCs w:val="20"/>
        </w:rPr>
        <w:t>požadavcích</w:t>
      </w:r>
      <w:proofErr w:type="spellEnd"/>
      <w:r w:rsidRPr="31B0B1C8">
        <w:rPr>
          <w:rFonts w:ascii="Arial" w:hAnsi="Arial"/>
          <w:i/>
          <w:iCs/>
          <w:sz w:val="20"/>
          <w:szCs w:val="20"/>
        </w:rPr>
        <w:t xml:space="preserve"> </w:t>
      </w:r>
      <w:proofErr w:type="spellStart"/>
      <w:r w:rsidRPr="31B0B1C8">
        <w:rPr>
          <w:rFonts w:ascii="Arial" w:hAnsi="Arial"/>
          <w:i/>
          <w:iCs/>
          <w:sz w:val="20"/>
          <w:szCs w:val="20"/>
        </w:rPr>
        <w:t>zabezpečujících</w:t>
      </w:r>
      <w:proofErr w:type="spellEnd"/>
      <w:r w:rsidRPr="31B0B1C8">
        <w:rPr>
          <w:rFonts w:ascii="Arial" w:hAnsi="Arial"/>
          <w:i/>
          <w:iCs/>
          <w:sz w:val="20"/>
          <w:szCs w:val="20"/>
        </w:rPr>
        <w:t xml:space="preserve"> bezbariérové </w:t>
      </w:r>
      <w:proofErr w:type="spellStart"/>
      <w:r w:rsidRPr="31B0B1C8">
        <w:rPr>
          <w:rFonts w:ascii="Arial" w:hAnsi="Arial"/>
          <w:i/>
          <w:iCs/>
          <w:sz w:val="20"/>
          <w:szCs w:val="20"/>
        </w:rPr>
        <w:t>užívání</w:t>
      </w:r>
      <w:proofErr w:type="spellEnd"/>
      <w:r w:rsidRPr="31B0B1C8">
        <w:rPr>
          <w:rFonts w:ascii="Arial" w:hAnsi="Arial"/>
          <w:i/>
          <w:iCs/>
          <w:sz w:val="20"/>
          <w:szCs w:val="20"/>
        </w:rPr>
        <w:t xml:space="preserve"> staveb a </w:t>
      </w:r>
      <w:proofErr w:type="spellStart"/>
      <w:r w:rsidRPr="31B0B1C8">
        <w:rPr>
          <w:rFonts w:ascii="Arial" w:hAnsi="Arial"/>
          <w:i/>
          <w:iCs/>
          <w:sz w:val="20"/>
          <w:szCs w:val="20"/>
        </w:rPr>
        <w:t>respektuje</w:t>
      </w:r>
      <w:proofErr w:type="spellEnd"/>
      <w:r w:rsidRPr="31B0B1C8">
        <w:rPr>
          <w:rFonts w:ascii="Arial" w:hAnsi="Arial"/>
          <w:i/>
          <w:iCs/>
          <w:sz w:val="20"/>
          <w:szCs w:val="20"/>
        </w:rPr>
        <w:t xml:space="preserve"> §75 a §76 zákona č. 435/2004 </w:t>
      </w:r>
      <w:proofErr w:type="spellStart"/>
      <w:r w:rsidRPr="31B0B1C8">
        <w:rPr>
          <w:rFonts w:ascii="Arial" w:hAnsi="Arial"/>
          <w:i/>
          <w:iCs/>
          <w:sz w:val="20"/>
          <w:szCs w:val="20"/>
        </w:rPr>
        <w:t>Sb</w:t>
      </w:r>
      <w:proofErr w:type="spellEnd"/>
      <w:r w:rsidRPr="31B0B1C8">
        <w:rPr>
          <w:rFonts w:ascii="Arial" w:hAnsi="Arial"/>
          <w:i/>
          <w:iCs/>
          <w:sz w:val="20"/>
          <w:szCs w:val="20"/>
        </w:rPr>
        <w:t xml:space="preserve">. </w:t>
      </w:r>
      <w:proofErr w:type="spellStart"/>
      <w:r w:rsidRPr="31B0B1C8">
        <w:rPr>
          <w:rFonts w:ascii="Arial" w:hAnsi="Arial"/>
          <w:i/>
          <w:iCs/>
          <w:sz w:val="20"/>
          <w:szCs w:val="20"/>
        </w:rPr>
        <w:t>Nedochází</w:t>
      </w:r>
      <w:proofErr w:type="spellEnd"/>
      <w:r w:rsidRPr="31B0B1C8">
        <w:rPr>
          <w:rFonts w:ascii="Arial" w:hAnsi="Arial"/>
          <w:i/>
          <w:iCs/>
          <w:sz w:val="20"/>
          <w:szCs w:val="20"/>
        </w:rPr>
        <w:t xml:space="preserve"> </w:t>
      </w:r>
      <w:proofErr w:type="spellStart"/>
      <w:r w:rsidRPr="31B0B1C8">
        <w:rPr>
          <w:rFonts w:ascii="Arial" w:hAnsi="Arial"/>
          <w:i/>
          <w:iCs/>
          <w:sz w:val="20"/>
          <w:szCs w:val="20"/>
        </w:rPr>
        <w:t>ke</w:t>
      </w:r>
      <w:proofErr w:type="spellEnd"/>
      <w:r w:rsidRPr="31B0B1C8">
        <w:rPr>
          <w:rFonts w:ascii="Arial" w:hAnsi="Arial"/>
          <w:i/>
          <w:iCs/>
          <w:sz w:val="20"/>
          <w:szCs w:val="20"/>
        </w:rPr>
        <w:t xml:space="preserve"> </w:t>
      </w:r>
      <w:proofErr w:type="spellStart"/>
      <w:r w:rsidRPr="31B0B1C8">
        <w:rPr>
          <w:rFonts w:ascii="Arial" w:hAnsi="Arial"/>
          <w:i/>
          <w:iCs/>
          <w:sz w:val="20"/>
          <w:szCs w:val="20"/>
        </w:rPr>
        <w:t>změně</w:t>
      </w:r>
      <w:proofErr w:type="spellEnd"/>
      <w:r w:rsidRPr="31B0B1C8">
        <w:rPr>
          <w:rFonts w:ascii="Arial" w:hAnsi="Arial"/>
          <w:i/>
          <w:iCs/>
          <w:sz w:val="20"/>
          <w:szCs w:val="20"/>
        </w:rPr>
        <w:t>.</w:t>
      </w:r>
    </w:p>
    <w:p w14:paraId="29C798CF" w14:textId="77777777" w:rsidR="006F25B7" w:rsidRPr="00BD7E3E" w:rsidRDefault="31B0B1C8" w:rsidP="31B0B1C8">
      <w:pPr>
        <w:pStyle w:val="EBMtext"/>
        <w:spacing w:after="0"/>
        <w:ind w:left="1134"/>
        <w:rPr>
          <w:rFonts w:ascii="Arial" w:hAnsi="Arial"/>
          <w:i/>
          <w:iCs/>
          <w:sz w:val="20"/>
          <w:szCs w:val="20"/>
        </w:rPr>
      </w:pPr>
      <w:r w:rsidRPr="31B0B1C8">
        <w:rPr>
          <w:rFonts w:ascii="Arial" w:hAnsi="Arial"/>
          <w:i/>
          <w:iCs/>
          <w:sz w:val="20"/>
          <w:szCs w:val="20"/>
        </w:rPr>
        <w:t xml:space="preserve">Základní popis </w:t>
      </w:r>
      <w:proofErr w:type="spellStart"/>
      <w:r w:rsidRPr="31B0B1C8">
        <w:rPr>
          <w:rFonts w:ascii="Arial" w:hAnsi="Arial"/>
          <w:i/>
          <w:iCs/>
          <w:sz w:val="20"/>
          <w:szCs w:val="20"/>
        </w:rPr>
        <w:t>fungování</w:t>
      </w:r>
      <w:proofErr w:type="spellEnd"/>
      <w:r w:rsidRPr="31B0B1C8">
        <w:rPr>
          <w:rFonts w:ascii="Arial" w:hAnsi="Arial"/>
          <w:i/>
          <w:iCs/>
          <w:sz w:val="20"/>
          <w:szCs w:val="20"/>
        </w:rPr>
        <w:t xml:space="preserve"> </w:t>
      </w:r>
      <w:proofErr w:type="spellStart"/>
      <w:r w:rsidRPr="31B0B1C8">
        <w:rPr>
          <w:rFonts w:ascii="Arial" w:hAnsi="Arial"/>
          <w:i/>
          <w:iCs/>
          <w:sz w:val="20"/>
          <w:szCs w:val="20"/>
        </w:rPr>
        <w:t>objektů</w:t>
      </w:r>
      <w:proofErr w:type="spellEnd"/>
      <w:r w:rsidRPr="31B0B1C8">
        <w:rPr>
          <w:rFonts w:ascii="Arial" w:hAnsi="Arial"/>
          <w:i/>
          <w:iCs/>
          <w:sz w:val="20"/>
          <w:szCs w:val="20"/>
        </w:rPr>
        <w:t xml:space="preserve"> z </w:t>
      </w:r>
      <w:proofErr w:type="spellStart"/>
      <w:r w:rsidRPr="31B0B1C8">
        <w:rPr>
          <w:rFonts w:ascii="Arial" w:hAnsi="Arial"/>
          <w:i/>
          <w:iCs/>
          <w:sz w:val="20"/>
          <w:szCs w:val="20"/>
        </w:rPr>
        <w:t>hlediska</w:t>
      </w:r>
      <w:proofErr w:type="spellEnd"/>
      <w:r w:rsidRPr="31B0B1C8">
        <w:rPr>
          <w:rFonts w:ascii="Arial" w:hAnsi="Arial"/>
          <w:i/>
          <w:iCs/>
          <w:sz w:val="20"/>
          <w:szCs w:val="20"/>
        </w:rPr>
        <w:t xml:space="preserve"> </w:t>
      </w:r>
      <w:proofErr w:type="spellStart"/>
      <w:r w:rsidRPr="31B0B1C8">
        <w:rPr>
          <w:rFonts w:ascii="Arial" w:hAnsi="Arial"/>
          <w:i/>
          <w:iCs/>
          <w:sz w:val="20"/>
          <w:szCs w:val="20"/>
        </w:rPr>
        <w:t>osob</w:t>
      </w:r>
      <w:proofErr w:type="spellEnd"/>
      <w:r w:rsidRPr="31B0B1C8">
        <w:rPr>
          <w:rFonts w:ascii="Arial" w:hAnsi="Arial"/>
          <w:i/>
          <w:iCs/>
          <w:sz w:val="20"/>
          <w:szCs w:val="20"/>
        </w:rPr>
        <w:t xml:space="preserve"> s </w:t>
      </w:r>
      <w:proofErr w:type="spellStart"/>
      <w:r w:rsidRPr="31B0B1C8">
        <w:rPr>
          <w:rFonts w:ascii="Arial" w:hAnsi="Arial"/>
          <w:i/>
          <w:iCs/>
          <w:sz w:val="20"/>
          <w:szCs w:val="20"/>
        </w:rPr>
        <w:t>omezenou</w:t>
      </w:r>
      <w:proofErr w:type="spellEnd"/>
      <w:r w:rsidRPr="31B0B1C8">
        <w:rPr>
          <w:rFonts w:ascii="Arial" w:hAnsi="Arial"/>
          <w:i/>
          <w:iCs/>
          <w:sz w:val="20"/>
          <w:szCs w:val="20"/>
        </w:rPr>
        <w:t xml:space="preserve"> schopností pohybu, nebo </w:t>
      </w:r>
      <w:proofErr w:type="spellStart"/>
      <w:r w:rsidRPr="31B0B1C8">
        <w:rPr>
          <w:rFonts w:ascii="Arial" w:hAnsi="Arial"/>
          <w:i/>
          <w:iCs/>
          <w:sz w:val="20"/>
          <w:szCs w:val="20"/>
        </w:rPr>
        <w:t>orientace</w:t>
      </w:r>
      <w:proofErr w:type="spellEnd"/>
      <w:r w:rsidRPr="31B0B1C8">
        <w:rPr>
          <w:rFonts w:ascii="Arial" w:hAnsi="Arial"/>
          <w:i/>
          <w:iCs/>
          <w:sz w:val="20"/>
          <w:szCs w:val="20"/>
        </w:rPr>
        <w:t xml:space="preserve"> (</w:t>
      </w:r>
      <w:proofErr w:type="spellStart"/>
      <w:r w:rsidRPr="31B0B1C8">
        <w:rPr>
          <w:rFonts w:ascii="Arial" w:hAnsi="Arial"/>
          <w:i/>
          <w:iCs/>
          <w:sz w:val="20"/>
          <w:szCs w:val="20"/>
        </w:rPr>
        <w:t>dále</w:t>
      </w:r>
      <w:proofErr w:type="spellEnd"/>
      <w:r w:rsidRPr="31B0B1C8">
        <w:rPr>
          <w:rFonts w:ascii="Arial" w:hAnsi="Arial"/>
          <w:i/>
          <w:iCs/>
          <w:sz w:val="20"/>
          <w:szCs w:val="20"/>
        </w:rPr>
        <w:t xml:space="preserve"> jen OOSPO):</w:t>
      </w:r>
    </w:p>
    <w:p w14:paraId="693E0FC2" w14:textId="77777777" w:rsidR="006F25B7" w:rsidRPr="00BD7E3E" w:rsidRDefault="31B0B1C8" w:rsidP="31B0B1C8">
      <w:pPr>
        <w:pStyle w:val="EBMtext"/>
        <w:spacing w:after="0"/>
        <w:ind w:left="1134"/>
        <w:rPr>
          <w:rFonts w:ascii="Arial" w:hAnsi="Arial"/>
          <w:i/>
          <w:iCs/>
          <w:sz w:val="20"/>
          <w:szCs w:val="20"/>
        </w:rPr>
      </w:pPr>
      <w:proofErr w:type="spellStart"/>
      <w:r w:rsidRPr="31B0B1C8">
        <w:rPr>
          <w:rFonts w:ascii="Arial" w:hAnsi="Arial"/>
          <w:i/>
          <w:iCs/>
          <w:sz w:val="20"/>
          <w:szCs w:val="20"/>
        </w:rPr>
        <w:t>Přístup</w:t>
      </w:r>
      <w:proofErr w:type="spellEnd"/>
      <w:r w:rsidRPr="31B0B1C8">
        <w:rPr>
          <w:rFonts w:ascii="Arial" w:hAnsi="Arial"/>
          <w:i/>
          <w:iCs/>
          <w:sz w:val="20"/>
          <w:szCs w:val="20"/>
        </w:rPr>
        <w:t xml:space="preserve"> do objektu je </w:t>
      </w:r>
      <w:proofErr w:type="spellStart"/>
      <w:r w:rsidRPr="31B0B1C8">
        <w:rPr>
          <w:rFonts w:ascii="Arial" w:hAnsi="Arial"/>
          <w:i/>
          <w:iCs/>
          <w:sz w:val="20"/>
          <w:szCs w:val="20"/>
        </w:rPr>
        <w:t>navržen</w:t>
      </w:r>
      <w:proofErr w:type="spellEnd"/>
      <w:r w:rsidRPr="31B0B1C8">
        <w:rPr>
          <w:rFonts w:ascii="Arial" w:hAnsi="Arial"/>
          <w:i/>
          <w:iCs/>
          <w:sz w:val="20"/>
          <w:szCs w:val="20"/>
        </w:rPr>
        <w:t xml:space="preserve"> v </w:t>
      </w:r>
      <w:proofErr w:type="spellStart"/>
      <w:r w:rsidRPr="31B0B1C8">
        <w:rPr>
          <w:rFonts w:ascii="Arial" w:hAnsi="Arial"/>
          <w:i/>
          <w:iCs/>
          <w:sz w:val="20"/>
          <w:szCs w:val="20"/>
        </w:rPr>
        <w:t>souladě</w:t>
      </w:r>
      <w:proofErr w:type="spellEnd"/>
      <w:r w:rsidRPr="31B0B1C8">
        <w:rPr>
          <w:rFonts w:ascii="Arial" w:hAnsi="Arial"/>
          <w:i/>
          <w:iCs/>
          <w:sz w:val="20"/>
          <w:szCs w:val="20"/>
        </w:rPr>
        <w:t xml:space="preserve"> s platnou vyhláškou č.398/2009 </w:t>
      </w:r>
      <w:proofErr w:type="spellStart"/>
      <w:r w:rsidRPr="31B0B1C8">
        <w:rPr>
          <w:rFonts w:ascii="Arial" w:hAnsi="Arial"/>
          <w:i/>
          <w:iCs/>
          <w:sz w:val="20"/>
          <w:szCs w:val="20"/>
        </w:rPr>
        <w:t>Sb</w:t>
      </w:r>
      <w:proofErr w:type="spellEnd"/>
      <w:r w:rsidRPr="31B0B1C8">
        <w:rPr>
          <w:rFonts w:ascii="Arial" w:hAnsi="Arial"/>
          <w:i/>
          <w:iCs/>
          <w:sz w:val="20"/>
          <w:szCs w:val="20"/>
        </w:rPr>
        <w:t xml:space="preserve">. z dne 5. 11. 2009 o obecných technických </w:t>
      </w:r>
      <w:proofErr w:type="spellStart"/>
      <w:r w:rsidRPr="31B0B1C8">
        <w:rPr>
          <w:rFonts w:ascii="Arial" w:hAnsi="Arial"/>
          <w:i/>
          <w:iCs/>
          <w:sz w:val="20"/>
          <w:szCs w:val="20"/>
        </w:rPr>
        <w:t>požadavcích</w:t>
      </w:r>
      <w:proofErr w:type="spellEnd"/>
      <w:r w:rsidRPr="31B0B1C8">
        <w:rPr>
          <w:rFonts w:ascii="Arial" w:hAnsi="Arial"/>
          <w:i/>
          <w:iCs/>
          <w:sz w:val="20"/>
          <w:szCs w:val="20"/>
        </w:rPr>
        <w:t xml:space="preserve"> </w:t>
      </w:r>
      <w:proofErr w:type="spellStart"/>
      <w:r w:rsidRPr="31B0B1C8">
        <w:rPr>
          <w:rFonts w:ascii="Arial" w:hAnsi="Arial"/>
          <w:i/>
          <w:iCs/>
          <w:sz w:val="20"/>
          <w:szCs w:val="20"/>
        </w:rPr>
        <w:t>zabezpečujících</w:t>
      </w:r>
      <w:proofErr w:type="spellEnd"/>
      <w:r w:rsidRPr="31B0B1C8">
        <w:rPr>
          <w:rFonts w:ascii="Arial" w:hAnsi="Arial"/>
          <w:i/>
          <w:iCs/>
          <w:sz w:val="20"/>
          <w:szCs w:val="20"/>
        </w:rPr>
        <w:t xml:space="preserve"> bezbariérové </w:t>
      </w:r>
      <w:proofErr w:type="spellStart"/>
      <w:r w:rsidRPr="31B0B1C8">
        <w:rPr>
          <w:rFonts w:ascii="Arial" w:hAnsi="Arial"/>
          <w:i/>
          <w:iCs/>
          <w:sz w:val="20"/>
          <w:szCs w:val="20"/>
        </w:rPr>
        <w:t>užívání</w:t>
      </w:r>
      <w:proofErr w:type="spellEnd"/>
      <w:r w:rsidRPr="31B0B1C8">
        <w:rPr>
          <w:rFonts w:ascii="Arial" w:hAnsi="Arial"/>
          <w:i/>
          <w:iCs/>
          <w:sz w:val="20"/>
          <w:szCs w:val="20"/>
        </w:rPr>
        <w:t xml:space="preserve"> staveb. </w:t>
      </w:r>
    </w:p>
    <w:p w14:paraId="0CEF7CE1" w14:textId="213A53ED" w:rsidR="006F25B7" w:rsidRPr="00BD7E3E" w:rsidRDefault="31B0B1C8" w:rsidP="31B0B1C8">
      <w:pPr>
        <w:pStyle w:val="EBMtext"/>
        <w:spacing w:after="0"/>
        <w:ind w:left="1134"/>
        <w:rPr>
          <w:rFonts w:ascii="Arial" w:hAnsi="Arial"/>
          <w:i/>
          <w:iCs/>
          <w:sz w:val="20"/>
          <w:szCs w:val="20"/>
        </w:rPr>
      </w:pPr>
      <w:r w:rsidRPr="31B0B1C8">
        <w:rPr>
          <w:rFonts w:ascii="Arial" w:hAnsi="Arial"/>
          <w:i/>
          <w:iCs/>
          <w:sz w:val="20"/>
          <w:szCs w:val="20"/>
        </w:rPr>
        <w:t xml:space="preserve">Hlavní vstupy do </w:t>
      </w:r>
      <w:proofErr w:type="spellStart"/>
      <w:r w:rsidRPr="31B0B1C8">
        <w:rPr>
          <w:rFonts w:ascii="Arial" w:hAnsi="Arial"/>
          <w:i/>
          <w:iCs/>
          <w:sz w:val="20"/>
          <w:szCs w:val="20"/>
        </w:rPr>
        <w:t>objektů</w:t>
      </w:r>
      <w:proofErr w:type="spellEnd"/>
      <w:r w:rsidRPr="31B0B1C8">
        <w:rPr>
          <w:rFonts w:ascii="Arial" w:hAnsi="Arial"/>
          <w:i/>
          <w:iCs/>
          <w:sz w:val="20"/>
          <w:szCs w:val="20"/>
        </w:rPr>
        <w:t xml:space="preserve"> </w:t>
      </w:r>
      <w:proofErr w:type="spellStart"/>
      <w:r w:rsidRPr="31B0B1C8">
        <w:rPr>
          <w:rFonts w:ascii="Arial" w:hAnsi="Arial"/>
          <w:i/>
          <w:iCs/>
          <w:sz w:val="20"/>
          <w:szCs w:val="20"/>
        </w:rPr>
        <w:t>jsou</w:t>
      </w:r>
      <w:proofErr w:type="spellEnd"/>
      <w:r w:rsidRPr="31B0B1C8">
        <w:rPr>
          <w:rFonts w:ascii="Arial" w:hAnsi="Arial"/>
          <w:i/>
          <w:iCs/>
          <w:sz w:val="20"/>
          <w:szCs w:val="20"/>
        </w:rPr>
        <w:t xml:space="preserve"> </w:t>
      </w:r>
      <w:proofErr w:type="spellStart"/>
      <w:r w:rsidRPr="31B0B1C8">
        <w:rPr>
          <w:rFonts w:ascii="Arial" w:hAnsi="Arial"/>
          <w:i/>
          <w:iCs/>
          <w:sz w:val="20"/>
          <w:szCs w:val="20"/>
        </w:rPr>
        <w:t>řešené</w:t>
      </w:r>
      <w:proofErr w:type="spellEnd"/>
      <w:r w:rsidRPr="31B0B1C8">
        <w:rPr>
          <w:rFonts w:ascii="Arial" w:hAnsi="Arial"/>
          <w:i/>
          <w:iCs/>
          <w:sz w:val="20"/>
          <w:szCs w:val="20"/>
        </w:rPr>
        <w:t xml:space="preserve"> </w:t>
      </w:r>
      <w:proofErr w:type="spellStart"/>
      <w:r w:rsidRPr="31B0B1C8">
        <w:rPr>
          <w:rFonts w:ascii="Arial" w:hAnsi="Arial"/>
          <w:i/>
          <w:iCs/>
          <w:sz w:val="20"/>
          <w:szCs w:val="20"/>
        </w:rPr>
        <w:t>bezbariérove</w:t>
      </w:r>
      <w:proofErr w:type="spellEnd"/>
      <w:r w:rsidRPr="31B0B1C8">
        <w:rPr>
          <w:rFonts w:ascii="Arial" w:hAnsi="Arial"/>
          <w:i/>
          <w:iCs/>
          <w:sz w:val="20"/>
          <w:szCs w:val="20"/>
        </w:rPr>
        <w:t xml:space="preserve"> z </w:t>
      </w:r>
      <w:proofErr w:type="spellStart"/>
      <w:r w:rsidRPr="31B0B1C8">
        <w:rPr>
          <w:rFonts w:ascii="Arial" w:hAnsi="Arial"/>
          <w:i/>
          <w:iCs/>
          <w:sz w:val="20"/>
          <w:szCs w:val="20"/>
        </w:rPr>
        <w:t>přilehlého</w:t>
      </w:r>
      <w:proofErr w:type="spellEnd"/>
      <w:r w:rsidRPr="31B0B1C8">
        <w:rPr>
          <w:rFonts w:ascii="Arial" w:hAnsi="Arial"/>
          <w:i/>
          <w:iCs/>
          <w:sz w:val="20"/>
          <w:szCs w:val="20"/>
        </w:rPr>
        <w:t xml:space="preserve"> chodníku (výškový </w:t>
      </w:r>
      <w:proofErr w:type="spellStart"/>
      <w:r w:rsidRPr="31B0B1C8">
        <w:rPr>
          <w:rFonts w:ascii="Arial" w:hAnsi="Arial"/>
          <w:i/>
          <w:iCs/>
          <w:sz w:val="20"/>
          <w:szCs w:val="20"/>
        </w:rPr>
        <w:t>rozdíl</w:t>
      </w:r>
      <w:proofErr w:type="spellEnd"/>
      <w:r w:rsidRPr="31B0B1C8">
        <w:rPr>
          <w:rFonts w:ascii="Arial" w:hAnsi="Arial"/>
          <w:i/>
          <w:iCs/>
          <w:sz w:val="20"/>
          <w:szCs w:val="20"/>
        </w:rPr>
        <w:t xml:space="preserve"> </w:t>
      </w:r>
      <w:proofErr w:type="spellStart"/>
      <w:r w:rsidRPr="31B0B1C8">
        <w:rPr>
          <w:rFonts w:ascii="Arial" w:hAnsi="Arial"/>
          <w:i/>
          <w:iCs/>
          <w:sz w:val="20"/>
          <w:szCs w:val="20"/>
        </w:rPr>
        <w:t>nepřesáhne</w:t>
      </w:r>
      <w:proofErr w:type="spellEnd"/>
      <w:r w:rsidRPr="31B0B1C8">
        <w:rPr>
          <w:rFonts w:ascii="Arial" w:hAnsi="Arial"/>
          <w:i/>
          <w:iCs/>
          <w:sz w:val="20"/>
          <w:szCs w:val="20"/>
        </w:rPr>
        <w:t xml:space="preserve"> </w:t>
      </w:r>
      <w:r w:rsidR="681896E1">
        <w:br/>
      </w:r>
      <w:r w:rsidRPr="31B0B1C8">
        <w:rPr>
          <w:rFonts w:ascii="Arial" w:hAnsi="Arial"/>
          <w:i/>
          <w:iCs/>
          <w:sz w:val="20"/>
          <w:szCs w:val="20"/>
        </w:rPr>
        <w:t xml:space="preserve">20 mm). </w:t>
      </w:r>
    </w:p>
    <w:p w14:paraId="5A96750A" w14:textId="77777777" w:rsidR="006F25B7" w:rsidRPr="00BD7E3E" w:rsidRDefault="31B0B1C8" w:rsidP="31B0B1C8">
      <w:pPr>
        <w:pStyle w:val="EBMtext"/>
        <w:spacing w:after="0"/>
        <w:ind w:left="1134"/>
        <w:rPr>
          <w:rFonts w:ascii="Arial" w:hAnsi="Arial"/>
          <w:i/>
          <w:iCs/>
          <w:sz w:val="20"/>
          <w:szCs w:val="20"/>
        </w:rPr>
      </w:pPr>
      <w:proofErr w:type="spellStart"/>
      <w:r w:rsidRPr="31B0B1C8">
        <w:rPr>
          <w:rFonts w:ascii="Arial" w:hAnsi="Arial"/>
          <w:i/>
          <w:iCs/>
          <w:sz w:val="20"/>
          <w:szCs w:val="20"/>
        </w:rPr>
        <w:t>Všechny</w:t>
      </w:r>
      <w:proofErr w:type="spellEnd"/>
      <w:r w:rsidRPr="31B0B1C8">
        <w:rPr>
          <w:rFonts w:ascii="Arial" w:hAnsi="Arial"/>
          <w:i/>
          <w:iCs/>
          <w:sz w:val="20"/>
          <w:szCs w:val="20"/>
        </w:rPr>
        <w:t xml:space="preserve"> prahy </w:t>
      </w:r>
      <w:proofErr w:type="spellStart"/>
      <w:r w:rsidRPr="31B0B1C8">
        <w:rPr>
          <w:rFonts w:ascii="Arial" w:hAnsi="Arial"/>
          <w:i/>
          <w:iCs/>
          <w:sz w:val="20"/>
          <w:szCs w:val="20"/>
        </w:rPr>
        <w:t>budou</w:t>
      </w:r>
      <w:proofErr w:type="spellEnd"/>
      <w:r w:rsidRPr="31B0B1C8">
        <w:rPr>
          <w:rFonts w:ascii="Arial" w:hAnsi="Arial"/>
          <w:i/>
          <w:iCs/>
          <w:sz w:val="20"/>
          <w:szCs w:val="20"/>
        </w:rPr>
        <w:t xml:space="preserve"> </w:t>
      </w:r>
      <w:proofErr w:type="spellStart"/>
      <w:r w:rsidRPr="31B0B1C8">
        <w:rPr>
          <w:rFonts w:ascii="Arial" w:hAnsi="Arial"/>
          <w:i/>
          <w:iCs/>
          <w:sz w:val="20"/>
          <w:szCs w:val="20"/>
        </w:rPr>
        <w:t>mít</w:t>
      </w:r>
      <w:proofErr w:type="spellEnd"/>
      <w:r w:rsidRPr="31B0B1C8">
        <w:rPr>
          <w:rFonts w:ascii="Arial" w:hAnsi="Arial"/>
          <w:i/>
          <w:iCs/>
          <w:sz w:val="20"/>
          <w:szCs w:val="20"/>
        </w:rPr>
        <w:t xml:space="preserve"> </w:t>
      </w:r>
      <w:proofErr w:type="spellStart"/>
      <w:r w:rsidRPr="31B0B1C8">
        <w:rPr>
          <w:rFonts w:ascii="Arial" w:hAnsi="Arial"/>
          <w:i/>
          <w:iCs/>
          <w:sz w:val="20"/>
          <w:szCs w:val="20"/>
        </w:rPr>
        <w:t>maximální</w:t>
      </w:r>
      <w:proofErr w:type="spellEnd"/>
      <w:r w:rsidRPr="31B0B1C8">
        <w:rPr>
          <w:rFonts w:ascii="Arial" w:hAnsi="Arial"/>
          <w:i/>
          <w:iCs/>
          <w:sz w:val="20"/>
          <w:szCs w:val="20"/>
        </w:rPr>
        <w:t xml:space="preserve"> výšku 20 mm, na únikových cestách </w:t>
      </w:r>
      <w:proofErr w:type="spellStart"/>
      <w:r w:rsidRPr="31B0B1C8">
        <w:rPr>
          <w:rFonts w:ascii="Arial" w:hAnsi="Arial"/>
          <w:i/>
          <w:iCs/>
          <w:sz w:val="20"/>
          <w:szCs w:val="20"/>
        </w:rPr>
        <w:t>budou</w:t>
      </w:r>
      <w:proofErr w:type="spellEnd"/>
      <w:r w:rsidRPr="31B0B1C8">
        <w:rPr>
          <w:rFonts w:ascii="Arial" w:hAnsi="Arial"/>
          <w:i/>
          <w:iCs/>
          <w:sz w:val="20"/>
          <w:szCs w:val="20"/>
        </w:rPr>
        <w:t xml:space="preserve"> </w:t>
      </w:r>
      <w:proofErr w:type="spellStart"/>
      <w:r w:rsidRPr="31B0B1C8">
        <w:rPr>
          <w:rFonts w:ascii="Arial" w:hAnsi="Arial"/>
          <w:i/>
          <w:iCs/>
          <w:sz w:val="20"/>
          <w:szCs w:val="20"/>
        </w:rPr>
        <w:t>dveře</w:t>
      </w:r>
      <w:proofErr w:type="spellEnd"/>
      <w:r w:rsidRPr="31B0B1C8">
        <w:rPr>
          <w:rFonts w:ascii="Arial" w:hAnsi="Arial"/>
          <w:i/>
          <w:iCs/>
          <w:sz w:val="20"/>
          <w:szCs w:val="20"/>
        </w:rPr>
        <w:t xml:space="preserve"> bez prahu. Ostatní </w:t>
      </w:r>
      <w:proofErr w:type="spellStart"/>
      <w:r w:rsidRPr="31B0B1C8">
        <w:rPr>
          <w:rFonts w:ascii="Arial" w:hAnsi="Arial"/>
          <w:i/>
          <w:iCs/>
          <w:sz w:val="20"/>
          <w:szCs w:val="20"/>
        </w:rPr>
        <w:t>požadavky</w:t>
      </w:r>
      <w:proofErr w:type="spellEnd"/>
      <w:r w:rsidRPr="31B0B1C8">
        <w:rPr>
          <w:rFonts w:ascii="Arial" w:hAnsi="Arial"/>
          <w:i/>
          <w:iCs/>
          <w:sz w:val="20"/>
          <w:szCs w:val="20"/>
        </w:rPr>
        <w:t xml:space="preserve"> na stavbu a vybavení </w:t>
      </w:r>
      <w:proofErr w:type="spellStart"/>
      <w:r w:rsidRPr="31B0B1C8">
        <w:rPr>
          <w:rFonts w:ascii="Arial" w:hAnsi="Arial"/>
          <w:i/>
          <w:iCs/>
          <w:sz w:val="20"/>
          <w:szCs w:val="20"/>
        </w:rPr>
        <w:t>jsou</w:t>
      </w:r>
      <w:proofErr w:type="spellEnd"/>
      <w:r w:rsidRPr="31B0B1C8">
        <w:rPr>
          <w:rFonts w:ascii="Arial" w:hAnsi="Arial"/>
          <w:i/>
          <w:iCs/>
          <w:sz w:val="20"/>
          <w:szCs w:val="20"/>
        </w:rPr>
        <w:t xml:space="preserve"> v </w:t>
      </w:r>
      <w:proofErr w:type="spellStart"/>
      <w:r w:rsidRPr="31B0B1C8">
        <w:rPr>
          <w:rFonts w:ascii="Arial" w:hAnsi="Arial"/>
          <w:i/>
          <w:iCs/>
          <w:sz w:val="20"/>
          <w:szCs w:val="20"/>
        </w:rPr>
        <w:t>souladě</w:t>
      </w:r>
      <w:proofErr w:type="spellEnd"/>
      <w:r w:rsidRPr="31B0B1C8">
        <w:rPr>
          <w:rFonts w:ascii="Arial" w:hAnsi="Arial"/>
          <w:i/>
          <w:iCs/>
          <w:sz w:val="20"/>
          <w:szCs w:val="20"/>
        </w:rPr>
        <w:t xml:space="preserve"> s citovanou vyhláškou č. 398/2009 </w:t>
      </w:r>
      <w:proofErr w:type="spellStart"/>
      <w:r w:rsidRPr="31B0B1C8">
        <w:rPr>
          <w:rFonts w:ascii="Arial" w:hAnsi="Arial"/>
          <w:i/>
          <w:iCs/>
          <w:sz w:val="20"/>
          <w:szCs w:val="20"/>
        </w:rPr>
        <w:t>Sb</w:t>
      </w:r>
      <w:proofErr w:type="spellEnd"/>
      <w:r w:rsidRPr="31B0B1C8">
        <w:rPr>
          <w:rFonts w:ascii="Arial" w:hAnsi="Arial"/>
          <w:i/>
          <w:iCs/>
          <w:sz w:val="20"/>
          <w:szCs w:val="20"/>
        </w:rPr>
        <w:t>.</w:t>
      </w:r>
    </w:p>
    <w:p w14:paraId="130AC33B" w14:textId="77777777" w:rsidR="006F25B7" w:rsidRPr="00BD7E3E" w:rsidRDefault="31B0B1C8" w:rsidP="31B0B1C8">
      <w:pPr>
        <w:pStyle w:val="EBMtext"/>
        <w:spacing w:after="0"/>
        <w:ind w:left="1134"/>
        <w:rPr>
          <w:rFonts w:ascii="Arial" w:hAnsi="Arial"/>
          <w:i/>
          <w:iCs/>
          <w:sz w:val="20"/>
          <w:szCs w:val="20"/>
        </w:rPr>
      </w:pPr>
      <w:proofErr w:type="spellStart"/>
      <w:r w:rsidRPr="31B0B1C8">
        <w:rPr>
          <w:rFonts w:ascii="Arial" w:hAnsi="Arial"/>
          <w:i/>
          <w:iCs/>
          <w:sz w:val="20"/>
          <w:szCs w:val="20"/>
        </w:rPr>
        <w:t>Pochozí</w:t>
      </w:r>
      <w:proofErr w:type="spellEnd"/>
      <w:r w:rsidRPr="31B0B1C8">
        <w:rPr>
          <w:rFonts w:ascii="Arial" w:hAnsi="Arial"/>
          <w:i/>
          <w:iCs/>
          <w:sz w:val="20"/>
          <w:szCs w:val="20"/>
        </w:rPr>
        <w:t xml:space="preserve"> a </w:t>
      </w:r>
      <w:proofErr w:type="spellStart"/>
      <w:r w:rsidRPr="31B0B1C8">
        <w:rPr>
          <w:rFonts w:ascii="Arial" w:hAnsi="Arial"/>
          <w:i/>
          <w:iCs/>
          <w:sz w:val="20"/>
          <w:szCs w:val="20"/>
        </w:rPr>
        <w:t>pojezdové</w:t>
      </w:r>
      <w:proofErr w:type="spellEnd"/>
      <w:r w:rsidRPr="31B0B1C8">
        <w:rPr>
          <w:rFonts w:ascii="Arial" w:hAnsi="Arial"/>
          <w:i/>
          <w:iCs/>
          <w:sz w:val="20"/>
          <w:szCs w:val="20"/>
        </w:rPr>
        <w:t xml:space="preserve"> </w:t>
      </w:r>
      <w:proofErr w:type="spellStart"/>
      <w:r w:rsidRPr="31B0B1C8">
        <w:rPr>
          <w:rFonts w:ascii="Arial" w:hAnsi="Arial"/>
          <w:i/>
          <w:iCs/>
          <w:sz w:val="20"/>
          <w:szCs w:val="20"/>
        </w:rPr>
        <w:t>venkovní</w:t>
      </w:r>
      <w:proofErr w:type="spellEnd"/>
      <w:r w:rsidRPr="31B0B1C8">
        <w:rPr>
          <w:rFonts w:ascii="Arial" w:hAnsi="Arial"/>
          <w:i/>
          <w:iCs/>
          <w:sz w:val="20"/>
          <w:szCs w:val="20"/>
        </w:rPr>
        <w:t xml:space="preserve"> </w:t>
      </w:r>
      <w:proofErr w:type="spellStart"/>
      <w:r w:rsidRPr="31B0B1C8">
        <w:rPr>
          <w:rFonts w:ascii="Arial" w:hAnsi="Arial"/>
          <w:i/>
          <w:iCs/>
          <w:sz w:val="20"/>
          <w:szCs w:val="20"/>
        </w:rPr>
        <w:t>zpevněné</w:t>
      </w:r>
      <w:proofErr w:type="spellEnd"/>
      <w:r w:rsidRPr="31B0B1C8">
        <w:rPr>
          <w:rFonts w:ascii="Arial" w:hAnsi="Arial"/>
          <w:i/>
          <w:iCs/>
          <w:sz w:val="20"/>
          <w:szCs w:val="20"/>
        </w:rPr>
        <w:t xml:space="preserve"> plochy.</w:t>
      </w:r>
    </w:p>
    <w:p w14:paraId="1EF071CC" w14:textId="77777777" w:rsidR="006F25B7" w:rsidRPr="00BD7E3E" w:rsidRDefault="31B0B1C8" w:rsidP="31B0B1C8">
      <w:pPr>
        <w:pStyle w:val="EBMtext"/>
        <w:spacing w:after="0"/>
        <w:ind w:left="1134"/>
        <w:rPr>
          <w:rFonts w:ascii="Arial" w:hAnsi="Arial"/>
          <w:i/>
          <w:iCs/>
          <w:sz w:val="20"/>
          <w:szCs w:val="20"/>
        </w:rPr>
      </w:pPr>
      <w:proofErr w:type="spellStart"/>
      <w:r w:rsidRPr="31B0B1C8">
        <w:rPr>
          <w:rFonts w:ascii="Arial" w:hAnsi="Arial"/>
          <w:i/>
          <w:iCs/>
          <w:sz w:val="20"/>
          <w:szCs w:val="20"/>
        </w:rPr>
        <w:t>Pochozí</w:t>
      </w:r>
      <w:proofErr w:type="spellEnd"/>
      <w:r w:rsidRPr="31B0B1C8">
        <w:rPr>
          <w:rFonts w:ascii="Arial" w:hAnsi="Arial"/>
          <w:i/>
          <w:iCs/>
          <w:sz w:val="20"/>
          <w:szCs w:val="20"/>
        </w:rPr>
        <w:t xml:space="preserve"> a </w:t>
      </w:r>
      <w:proofErr w:type="spellStart"/>
      <w:r w:rsidRPr="31B0B1C8">
        <w:rPr>
          <w:rFonts w:ascii="Arial" w:hAnsi="Arial"/>
          <w:i/>
          <w:iCs/>
          <w:sz w:val="20"/>
          <w:szCs w:val="20"/>
        </w:rPr>
        <w:t>zpevněné</w:t>
      </w:r>
      <w:proofErr w:type="spellEnd"/>
      <w:r w:rsidRPr="31B0B1C8">
        <w:rPr>
          <w:rFonts w:ascii="Arial" w:hAnsi="Arial"/>
          <w:i/>
          <w:iCs/>
          <w:sz w:val="20"/>
          <w:szCs w:val="20"/>
        </w:rPr>
        <w:t xml:space="preserve"> plochy </w:t>
      </w:r>
      <w:proofErr w:type="spellStart"/>
      <w:r w:rsidRPr="31B0B1C8">
        <w:rPr>
          <w:rFonts w:ascii="Arial" w:hAnsi="Arial"/>
          <w:i/>
          <w:iCs/>
          <w:sz w:val="20"/>
          <w:szCs w:val="20"/>
        </w:rPr>
        <w:t>budou</w:t>
      </w:r>
      <w:proofErr w:type="spellEnd"/>
      <w:r w:rsidRPr="31B0B1C8">
        <w:rPr>
          <w:rFonts w:ascii="Arial" w:hAnsi="Arial"/>
          <w:i/>
          <w:iCs/>
          <w:sz w:val="20"/>
          <w:szCs w:val="20"/>
        </w:rPr>
        <w:t xml:space="preserve"> </w:t>
      </w:r>
      <w:proofErr w:type="spellStart"/>
      <w:r w:rsidRPr="31B0B1C8">
        <w:rPr>
          <w:rFonts w:ascii="Arial" w:hAnsi="Arial"/>
          <w:i/>
          <w:iCs/>
          <w:sz w:val="20"/>
          <w:szCs w:val="20"/>
        </w:rPr>
        <w:t>provedené</w:t>
      </w:r>
      <w:proofErr w:type="spellEnd"/>
      <w:r w:rsidRPr="31B0B1C8">
        <w:rPr>
          <w:rFonts w:ascii="Arial" w:hAnsi="Arial"/>
          <w:i/>
          <w:iCs/>
          <w:sz w:val="20"/>
          <w:szCs w:val="20"/>
        </w:rPr>
        <w:t xml:space="preserve"> </w:t>
      </w:r>
      <w:proofErr w:type="spellStart"/>
      <w:r w:rsidRPr="31B0B1C8">
        <w:rPr>
          <w:rFonts w:ascii="Arial" w:hAnsi="Arial"/>
          <w:i/>
          <w:iCs/>
          <w:sz w:val="20"/>
          <w:szCs w:val="20"/>
        </w:rPr>
        <w:t>podle</w:t>
      </w:r>
      <w:proofErr w:type="spellEnd"/>
      <w:r w:rsidRPr="31B0B1C8">
        <w:rPr>
          <w:rFonts w:ascii="Arial" w:hAnsi="Arial"/>
          <w:i/>
          <w:iCs/>
          <w:sz w:val="20"/>
          <w:szCs w:val="20"/>
        </w:rPr>
        <w:t xml:space="preserve"> vyhlášky č.398/2009 </w:t>
      </w:r>
      <w:proofErr w:type="spellStart"/>
      <w:r w:rsidRPr="31B0B1C8">
        <w:rPr>
          <w:rFonts w:ascii="Arial" w:hAnsi="Arial"/>
          <w:i/>
          <w:iCs/>
          <w:sz w:val="20"/>
          <w:szCs w:val="20"/>
        </w:rPr>
        <w:t>Sb</w:t>
      </w:r>
      <w:proofErr w:type="spellEnd"/>
      <w:r w:rsidRPr="31B0B1C8">
        <w:rPr>
          <w:rFonts w:ascii="Arial" w:hAnsi="Arial"/>
          <w:i/>
          <w:iCs/>
          <w:sz w:val="20"/>
          <w:szCs w:val="20"/>
        </w:rPr>
        <w:t xml:space="preserve">., o obecných technických </w:t>
      </w:r>
      <w:proofErr w:type="spellStart"/>
      <w:r w:rsidRPr="31B0B1C8">
        <w:rPr>
          <w:rFonts w:ascii="Arial" w:hAnsi="Arial"/>
          <w:i/>
          <w:iCs/>
          <w:sz w:val="20"/>
          <w:szCs w:val="20"/>
        </w:rPr>
        <w:t>požadavcích</w:t>
      </w:r>
      <w:proofErr w:type="spellEnd"/>
      <w:r w:rsidRPr="31B0B1C8">
        <w:rPr>
          <w:rFonts w:ascii="Arial" w:hAnsi="Arial"/>
          <w:i/>
          <w:iCs/>
          <w:sz w:val="20"/>
          <w:szCs w:val="20"/>
        </w:rPr>
        <w:t xml:space="preserve"> </w:t>
      </w:r>
      <w:proofErr w:type="spellStart"/>
      <w:r w:rsidRPr="31B0B1C8">
        <w:rPr>
          <w:rFonts w:ascii="Arial" w:hAnsi="Arial"/>
          <w:i/>
          <w:iCs/>
          <w:sz w:val="20"/>
          <w:szCs w:val="20"/>
        </w:rPr>
        <w:t>zabezpečujících</w:t>
      </w:r>
      <w:proofErr w:type="spellEnd"/>
      <w:r w:rsidRPr="31B0B1C8">
        <w:rPr>
          <w:rFonts w:ascii="Arial" w:hAnsi="Arial"/>
          <w:i/>
          <w:iCs/>
          <w:sz w:val="20"/>
          <w:szCs w:val="20"/>
        </w:rPr>
        <w:t xml:space="preserve"> bezbariérové </w:t>
      </w:r>
      <w:proofErr w:type="spellStart"/>
      <w:r w:rsidRPr="31B0B1C8">
        <w:rPr>
          <w:rFonts w:ascii="Arial" w:hAnsi="Arial"/>
          <w:i/>
          <w:iCs/>
          <w:sz w:val="20"/>
          <w:szCs w:val="20"/>
        </w:rPr>
        <w:t>užívání</w:t>
      </w:r>
      <w:proofErr w:type="spellEnd"/>
      <w:r w:rsidRPr="31B0B1C8">
        <w:rPr>
          <w:rFonts w:ascii="Arial" w:hAnsi="Arial"/>
          <w:i/>
          <w:iCs/>
          <w:sz w:val="20"/>
          <w:szCs w:val="20"/>
        </w:rPr>
        <w:t xml:space="preserve"> staveb. </w:t>
      </w:r>
      <w:proofErr w:type="spellStart"/>
      <w:r w:rsidRPr="31B0B1C8">
        <w:rPr>
          <w:rFonts w:ascii="Arial" w:hAnsi="Arial"/>
          <w:i/>
          <w:iCs/>
          <w:sz w:val="20"/>
          <w:szCs w:val="20"/>
        </w:rPr>
        <w:t>Jde</w:t>
      </w:r>
      <w:proofErr w:type="spellEnd"/>
      <w:r w:rsidRPr="31B0B1C8">
        <w:rPr>
          <w:rFonts w:ascii="Arial" w:hAnsi="Arial"/>
          <w:i/>
          <w:iCs/>
          <w:sz w:val="20"/>
          <w:szCs w:val="20"/>
        </w:rPr>
        <w:t xml:space="preserve"> </w:t>
      </w:r>
      <w:proofErr w:type="spellStart"/>
      <w:r w:rsidRPr="31B0B1C8">
        <w:rPr>
          <w:rFonts w:ascii="Arial" w:hAnsi="Arial"/>
          <w:i/>
          <w:iCs/>
          <w:sz w:val="20"/>
          <w:szCs w:val="20"/>
        </w:rPr>
        <w:t>hlavně</w:t>
      </w:r>
      <w:proofErr w:type="spellEnd"/>
      <w:r w:rsidRPr="31B0B1C8">
        <w:rPr>
          <w:rFonts w:ascii="Arial" w:hAnsi="Arial"/>
          <w:i/>
          <w:iCs/>
          <w:sz w:val="20"/>
          <w:szCs w:val="20"/>
        </w:rPr>
        <w:t xml:space="preserve"> o </w:t>
      </w:r>
      <w:proofErr w:type="spellStart"/>
      <w:r w:rsidRPr="31B0B1C8">
        <w:rPr>
          <w:rFonts w:ascii="Arial" w:hAnsi="Arial"/>
          <w:i/>
          <w:iCs/>
          <w:sz w:val="20"/>
          <w:szCs w:val="20"/>
        </w:rPr>
        <w:t>vytvoření</w:t>
      </w:r>
      <w:proofErr w:type="spellEnd"/>
      <w:r w:rsidRPr="31B0B1C8">
        <w:rPr>
          <w:rFonts w:ascii="Arial" w:hAnsi="Arial"/>
          <w:i/>
          <w:iCs/>
          <w:sz w:val="20"/>
          <w:szCs w:val="20"/>
        </w:rPr>
        <w:t xml:space="preserve"> </w:t>
      </w:r>
      <w:proofErr w:type="spellStart"/>
      <w:r w:rsidRPr="31B0B1C8">
        <w:rPr>
          <w:rFonts w:ascii="Arial" w:hAnsi="Arial"/>
          <w:i/>
          <w:iCs/>
          <w:sz w:val="20"/>
          <w:szCs w:val="20"/>
        </w:rPr>
        <w:t>nájezdů</w:t>
      </w:r>
      <w:proofErr w:type="spellEnd"/>
      <w:r w:rsidRPr="31B0B1C8">
        <w:rPr>
          <w:rFonts w:ascii="Arial" w:hAnsi="Arial"/>
          <w:i/>
          <w:iCs/>
          <w:sz w:val="20"/>
          <w:szCs w:val="20"/>
        </w:rPr>
        <w:t xml:space="preserve"> na chodník a parkovací plochu a </w:t>
      </w:r>
      <w:proofErr w:type="spellStart"/>
      <w:r w:rsidRPr="31B0B1C8">
        <w:rPr>
          <w:rFonts w:ascii="Arial" w:hAnsi="Arial"/>
          <w:i/>
          <w:iCs/>
          <w:sz w:val="20"/>
          <w:szCs w:val="20"/>
        </w:rPr>
        <w:t>vytvoření</w:t>
      </w:r>
      <w:proofErr w:type="spellEnd"/>
      <w:r w:rsidRPr="31B0B1C8">
        <w:rPr>
          <w:rFonts w:ascii="Arial" w:hAnsi="Arial"/>
          <w:i/>
          <w:iCs/>
          <w:sz w:val="20"/>
          <w:szCs w:val="20"/>
        </w:rPr>
        <w:t xml:space="preserve"> </w:t>
      </w:r>
      <w:proofErr w:type="spellStart"/>
      <w:r w:rsidRPr="31B0B1C8">
        <w:rPr>
          <w:rFonts w:ascii="Arial" w:hAnsi="Arial"/>
          <w:i/>
          <w:iCs/>
          <w:sz w:val="20"/>
          <w:szCs w:val="20"/>
        </w:rPr>
        <w:t>vodících</w:t>
      </w:r>
      <w:proofErr w:type="spellEnd"/>
      <w:r w:rsidRPr="31B0B1C8">
        <w:rPr>
          <w:rFonts w:ascii="Arial" w:hAnsi="Arial"/>
          <w:i/>
          <w:iCs/>
          <w:sz w:val="20"/>
          <w:szCs w:val="20"/>
        </w:rPr>
        <w:t xml:space="preserve"> </w:t>
      </w:r>
      <w:proofErr w:type="spellStart"/>
      <w:r w:rsidRPr="31B0B1C8">
        <w:rPr>
          <w:rFonts w:ascii="Arial" w:hAnsi="Arial"/>
          <w:i/>
          <w:iCs/>
          <w:sz w:val="20"/>
          <w:szCs w:val="20"/>
        </w:rPr>
        <w:t>pruhů</w:t>
      </w:r>
      <w:proofErr w:type="spellEnd"/>
      <w:r w:rsidRPr="31B0B1C8">
        <w:rPr>
          <w:rFonts w:ascii="Arial" w:hAnsi="Arial"/>
          <w:i/>
          <w:iCs/>
          <w:sz w:val="20"/>
          <w:szCs w:val="20"/>
        </w:rPr>
        <w:t xml:space="preserve">. </w:t>
      </w:r>
    </w:p>
    <w:p w14:paraId="050122A4" w14:textId="77777777" w:rsidR="006F25B7" w:rsidRPr="00BD7E3E" w:rsidRDefault="31B0B1C8" w:rsidP="31B0B1C8">
      <w:pPr>
        <w:pStyle w:val="EBMtext"/>
        <w:spacing w:after="0"/>
        <w:ind w:left="1134"/>
        <w:rPr>
          <w:rFonts w:ascii="Arial" w:hAnsi="Arial"/>
          <w:i/>
          <w:iCs/>
          <w:sz w:val="20"/>
          <w:szCs w:val="20"/>
        </w:rPr>
      </w:pPr>
      <w:bookmarkStart w:id="6" w:name="_Toc366828635"/>
      <w:r w:rsidRPr="31B0B1C8">
        <w:rPr>
          <w:rFonts w:ascii="Arial" w:hAnsi="Arial"/>
          <w:i/>
          <w:iCs/>
          <w:sz w:val="20"/>
          <w:szCs w:val="20"/>
        </w:rPr>
        <w:t xml:space="preserve">Vybavení a </w:t>
      </w:r>
      <w:proofErr w:type="spellStart"/>
      <w:r w:rsidRPr="31B0B1C8">
        <w:rPr>
          <w:rFonts w:ascii="Arial" w:hAnsi="Arial"/>
          <w:i/>
          <w:iCs/>
          <w:sz w:val="20"/>
          <w:szCs w:val="20"/>
        </w:rPr>
        <w:t>uspořádání</w:t>
      </w:r>
      <w:proofErr w:type="spellEnd"/>
      <w:r w:rsidRPr="31B0B1C8">
        <w:rPr>
          <w:rFonts w:ascii="Arial" w:hAnsi="Arial"/>
          <w:i/>
          <w:iCs/>
          <w:sz w:val="20"/>
          <w:szCs w:val="20"/>
        </w:rPr>
        <w:t xml:space="preserve"> </w:t>
      </w:r>
      <w:proofErr w:type="spellStart"/>
      <w:r w:rsidRPr="31B0B1C8">
        <w:rPr>
          <w:rFonts w:ascii="Arial" w:hAnsi="Arial"/>
          <w:i/>
          <w:iCs/>
          <w:sz w:val="20"/>
          <w:szCs w:val="20"/>
        </w:rPr>
        <w:t>záchodů</w:t>
      </w:r>
      <w:proofErr w:type="spellEnd"/>
      <w:r w:rsidRPr="31B0B1C8">
        <w:rPr>
          <w:rFonts w:ascii="Arial" w:hAnsi="Arial"/>
          <w:i/>
          <w:iCs/>
          <w:sz w:val="20"/>
          <w:szCs w:val="20"/>
        </w:rPr>
        <w:t xml:space="preserve"> a </w:t>
      </w:r>
      <w:proofErr w:type="spellStart"/>
      <w:r w:rsidRPr="31B0B1C8">
        <w:rPr>
          <w:rFonts w:ascii="Arial" w:hAnsi="Arial"/>
          <w:i/>
          <w:iCs/>
          <w:sz w:val="20"/>
          <w:szCs w:val="20"/>
        </w:rPr>
        <w:t>sprch</w:t>
      </w:r>
      <w:proofErr w:type="spellEnd"/>
      <w:r w:rsidRPr="31B0B1C8">
        <w:rPr>
          <w:rFonts w:ascii="Arial" w:hAnsi="Arial"/>
          <w:i/>
          <w:iCs/>
          <w:sz w:val="20"/>
          <w:szCs w:val="20"/>
        </w:rPr>
        <w:t xml:space="preserve"> pro </w:t>
      </w:r>
      <w:proofErr w:type="spellStart"/>
      <w:r w:rsidRPr="31B0B1C8">
        <w:rPr>
          <w:rFonts w:ascii="Arial" w:hAnsi="Arial"/>
          <w:i/>
          <w:iCs/>
          <w:sz w:val="20"/>
          <w:szCs w:val="20"/>
        </w:rPr>
        <w:t>zdravotně</w:t>
      </w:r>
      <w:proofErr w:type="spellEnd"/>
      <w:r w:rsidRPr="31B0B1C8">
        <w:rPr>
          <w:rFonts w:ascii="Arial" w:hAnsi="Arial"/>
          <w:i/>
          <w:iCs/>
          <w:sz w:val="20"/>
          <w:szCs w:val="20"/>
        </w:rPr>
        <w:t xml:space="preserve"> </w:t>
      </w:r>
      <w:bookmarkEnd w:id="6"/>
      <w:proofErr w:type="spellStart"/>
      <w:r w:rsidRPr="31B0B1C8">
        <w:rPr>
          <w:rFonts w:ascii="Arial" w:hAnsi="Arial"/>
          <w:i/>
          <w:iCs/>
          <w:sz w:val="20"/>
          <w:szCs w:val="20"/>
        </w:rPr>
        <w:t>postižené</w:t>
      </w:r>
      <w:proofErr w:type="spellEnd"/>
      <w:r w:rsidRPr="31B0B1C8">
        <w:rPr>
          <w:rFonts w:ascii="Arial" w:hAnsi="Arial"/>
          <w:i/>
          <w:iCs/>
          <w:sz w:val="20"/>
          <w:szCs w:val="20"/>
        </w:rPr>
        <w:t>.</w:t>
      </w:r>
    </w:p>
    <w:p w14:paraId="7DFB2CBB" w14:textId="77777777" w:rsidR="004869C7" w:rsidRPr="00BD7E3E" w:rsidRDefault="004869C7" w:rsidP="31B0B1C8">
      <w:pPr>
        <w:pStyle w:val="EBMtext"/>
        <w:ind w:left="1134"/>
        <w:rPr>
          <w:rFonts w:ascii="Arial" w:hAnsi="Arial"/>
          <w:i/>
          <w:iCs/>
          <w:sz w:val="20"/>
          <w:szCs w:val="20"/>
        </w:rPr>
      </w:pPr>
    </w:p>
    <w:p w14:paraId="179A9824" w14:textId="4D6A3189" w:rsidR="006F25B7" w:rsidRPr="00BD7E3E" w:rsidRDefault="31B0B1C8" w:rsidP="31B0B1C8">
      <w:pPr>
        <w:pStyle w:val="EBMtext"/>
        <w:ind w:left="1134"/>
        <w:rPr>
          <w:rFonts w:ascii="Arial" w:hAnsi="Arial"/>
          <w:i/>
          <w:iCs/>
          <w:sz w:val="20"/>
          <w:szCs w:val="20"/>
        </w:rPr>
      </w:pPr>
      <w:proofErr w:type="spellStart"/>
      <w:r w:rsidRPr="31B0B1C8">
        <w:rPr>
          <w:rFonts w:ascii="Arial" w:hAnsi="Arial"/>
          <w:i/>
          <w:iCs/>
          <w:sz w:val="20"/>
          <w:szCs w:val="20"/>
        </w:rPr>
        <w:t>Při</w:t>
      </w:r>
      <w:proofErr w:type="spellEnd"/>
      <w:r w:rsidRPr="31B0B1C8">
        <w:rPr>
          <w:rFonts w:ascii="Arial" w:hAnsi="Arial"/>
          <w:i/>
          <w:iCs/>
          <w:sz w:val="20"/>
          <w:szCs w:val="20"/>
        </w:rPr>
        <w:t xml:space="preserve"> realizaci stavby a </w:t>
      </w:r>
      <w:proofErr w:type="spellStart"/>
      <w:r w:rsidRPr="31B0B1C8">
        <w:rPr>
          <w:rFonts w:ascii="Arial" w:hAnsi="Arial"/>
          <w:i/>
          <w:iCs/>
          <w:sz w:val="20"/>
          <w:szCs w:val="20"/>
        </w:rPr>
        <w:t>osazování</w:t>
      </w:r>
      <w:proofErr w:type="spellEnd"/>
      <w:r w:rsidRPr="31B0B1C8">
        <w:rPr>
          <w:rFonts w:ascii="Arial" w:hAnsi="Arial"/>
          <w:i/>
          <w:iCs/>
          <w:sz w:val="20"/>
          <w:szCs w:val="20"/>
        </w:rPr>
        <w:t xml:space="preserve"> jednotlivých </w:t>
      </w:r>
      <w:proofErr w:type="spellStart"/>
      <w:r w:rsidRPr="31B0B1C8">
        <w:rPr>
          <w:rFonts w:ascii="Arial" w:hAnsi="Arial"/>
          <w:i/>
          <w:iCs/>
          <w:sz w:val="20"/>
          <w:szCs w:val="20"/>
        </w:rPr>
        <w:t>prvků</w:t>
      </w:r>
      <w:proofErr w:type="spellEnd"/>
      <w:r w:rsidRPr="31B0B1C8">
        <w:rPr>
          <w:rFonts w:ascii="Arial" w:hAnsi="Arial"/>
          <w:i/>
          <w:iCs/>
          <w:sz w:val="20"/>
          <w:szCs w:val="20"/>
        </w:rPr>
        <w:t xml:space="preserve"> bude </w:t>
      </w:r>
      <w:proofErr w:type="spellStart"/>
      <w:r w:rsidRPr="31B0B1C8">
        <w:rPr>
          <w:rFonts w:ascii="Arial" w:hAnsi="Arial"/>
          <w:i/>
          <w:iCs/>
          <w:sz w:val="20"/>
          <w:szCs w:val="20"/>
        </w:rPr>
        <w:t>dodržena</w:t>
      </w:r>
      <w:proofErr w:type="spellEnd"/>
      <w:r w:rsidRPr="31B0B1C8">
        <w:rPr>
          <w:rFonts w:ascii="Arial" w:hAnsi="Arial"/>
          <w:i/>
          <w:iCs/>
          <w:sz w:val="20"/>
          <w:szCs w:val="20"/>
        </w:rPr>
        <w:t xml:space="preserve"> vyhláška č.398/2009 </w:t>
      </w:r>
      <w:proofErr w:type="spellStart"/>
      <w:r w:rsidRPr="31B0B1C8">
        <w:rPr>
          <w:rFonts w:ascii="Arial" w:hAnsi="Arial"/>
          <w:i/>
          <w:iCs/>
          <w:sz w:val="20"/>
          <w:szCs w:val="20"/>
        </w:rPr>
        <w:t>Sb</w:t>
      </w:r>
      <w:proofErr w:type="spellEnd"/>
      <w:r w:rsidRPr="31B0B1C8">
        <w:rPr>
          <w:rFonts w:ascii="Arial" w:hAnsi="Arial"/>
          <w:i/>
          <w:iCs/>
          <w:sz w:val="20"/>
          <w:szCs w:val="20"/>
        </w:rPr>
        <w:t xml:space="preserve">. </w:t>
      </w:r>
    </w:p>
    <w:p w14:paraId="20CB5726" w14:textId="77777777" w:rsidR="006F25B7" w:rsidRPr="00BD7E3E" w:rsidRDefault="31B0B1C8" w:rsidP="31B0B1C8">
      <w:pPr>
        <w:pStyle w:val="EBModrky"/>
        <w:rPr>
          <w:rFonts w:ascii="Arial" w:hAnsi="Arial"/>
          <w:i/>
          <w:iCs/>
          <w:sz w:val="20"/>
          <w:szCs w:val="20"/>
        </w:rPr>
      </w:pPr>
      <w:proofErr w:type="spellStart"/>
      <w:r w:rsidRPr="31B0B1C8">
        <w:rPr>
          <w:rFonts w:ascii="Arial" w:hAnsi="Arial"/>
          <w:i/>
          <w:iCs/>
          <w:sz w:val="20"/>
          <w:szCs w:val="20"/>
        </w:rPr>
        <w:t>Stěny</w:t>
      </w:r>
      <w:proofErr w:type="spellEnd"/>
      <w:r w:rsidRPr="31B0B1C8">
        <w:rPr>
          <w:rFonts w:ascii="Arial" w:hAnsi="Arial"/>
          <w:i/>
          <w:iCs/>
          <w:sz w:val="20"/>
          <w:szCs w:val="20"/>
        </w:rPr>
        <w:t xml:space="preserve"> hygienických </w:t>
      </w:r>
      <w:proofErr w:type="spellStart"/>
      <w:r w:rsidRPr="31B0B1C8">
        <w:rPr>
          <w:rFonts w:ascii="Arial" w:hAnsi="Arial"/>
          <w:i/>
          <w:iCs/>
          <w:sz w:val="20"/>
          <w:szCs w:val="20"/>
        </w:rPr>
        <w:t>zařízení</w:t>
      </w:r>
      <w:proofErr w:type="spellEnd"/>
      <w:r w:rsidRPr="31B0B1C8">
        <w:rPr>
          <w:rFonts w:ascii="Arial" w:hAnsi="Arial"/>
          <w:i/>
          <w:iCs/>
          <w:sz w:val="20"/>
          <w:szCs w:val="20"/>
        </w:rPr>
        <w:t xml:space="preserve"> musí po </w:t>
      </w:r>
      <w:proofErr w:type="spellStart"/>
      <w:r w:rsidRPr="31B0B1C8">
        <w:rPr>
          <w:rFonts w:ascii="Arial" w:hAnsi="Arial"/>
          <w:i/>
          <w:iCs/>
          <w:sz w:val="20"/>
          <w:szCs w:val="20"/>
        </w:rPr>
        <w:t>konstrukční</w:t>
      </w:r>
      <w:proofErr w:type="spellEnd"/>
      <w:r w:rsidRPr="31B0B1C8">
        <w:rPr>
          <w:rFonts w:ascii="Arial" w:hAnsi="Arial"/>
          <w:i/>
          <w:iCs/>
          <w:sz w:val="20"/>
          <w:szCs w:val="20"/>
        </w:rPr>
        <w:t xml:space="preserve"> </w:t>
      </w:r>
      <w:proofErr w:type="spellStart"/>
      <w:r w:rsidRPr="31B0B1C8">
        <w:rPr>
          <w:rFonts w:ascii="Arial" w:hAnsi="Arial"/>
          <w:i/>
          <w:iCs/>
          <w:sz w:val="20"/>
          <w:szCs w:val="20"/>
        </w:rPr>
        <w:t>stránce</w:t>
      </w:r>
      <w:proofErr w:type="spellEnd"/>
      <w:r w:rsidRPr="31B0B1C8">
        <w:rPr>
          <w:rFonts w:ascii="Arial" w:hAnsi="Arial"/>
          <w:i/>
          <w:iCs/>
          <w:sz w:val="20"/>
          <w:szCs w:val="20"/>
        </w:rPr>
        <w:t xml:space="preserve"> </w:t>
      </w:r>
      <w:proofErr w:type="spellStart"/>
      <w:r w:rsidRPr="31B0B1C8">
        <w:rPr>
          <w:rFonts w:ascii="Arial" w:hAnsi="Arial"/>
          <w:i/>
          <w:iCs/>
          <w:sz w:val="20"/>
          <w:szCs w:val="20"/>
        </w:rPr>
        <w:t>umožnit</w:t>
      </w:r>
      <w:proofErr w:type="spellEnd"/>
      <w:r w:rsidRPr="31B0B1C8">
        <w:rPr>
          <w:rFonts w:ascii="Arial" w:hAnsi="Arial"/>
          <w:i/>
          <w:iCs/>
          <w:sz w:val="20"/>
          <w:szCs w:val="20"/>
        </w:rPr>
        <w:t xml:space="preserve"> kotvení </w:t>
      </w:r>
      <w:proofErr w:type="spellStart"/>
      <w:r w:rsidRPr="31B0B1C8">
        <w:rPr>
          <w:rFonts w:ascii="Arial" w:hAnsi="Arial"/>
          <w:i/>
          <w:iCs/>
          <w:sz w:val="20"/>
          <w:szCs w:val="20"/>
        </w:rPr>
        <w:t>opěrných</w:t>
      </w:r>
      <w:proofErr w:type="spellEnd"/>
      <w:r w:rsidRPr="31B0B1C8">
        <w:rPr>
          <w:rFonts w:ascii="Arial" w:hAnsi="Arial"/>
          <w:i/>
          <w:iCs/>
          <w:sz w:val="20"/>
          <w:szCs w:val="20"/>
        </w:rPr>
        <w:t xml:space="preserve"> </w:t>
      </w:r>
      <w:proofErr w:type="spellStart"/>
      <w:r w:rsidRPr="31B0B1C8">
        <w:rPr>
          <w:rFonts w:ascii="Arial" w:hAnsi="Arial"/>
          <w:i/>
          <w:iCs/>
          <w:sz w:val="20"/>
          <w:szCs w:val="20"/>
        </w:rPr>
        <w:t>držadel</w:t>
      </w:r>
      <w:proofErr w:type="spellEnd"/>
      <w:r w:rsidRPr="31B0B1C8">
        <w:rPr>
          <w:rFonts w:ascii="Arial" w:hAnsi="Arial"/>
          <w:i/>
          <w:iCs/>
          <w:sz w:val="20"/>
          <w:szCs w:val="20"/>
        </w:rPr>
        <w:t xml:space="preserve"> s nosností min. 150 kg.</w:t>
      </w:r>
    </w:p>
    <w:p w14:paraId="33DB1DE1" w14:textId="77777777" w:rsidR="006F25B7" w:rsidRPr="00BD7E3E" w:rsidRDefault="31B0B1C8" w:rsidP="31B0B1C8">
      <w:pPr>
        <w:pStyle w:val="EBModrky"/>
        <w:rPr>
          <w:rFonts w:ascii="Arial" w:hAnsi="Arial"/>
          <w:i/>
          <w:iCs/>
          <w:sz w:val="20"/>
          <w:szCs w:val="20"/>
        </w:rPr>
      </w:pPr>
      <w:proofErr w:type="spellStart"/>
      <w:r w:rsidRPr="31B0B1C8">
        <w:rPr>
          <w:rFonts w:ascii="Arial" w:hAnsi="Arial"/>
          <w:i/>
          <w:iCs/>
          <w:sz w:val="20"/>
          <w:szCs w:val="20"/>
        </w:rPr>
        <w:t>Dveře</w:t>
      </w:r>
      <w:proofErr w:type="spellEnd"/>
      <w:r w:rsidRPr="31B0B1C8">
        <w:rPr>
          <w:rFonts w:ascii="Arial" w:hAnsi="Arial"/>
          <w:i/>
          <w:iCs/>
          <w:sz w:val="20"/>
          <w:szCs w:val="20"/>
        </w:rPr>
        <w:t xml:space="preserve">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opatřené</w:t>
      </w:r>
      <w:proofErr w:type="spellEnd"/>
      <w:r w:rsidRPr="31B0B1C8">
        <w:rPr>
          <w:rFonts w:ascii="Arial" w:hAnsi="Arial"/>
          <w:i/>
          <w:iCs/>
          <w:sz w:val="20"/>
          <w:szCs w:val="20"/>
        </w:rPr>
        <w:t xml:space="preserve"> z </w:t>
      </w:r>
      <w:proofErr w:type="spellStart"/>
      <w:r w:rsidRPr="31B0B1C8">
        <w:rPr>
          <w:rFonts w:ascii="Arial" w:hAnsi="Arial"/>
          <w:i/>
          <w:iCs/>
          <w:sz w:val="20"/>
          <w:szCs w:val="20"/>
        </w:rPr>
        <w:t>vnitřní</w:t>
      </w:r>
      <w:proofErr w:type="spellEnd"/>
      <w:r w:rsidRPr="31B0B1C8">
        <w:rPr>
          <w:rFonts w:ascii="Arial" w:hAnsi="Arial"/>
          <w:i/>
          <w:iCs/>
          <w:sz w:val="20"/>
          <w:szCs w:val="20"/>
        </w:rPr>
        <w:t xml:space="preserve"> strany vodorovným </w:t>
      </w:r>
      <w:proofErr w:type="spellStart"/>
      <w:r w:rsidRPr="31B0B1C8">
        <w:rPr>
          <w:rFonts w:ascii="Arial" w:hAnsi="Arial"/>
          <w:i/>
          <w:iCs/>
          <w:sz w:val="20"/>
          <w:szCs w:val="20"/>
        </w:rPr>
        <w:t>držadlem</w:t>
      </w:r>
      <w:proofErr w:type="spellEnd"/>
      <w:r w:rsidRPr="31B0B1C8">
        <w:rPr>
          <w:rFonts w:ascii="Arial" w:hAnsi="Arial"/>
          <w:i/>
          <w:iCs/>
          <w:sz w:val="20"/>
          <w:szCs w:val="20"/>
        </w:rPr>
        <w:t xml:space="preserve">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800 až 900 mm, </w:t>
      </w:r>
      <w:proofErr w:type="spellStart"/>
      <w:r w:rsidRPr="31B0B1C8">
        <w:rPr>
          <w:rFonts w:ascii="Arial" w:hAnsi="Arial"/>
          <w:i/>
          <w:iCs/>
          <w:sz w:val="20"/>
          <w:szCs w:val="20"/>
        </w:rPr>
        <w:t>zámek</w:t>
      </w:r>
      <w:proofErr w:type="spellEnd"/>
      <w:r w:rsidRPr="31B0B1C8">
        <w:rPr>
          <w:rFonts w:ascii="Arial" w:hAnsi="Arial"/>
          <w:i/>
          <w:iCs/>
          <w:sz w:val="20"/>
          <w:szCs w:val="20"/>
        </w:rPr>
        <w:t xml:space="preserve"> </w:t>
      </w:r>
      <w:proofErr w:type="spellStart"/>
      <w:r w:rsidRPr="31B0B1C8">
        <w:rPr>
          <w:rFonts w:ascii="Arial" w:hAnsi="Arial"/>
          <w:i/>
          <w:iCs/>
          <w:sz w:val="20"/>
          <w:szCs w:val="20"/>
        </w:rPr>
        <w:t>dveří</w:t>
      </w:r>
      <w:proofErr w:type="spellEnd"/>
      <w:r w:rsidRPr="31B0B1C8">
        <w:rPr>
          <w:rFonts w:ascii="Arial" w:hAnsi="Arial"/>
          <w:i/>
          <w:iCs/>
          <w:sz w:val="20"/>
          <w:szCs w:val="20"/>
        </w:rPr>
        <w:t xml:space="preserve">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otvíratelný</w:t>
      </w:r>
      <w:proofErr w:type="spellEnd"/>
      <w:r w:rsidRPr="31B0B1C8">
        <w:rPr>
          <w:rFonts w:ascii="Arial" w:hAnsi="Arial"/>
          <w:i/>
          <w:iCs/>
          <w:sz w:val="20"/>
          <w:szCs w:val="20"/>
        </w:rPr>
        <w:t xml:space="preserve"> </w:t>
      </w:r>
      <w:proofErr w:type="spellStart"/>
      <w:r w:rsidRPr="31B0B1C8">
        <w:rPr>
          <w:rFonts w:ascii="Arial" w:hAnsi="Arial"/>
          <w:i/>
          <w:iCs/>
          <w:sz w:val="20"/>
          <w:szCs w:val="20"/>
        </w:rPr>
        <w:t>zvenku</w:t>
      </w:r>
      <w:proofErr w:type="spellEnd"/>
      <w:r w:rsidRPr="31B0B1C8">
        <w:rPr>
          <w:rFonts w:ascii="Arial" w:hAnsi="Arial"/>
          <w:i/>
          <w:iCs/>
          <w:sz w:val="20"/>
          <w:szCs w:val="20"/>
        </w:rPr>
        <w:t>.</w:t>
      </w:r>
    </w:p>
    <w:p w14:paraId="781608BE"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WC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osazené</w:t>
      </w:r>
      <w:proofErr w:type="spellEnd"/>
      <w:r w:rsidRPr="31B0B1C8">
        <w:rPr>
          <w:rFonts w:ascii="Arial" w:hAnsi="Arial"/>
          <w:i/>
          <w:iCs/>
          <w:sz w:val="20"/>
          <w:szCs w:val="20"/>
        </w:rPr>
        <w:t xml:space="preserve"> v osové </w:t>
      </w:r>
      <w:proofErr w:type="spellStart"/>
      <w:r w:rsidRPr="31B0B1C8">
        <w:rPr>
          <w:rFonts w:ascii="Arial" w:hAnsi="Arial"/>
          <w:i/>
          <w:iCs/>
          <w:sz w:val="20"/>
          <w:szCs w:val="20"/>
        </w:rPr>
        <w:t>vzdálenosti</w:t>
      </w:r>
      <w:proofErr w:type="spellEnd"/>
      <w:r w:rsidRPr="31B0B1C8">
        <w:rPr>
          <w:rFonts w:ascii="Arial" w:hAnsi="Arial"/>
          <w:i/>
          <w:iCs/>
          <w:sz w:val="20"/>
          <w:szCs w:val="20"/>
        </w:rPr>
        <w:t xml:space="preserve"> 450 mm od boční </w:t>
      </w:r>
      <w:proofErr w:type="spellStart"/>
      <w:r w:rsidRPr="31B0B1C8">
        <w:rPr>
          <w:rFonts w:ascii="Arial" w:hAnsi="Arial"/>
          <w:i/>
          <w:iCs/>
          <w:sz w:val="20"/>
          <w:szCs w:val="20"/>
        </w:rPr>
        <w:t>stěny</w:t>
      </w:r>
      <w:proofErr w:type="spellEnd"/>
      <w:r w:rsidRPr="31B0B1C8">
        <w:rPr>
          <w:rFonts w:ascii="Arial" w:hAnsi="Arial"/>
          <w:i/>
          <w:iCs/>
          <w:sz w:val="20"/>
          <w:szCs w:val="20"/>
        </w:rPr>
        <w:t xml:space="preserve">. </w:t>
      </w:r>
      <w:proofErr w:type="spellStart"/>
      <w:r w:rsidRPr="31B0B1C8">
        <w:rPr>
          <w:rFonts w:ascii="Arial" w:hAnsi="Arial"/>
          <w:i/>
          <w:iCs/>
          <w:sz w:val="20"/>
          <w:szCs w:val="20"/>
        </w:rPr>
        <w:t>Mezi</w:t>
      </w:r>
      <w:proofErr w:type="spellEnd"/>
      <w:r w:rsidRPr="31B0B1C8">
        <w:rPr>
          <w:rFonts w:ascii="Arial" w:hAnsi="Arial"/>
          <w:i/>
          <w:iCs/>
          <w:sz w:val="20"/>
          <w:szCs w:val="20"/>
        </w:rPr>
        <w:t xml:space="preserve"> </w:t>
      </w:r>
      <w:proofErr w:type="spellStart"/>
      <w:r w:rsidRPr="31B0B1C8">
        <w:rPr>
          <w:rFonts w:ascii="Arial" w:hAnsi="Arial"/>
          <w:i/>
          <w:iCs/>
          <w:sz w:val="20"/>
          <w:szCs w:val="20"/>
        </w:rPr>
        <w:t>čelem</w:t>
      </w:r>
      <w:proofErr w:type="spellEnd"/>
      <w:r w:rsidRPr="31B0B1C8">
        <w:rPr>
          <w:rFonts w:ascii="Arial" w:hAnsi="Arial"/>
          <w:i/>
          <w:iCs/>
          <w:sz w:val="20"/>
          <w:szCs w:val="20"/>
        </w:rPr>
        <w:t xml:space="preserve"> WC a zadní </w:t>
      </w:r>
      <w:proofErr w:type="spellStart"/>
      <w:r w:rsidRPr="31B0B1C8">
        <w:rPr>
          <w:rFonts w:ascii="Arial" w:hAnsi="Arial"/>
          <w:i/>
          <w:iCs/>
          <w:sz w:val="20"/>
          <w:szCs w:val="20"/>
        </w:rPr>
        <w:t>stěnou</w:t>
      </w:r>
      <w:proofErr w:type="spellEnd"/>
      <w:r w:rsidRPr="31B0B1C8">
        <w:rPr>
          <w:rFonts w:ascii="Arial" w:hAnsi="Arial"/>
          <w:i/>
          <w:iCs/>
          <w:sz w:val="20"/>
          <w:szCs w:val="20"/>
        </w:rPr>
        <w:t xml:space="preserve"> kabíny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minimálně</w:t>
      </w:r>
      <w:proofErr w:type="spellEnd"/>
      <w:r w:rsidRPr="31B0B1C8">
        <w:rPr>
          <w:rFonts w:ascii="Arial" w:hAnsi="Arial"/>
          <w:i/>
          <w:iCs/>
          <w:sz w:val="20"/>
          <w:szCs w:val="20"/>
        </w:rPr>
        <w:t xml:space="preserve"> 700 mm.</w:t>
      </w:r>
    </w:p>
    <w:p w14:paraId="005A5039"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Horní hrana sedadla WC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460 mm nad podlahou.</w:t>
      </w:r>
    </w:p>
    <w:p w14:paraId="23C43D1A" w14:textId="77777777" w:rsidR="006F25B7" w:rsidRPr="00BD7E3E" w:rsidRDefault="31B0B1C8" w:rsidP="31B0B1C8">
      <w:pPr>
        <w:pStyle w:val="EBModrky"/>
        <w:rPr>
          <w:rFonts w:ascii="Arial" w:hAnsi="Arial"/>
          <w:i/>
          <w:iCs/>
          <w:sz w:val="20"/>
          <w:szCs w:val="20"/>
        </w:rPr>
      </w:pPr>
      <w:proofErr w:type="spellStart"/>
      <w:r w:rsidRPr="31B0B1C8">
        <w:rPr>
          <w:rFonts w:ascii="Arial" w:hAnsi="Arial"/>
          <w:i/>
          <w:iCs/>
          <w:sz w:val="20"/>
          <w:szCs w:val="20"/>
        </w:rPr>
        <w:t>Ovládání</w:t>
      </w:r>
      <w:proofErr w:type="spellEnd"/>
      <w:r w:rsidRPr="31B0B1C8">
        <w:rPr>
          <w:rFonts w:ascii="Arial" w:hAnsi="Arial"/>
          <w:i/>
          <w:iCs/>
          <w:sz w:val="20"/>
          <w:szCs w:val="20"/>
        </w:rPr>
        <w:t xml:space="preserve"> </w:t>
      </w:r>
      <w:proofErr w:type="spellStart"/>
      <w:r w:rsidRPr="31B0B1C8">
        <w:rPr>
          <w:rFonts w:ascii="Arial" w:hAnsi="Arial"/>
          <w:i/>
          <w:iCs/>
          <w:sz w:val="20"/>
          <w:szCs w:val="20"/>
        </w:rPr>
        <w:t>splachovacího</w:t>
      </w:r>
      <w:proofErr w:type="spellEnd"/>
      <w:r w:rsidRPr="31B0B1C8">
        <w:rPr>
          <w:rFonts w:ascii="Arial" w:hAnsi="Arial"/>
          <w:i/>
          <w:iCs/>
          <w:sz w:val="20"/>
          <w:szCs w:val="20"/>
        </w:rPr>
        <w:t xml:space="preserve"> </w:t>
      </w:r>
      <w:proofErr w:type="spellStart"/>
      <w:r w:rsidRPr="31B0B1C8">
        <w:rPr>
          <w:rFonts w:ascii="Arial" w:hAnsi="Arial"/>
          <w:i/>
          <w:iCs/>
          <w:sz w:val="20"/>
          <w:szCs w:val="20"/>
        </w:rPr>
        <w:t>zařízení</w:t>
      </w:r>
      <w:proofErr w:type="spellEnd"/>
      <w:r w:rsidRPr="31B0B1C8">
        <w:rPr>
          <w:rFonts w:ascii="Arial" w:hAnsi="Arial"/>
          <w:i/>
          <w:iCs/>
          <w:sz w:val="20"/>
          <w:szCs w:val="20"/>
        </w:rPr>
        <w:t xml:space="preserve">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umístěné</w:t>
      </w:r>
      <w:proofErr w:type="spellEnd"/>
      <w:r w:rsidRPr="31B0B1C8">
        <w:rPr>
          <w:rFonts w:ascii="Arial" w:hAnsi="Arial"/>
          <w:i/>
          <w:iCs/>
          <w:sz w:val="20"/>
          <w:szCs w:val="20"/>
        </w:rPr>
        <w:t xml:space="preserve"> v dosahu na </w:t>
      </w:r>
      <w:proofErr w:type="spellStart"/>
      <w:r w:rsidRPr="31B0B1C8">
        <w:rPr>
          <w:rFonts w:ascii="Arial" w:hAnsi="Arial"/>
          <w:i/>
          <w:iCs/>
          <w:sz w:val="20"/>
          <w:szCs w:val="20"/>
        </w:rPr>
        <w:t>straně</w:t>
      </w:r>
      <w:proofErr w:type="spellEnd"/>
      <w:r w:rsidRPr="31B0B1C8">
        <w:rPr>
          <w:rFonts w:ascii="Arial" w:hAnsi="Arial"/>
          <w:i/>
          <w:iCs/>
          <w:sz w:val="20"/>
          <w:szCs w:val="20"/>
        </w:rPr>
        <w:t xml:space="preserve">, </w:t>
      </w:r>
      <w:proofErr w:type="spellStart"/>
      <w:r w:rsidRPr="31B0B1C8">
        <w:rPr>
          <w:rFonts w:ascii="Arial" w:hAnsi="Arial"/>
          <w:i/>
          <w:iCs/>
          <w:sz w:val="20"/>
          <w:szCs w:val="20"/>
        </w:rPr>
        <w:t>ze</w:t>
      </w:r>
      <w:proofErr w:type="spellEnd"/>
      <w:r w:rsidRPr="31B0B1C8">
        <w:rPr>
          <w:rFonts w:ascii="Arial" w:hAnsi="Arial"/>
          <w:i/>
          <w:iCs/>
          <w:sz w:val="20"/>
          <w:szCs w:val="20"/>
        </w:rPr>
        <w:t xml:space="preserve"> </w:t>
      </w:r>
      <w:proofErr w:type="spellStart"/>
      <w:r w:rsidRPr="31B0B1C8">
        <w:rPr>
          <w:rFonts w:ascii="Arial" w:hAnsi="Arial"/>
          <w:i/>
          <w:iCs/>
          <w:sz w:val="20"/>
          <w:szCs w:val="20"/>
        </w:rPr>
        <w:t>které</w:t>
      </w:r>
      <w:proofErr w:type="spellEnd"/>
      <w:r w:rsidRPr="31B0B1C8">
        <w:rPr>
          <w:rFonts w:ascii="Arial" w:hAnsi="Arial"/>
          <w:i/>
          <w:iCs/>
          <w:sz w:val="20"/>
          <w:szCs w:val="20"/>
        </w:rPr>
        <w:t xml:space="preserve"> je </w:t>
      </w:r>
      <w:proofErr w:type="spellStart"/>
      <w:r w:rsidRPr="31B0B1C8">
        <w:rPr>
          <w:rFonts w:ascii="Arial" w:hAnsi="Arial"/>
          <w:i/>
          <w:iCs/>
          <w:sz w:val="20"/>
          <w:szCs w:val="20"/>
        </w:rPr>
        <w:t>volný</w:t>
      </w:r>
      <w:proofErr w:type="spellEnd"/>
      <w:r w:rsidRPr="31B0B1C8">
        <w:rPr>
          <w:rFonts w:ascii="Arial" w:hAnsi="Arial"/>
          <w:i/>
          <w:iCs/>
          <w:sz w:val="20"/>
          <w:szCs w:val="20"/>
        </w:rPr>
        <w:t xml:space="preserve"> </w:t>
      </w:r>
      <w:proofErr w:type="spellStart"/>
      <w:r w:rsidRPr="31B0B1C8">
        <w:rPr>
          <w:rFonts w:ascii="Arial" w:hAnsi="Arial"/>
          <w:i/>
          <w:iCs/>
          <w:sz w:val="20"/>
          <w:szCs w:val="20"/>
        </w:rPr>
        <w:t>přístup</w:t>
      </w:r>
      <w:proofErr w:type="spellEnd"/>
      <w:r w:rsidRPr="31B0B1C8">
        <w:rPr>
          <w:rFonts w:ascii="Arial" w:hAnsi="Arial"/>
          <w:i/>
          <w:iCs/>
          <w:sz w:val="20"/>
          <w:szCs w:val="20"/>
        </w:rPr>
        <w:t xml:space="preserve"> k WC, nebo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v dosahu osoby </w:t>
      </w:r>
      <w:proofErr w:type="spellStart"/>
      <w:r w:rsidRPr="31B0B1C8">
        <w:rPr>
          <w:rFonts w:ascii="Arial" w:hAnsi="Arial"/>
          <w:i/>
          <w:iCs/>
          <w:sz w:val="20"/>
          <w:szCs w:val="20"/>
        </w:rPr>
        <w:t>sedící</w:t>
      </w:r>
      <w:proofErr w:type="spellEnd"/>
      <w:r w:rsidRPr="31B0B1C8">
        <w:rPr>
          <w:rFonts w:ascii="Arial" w:hAnsi="Arial"/>
          <w:i/>
          <w:iCs/>
          <w:sz w:val="20"/>
          <w:szCs w:val="20"/>
        </w:rPr>
        <w:t xml:space="preserve"> na WC, vždy </w:t>
      </w:r>
      <w:proofErr w:type="spellStart"/>
      <w:r w:rsidRPr="31B0B1C8">
        <w:rPr>
          <w:rFonts w:ascii="Arial" w:hAnsi="Arial"/>
          <w:i/>
          <w:iCs/>
          <w:sz w:val="20"/>
          <w:szCs w:val="20"/>
        </w:rPr>
        <w:t>maximálně</w:t>
      </w:r>
      <w:proofErr w:type="spellEnd"/>
      <w:r w:rsidRPr="31B0B1C8">
        <w:rPr>
          <w:rFonts w:ascii="Arial" w:hAnsi="Arial"/>
          <w:i/>
          <w:iCs/>
          <w:sz w:val="20"/>
          <w:szCs w:val="20"/>
        </w:rPr>
        <w:t xml:space="preserve"> 1200 mm nad podlahou.</w:t>
      </w:r>
    </w:p>
    <w:p w14:paraId="3A68D03C"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Po </w:t>
      </w:r>
      <w:proofErr w:type="spellStart"/>
      <w:r w:rsidRPr="31B0B1C8">
        <w:rPr>
          <w:rFonts w:ascii="Arial" w:hAnsi="Arial"/>
          <w:i/>
          <w:iCs/>
          <w:sz w:val="20"/>
          <w:szCs w:val="20"/>
        </w:rPr>
        <w:t>obou</w:t>
      </w:r>
      <w:proofErr w:type="spellEnd"/>
      <w:r w:rsidRPr="31B0B1C8">
        <w:rPr>
          <w:rFonts w:ascii="Arial" w:hAnsi="Arial"/>
          <w:i/>
          <w:iCs/>
          <w:sz w:val="20"/>
          <w:szCs w:val="20"/>
        </w:rPr>
        <w:t xml:space="preserve"> stranách WC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držadla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vzájemné</w:t>
      </w:r>
      <w:proofErr w:type="spellEnd"/>
      <w:r w:rsidRPr="31B0B1C8">
        <w:rPr>
          <w:rFonts w:ascii="Arial" w:hAnsi="Arial"/>
          <w:i/>
          <w:iCs/>
          <w:sz w:val="20"/>
          <w:szCs w:val="20"/>
        </w:rPr>
        <w:t xml:space="preserve"> </w:t>
      </w:r>
      <w:proofErr w:type="spellStart"/>
      <w:r w:rsidRPr="31B0B1C8">
        <w:rPr>
          <w:rFonts w:ascii="Arial" w:hAnsi="Arial"/>
          <w:i/>
          <w:iCs/>
          <w:sz w:val="20"/>
          <w:szCs w:val="20"/>
        </w:rPr>
        <w:t>vzdálenosti</w:t>
      </w:r>
      <w:proofErr w:type="spellEnd"/>
      <w:r w:rsidRPr="31B0B1C8">
        <w:rPr>
          <w:rFonts w:ascii="Arial" w:hAnsi="Arial"/>
          <w:i/>
          <w:iCs/>
          <w:sz w:val="20"/>
          <w:szCs w:val="20"/>
        </w:rPr>
        <w:t xml:space="preserve"> 600 mm a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800 mm nad podlahou. U WC s </w:t>
      </w:r>
      <w:proofErr w:type="spellStart"/>
      <w:r w:rsidRPr="31B0B1C8">
        <w:rPr>
          <w:rFonts w:ascii="Arial" w:hAnsi="Arial"/>
          <w:i/>
          <w:iCs/>
          <w:sz w:val="20"/>
          <w:szCs w:val="20"/>
        </w:rPr>
        <w:t>přístupem</w:t>
      </w:r>
      <w:proofErr w:type="spellEnd"/>
      <w:r w:rsidRPr="31B0B1C8">
        <w:rPr>
          <w:rFonts w:ascii="Arial" w:hAnsi="Arial"/>
          <w:i/>
          <w:iCs/>
          <w:sz w:val="20"/>
          <w:szCs w:val="20"/>
        </w:rPr>
        <w:t xml:space="preserve"> </w:t>
      </w:r>
      <w:proofErr w:type="spellStart"/>
      <w:r w:rsidRPr="31B0B1C8">
        <w:rPr>
          <w:rFonts w:ascii="Arial" w:hAnsi="Arial"/>
          <w:i/>
          <w:iCs/>
          <w:sz w:val="20"/>
          <w:szCs w:val="20"/>
        </w:rPr>
        <w:t>pouze</w:t>
      </w:r>
      <w:proofErr w:type="spellEnd"/>
      <w:r w:rsidRPr="31B0B1C8">
        <w:rPr>
          <w:rFonts w:ascii="Arial" w:hAnsi="Arial"/>
          <w:i/>
          <w:iCs/>
          <w:sz w:val="20"/>
          <w:szCs w:val="20"/>
        </w:rPr>
        <w:t xml:space="preserve"> z jednej strany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držadlo na </w:t>
      </w:r>
      <w:proofErr w:type="spellStart"/>
      <w:r w:rsidRPr="31B0B1C8">
        <w:rPr>
          <w:rFonts w:ascii="Arial" w:hAnsi="Arial"/>
          <w:i/>
          <w:iCs/>
          <w:sz w:val="20"/>
          <w:szCs w:val="20"/>
        </w:rPr>
        <w:t>straně</w:t>
      </w:r>
      <w:proofErr w:type="spellEnd"/>
      <w:r w:rsidRPr="31B0B1C8">
        <w:rPr>
          <w:rFonts w:ascii="Arial" w:hAnsi="Arial"/>
          <w:i/>
          <w:iCs/>
          <w:sz w:val="20"/>
          <w:szCs w:val="20"/>
        </w:rPr>
        <w:t xml:space="preserve"> </w:t>
      </w:r>
      <w:proofErr w:type="spellStart"/>
      <w:r w:rsidRPr="31B0B1C8">
        <w:rPr>
          <w:rFonts w:ascii="Arial" w:hAnsi="Arial"/>
          <w:i/>
          <w:iCs/>
          <w:sz w:val="20"/>
          <w:szCs w:val="20"/>
        </w:rPr>
        <w:t>přístupu</w:t>
      </w:r>
      <w:proofErr w:type="spellEnd"/>
      <w:r w:rsidRPr="31B0B1C8">
        <w:rPr>
          <w:rFonts w:ascii="Arial" w:hAnsi="Arial"/>
          <w:i/>
          <w:iCs/>
          <w:sz w:val="20"/>
          <w:szCs w:val="20"/>
        </w:rPr>
        <w:t xml:space="preserve"> sklopné a WC musí </w:t>
      </w:r>
      <w:proofErr w:type="spellStart"/>
      <w:r w:rsidRPr="31B0B1C8">
        <w:rPr>
          <w:rFonts w:ascii="Arial" w:hAnsi="Arial"/>
          <w:i/>
          <w:iCs/>
          <w:sz w:val="20"/>
          <w:szCs w:val="20"/>
        </w:rPr>
        <w:t>přesahovat</w:t>
      </w:r>
      <w:proofErr w:type="spellEnd"/>
      <w:r w:rsidRPr="31B0B1C8">
        <w:rPr>
          <w:rFonts w:ascii="Arial" w:hAnsi="Arial"/>
          <w:i/>
          <w:iCs/>
          <w:sz w:val="20"/>
          <w:szCs w:val="20"/>
        </w:rPr>
        <w:t xml:space="preserve"> o 100 mm. držadlo na opačné </w:t>
      </w:r>
      <w:proofErr w:type="spellStart"/>
      <w:r w:rsidRPr="31B0B1C8">
        <w:rPr>
          <w:rFonts w:ascii="Arial" w:hAnsi="Arial"/>
          <w:i/>
          <w:iCs/>
          <w:sz w:val="20"/>
          <w:szCs w:val="20"/>
        </w:rPr>
        <w:t>straně</w:t>
      </w:r>
      <w:proofErr w:type="spellEnd"/>
      <w:r w:rsidRPr="31B0B1C8">
        <w:rPr>
          <w:rFonts w:ascii="Arial" w:hAnsi="Arial"/>
          <w:i/>
          <w:iCs/>
          <w:sz w:val="20"/>
          <w:szCs w:val="20"/>
        </w:rPr>
        <w:t xml:space="preserve"> WC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pevné a musí </w:t>
      </w:r>
      <w:proofErr w:type="spellStart"/>
      <w:r w:rsidRPr="31B0B1C8">
        <w:rPr>
          <w:rFonts w:ascii="Arial" w:hAnsi="Arial"/>
          <w:i/>
          <w:iCs/>
          <w:sz w:val="20"/>
          <w:szCs w:val="20"/>
        </w:rPr>
        <w:t>přesahovat</w:t>
      </w:r>
      <w:proofErr w:type="spellEnd"/>
      <w:r w:rsidRPr="31B0B1C8">
        <w:rPr>
          <w:rFonts w:ascii="Arial" w:hAnsi="Arial"/>
          <w:i/>
          <w:iCs/>
          <w:sz w:val="20"/>
          <w:szCs w:val="20"/>
        </w:rPr>
        <w:t xml:space="preserve"> o 200 mm.</w:t>
      </w:r>
    </w:p>
    <w:p w14:paraId="62096217" w14:textId="77777777" w:rsidR="006F25B7" w:rsidRPr="00BD7E3E" w:rsidRDefault="31B0B1C8" w:rsidP="31B0B1C8">
      <w:pPr>
        <w:pStyle w:val="EBModrky"/>
        <w:rPr>
          <w:rFonts w:ascii="Arial" w:hAnsi="Arial"/>
          <w:i/>
          <w:iCs/>
          <w:sz w:val="20"/>
          <w:szCs w:val="20"/>
        </w:rPr>
      </w:pPr>
      <w:proofErr w:type="spellStart"/>
      <w:r w:rsidRPr="31B0B1C8">
        <w:rPr>
          <w:rFonts w:ascii="Arial" w:hAnsi="Arial"/>
          <w:i/>
          <w:iCs/>
          <w:sz w:val="20"/>
          <w:szCs w:val="20"/>
        </w:rPr>
        <w:t>Vedle</w:t>
      </w:r>
      <w:proofErr w:type="spellEnd"/>
      <w:r w:rsidRPr="31B0B1C8">
        <w:rPr>
          <w:rFonts w:ascii="Arial" w:hAnsi="Arial"/>
          <w:i/>
          <w:iCs/>
          <w:sz w:val="20"/>
          <w:szCs w:val="20"/>
        </w:rPr>
        <w:t xml:space="preserve"> umývadla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aspoň jedno </w:t>
      </w:r>
      <w:proofErr w:type="spellStart"/>
      <w:r w:rsidRPr="31B0B1C8">
        <w:rPr>
          <w:rFonts w:ascii="Arial" w:hAnsi="Arial"/>
          <w:i/>
          <w:iCs/>
          <w:sz w:val="20"/>
          <w:szCs w:val="20"/>
        </w:rPr>
        <w:t>svislé</w:t>
      </w:r>
      <w:proofErr w:type="spellEnd"/>
      <w:r w:rsidRPr="31B0B1C8">
        <w:rPr>
          <w:rFonts w:ascii="Arial" w:hAnsi="Arial"/>
          <w:i/>
          <w:iCs/>
          <w:sz w:val="20"/>
          <w:szCs w:val="20"/>
        </w:rPr>
        <w:t xml:space="preserve"> držadlo </w:t>
      </w:r>
      <w:proofErr w:type="spellStart"/>
      <w:r w:rsidRPr="31B0B1C8">
        <w:rPr>
          <w:rFonts w:ascii="Arial" w:hAnsi="Arial"/>
          <w:i/>
          <w:iCs/>
          <w:sz w:val="20"/>
          <w:szCs w:val="20"/>
        </w:rPr>
        <w:t>délky</w:t>
      </w:r>
      <w:proofErr w:type="spellEnd"/>
      <w:r w:rsidRPr="31B0B1C8">
        <w:rPr>
          <w:rFonts w:ascii="Arial" w:hAnsi="Arial"/>
          <w:i/>
          <w:iCs/>
          <w:sz w:val="20"/>
          <w:szCs w:val="20"/>
        </w:rPr>
        <w:t xml:space="preserve"> </w:t>
      </w:r>
      <w:proofErr w:type="spellStart"/>
      <w:r w:rsidRPr="31B0B1C8">
        <w:rPr>
          <w:rFonts w:ascii="Arial" w:hAnsi="Arial"/>
          <w:i/>
          <w:iCs/>
          <w:sz w:val="20"/>
          <w:szCs w:val="20"/>
        </w:rPr>
        <w:t>minimálně</w:t>
      </w:r>
      <w:proofErr w:type="spellEnd"/>
      <w:r w:rsidRPr="31B0B1C8">
        <w:rPr>
          <w:rFonts w:ascii="Arial" w:hAnsi="Arial"/>
          <w:i/>
          <w:iCs/>
          <w:sz w:val="20"/>
          <w:szCs w:val="20"/>
        </w:rPr>
        <w:t xml:space="preserve"> 500 mm.</w:t>
      </w:r>
    </w:p>
    <w:p w14:paraId="1D04F376"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Umývadlo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opatřené</w:t>
      </w:r>
      <w:proofErr w:type="spellEnd"/>
      <w:r w:rsidRPr="31B0B1C8">
        <w:rPr>
          <w:rFonts w:ascii="Arial" w:hAnsi="Arial"/>
          <w:i/>
          <w:iCs/>
          <w:sz w:val="20"/>
          <w:szCs w:val="20"/>
        </w:rPr>
        <w:t xml:space="preserve"> stojankovou výtokovou </w:t>
      </w:r>
      <w:proofErr w:type="spellStart"/>
      <w:r w:rsidRPr="31B0B1C8">
        <w:rPr>
          <w:rFonts w:ascii="Arial" w:hAnsi="Arial"/>
          <w:i/>
          <w:iCs/>
          <w:sz w:val="20"/>
          <w:szCs w:val="20"/>
        </w:rPr>
        <w:t>baterii</w:t>
      </w:r>
      <w:proofErr w:type="spellEnd"/>
      <w:r w:rsidRPr="31B0B1C8">
        <w:rPr>
          <w:rFonts w:ascii="Arial" w:hAnsi="Arial"/>
          <w:i/>
          <w:iCs/>
          <w:sz w:val="20"/>
          <w:szCs w:val="20"/>
        </w:rPr>
        <w:t xml:space="preserve"> s pákovým ovládaním.</w:t>
      </w:r>
    </w:p>
    <w:p w14:paraId="61FCA6F2"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Horní hrana umývadla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800 mm; </w:t>
      </w:r>
      <w:proofErr w:type="spellStart"/>
      <w:r w:rsidRPr="31B0B1C8">
        <w:rPr>
          <w:rFonts w:ascii="Arial" w:hAnsi="Arial"/>
          <w:i/>
          <w:iCs/>
          <w:sz w:val="20"/>
          <w:szCs w:val="20"/>
        </w:rPr>
        <w:t>umístění</w:t>
      </w:r>
      <w:proofErr w:type="spellEnd"/>
      <w:r w:rsidRPr="31B0B1C8">
        <w:rPr>
          <w:rFonts w:ascii="Arial" w:hAnsi="Arial"/>
          <w:i/>
          <w:iCs/>
          <w:sz w:val="20"/>
          <w:szCs w:val="20"/>
        </w:rPr>
        <w:t xml:space="preserve"> umývadla musí </w:t>
      </w:r>
      <w:proofErr w:type="spellStart"/>
      <w:r w:rsidRPr="31B0B1C8">
        <w:rPr>
          <w:rFonts w:ascii="Arial" w:hAnsi="Arial"/>
          <w:i/>
          <w:iCs/>
          <w:sz w:val="20"/>
          <w:szCs w:val="20"/>
        </w:rPr>
        <w:t>umožnit</w:t>
      </w:r>
      <w:proofErr w:type="spellEnd"/>
      <w:r w:rsidRPr="31B0B1C8">
        <w:rPr>
          <w:rFonts w:ascii="Arial" w:hAnsi="Arial"/>
          <w:i/>
          <w:iCs/>
          <w:sz w:val="20"/>
          <w:szCs w:val="20"/>
        </w:rPr>
        <w:t xml:space="preserve"> </w:t>
      </w:r>
      <w:proofErr w:type="spellStart"/>
      <w:r w:rsidRPr="31B0B1C8">
        <w:rPr>
          <w:rFonts w:ascii="Arial" w:hAnsi="Arial"/>
          <w:i/>
          <w:iCs/>
          <w:sz w:val="20"/>
          <w:szCs w:val="20"/>
        </w:rPr>
        <w:t>podjezd</w:t>
      </w:r>
      <w:proofErr w:type="spellEnd"/>
      <w:r w:rsidRPr="31B0B1C8">
        <w:rPr>
          <w:rFonts w:ascii="Arial" w:hAnsi="Arial"/>
          <w:i/>
          <w:iCs/>
          <w:sz w:val="20"/>
          <w:szCs w:val="20"/>
        </w:rPr>
        <w:t xml:space="preserve"> osoby na vozíčku.</w:t>
      </w:r>
    </w:p>
    <w:p w14:paraId="349D6AC8" w14:textId="77777777" w:rsidR="006F25B7" w:rsidRPr="00BD7E3E" w:rsidRDefault="31B0B1C8" w:rsidP="31B0B1C8">
      <w:pPr>
        <w:pStyle w:val="EBModrky"/>
        <w:rPr>
          <w:rFonts w:ascii="Arial" w:hAnsi="Arial"/>
          <w:i/>
          <w:iCs/>
          <w:sz w:val="20"/>
          <w:szCs w:val="20"/>
        </w:rPr>
      </w:pPr>
      <w:r w:rsidRPr="31B0B1C8">
        <w:rPr>
          <w:rFonts w:ascii="Arial" w:hAnsi="Arial"/>
          <w:i/>
          <w:iCs/>
          <w:sz w:val="20"/>
          <w:szCs w:val="20"/>
        </w:rPr>
        <w:t xml:space="preserve">V dosahu z WC, a to </w:t>
      </w:r>
      <w:proofErr w:type="spellStart"/>
      <w:r w:rsidRPr="31B0B1C8">
        <w:rPr>
          <w:rFonts w:ascii="Arial" w:hAnsi="Arial"/>
          <w:i/>
          <w:iCs/>
          <w:sz w:val="20"/>
          <w:szCs w:val="20"/>
        </w:rPr>
        <w:t>ve</w:t>
      </w:r>
      <w:proofErr w:type="spellEnd"/>
      <w:r w:rsidRPr="31B0B1C8">
        <w:rPr>
          <w:rFonts w:ascii="Arial" w:hAnsi="Arial"/>
          <w:i/>
          <w:iCs/>
          <w:sz w:val="20"/>
          <w:szCs w:val="20"/>
        </w:rPr>
        <w:t xml:space="preserve"> </w:t>
      </w:r>
      <w:proofErr w:type="spellStart"/>
      <w:r w:rsidRPr="31B0B1C8">
        <w:rPr>
          <w:rFonts w:ascii="Arial" w:hAnsi="Arial"/>
          <w:i/>
          <w:iCs/>
          <w:sz w:val="20"/>
          <w:szCs w:val="20"/>
        </w:rPr>
        <w:t>výšce</w:t>
      </w:r>
      <w:proofErr w:type="spellEnd"/>
      <w:r w:rsidRPr="31B0B1C8">
        <w:rPr>
          <w:rFonts w:ascii="Arial" w:hAnsi="Arial"/>
          <w:i/>
          <w:iCs/>
          <w:sz w:val="20"/>
          <w:szCs w:val="20"/>
        </w:rPr>
        <w:t xml:space="preserve"> 600 až 1200 mm nad podlahou, a </w:t>
      </w:r>
      <w:proofErr w:type="spellStart"/>
      <w:r w:rsidRPr="31B0B1C8">
        <w:rPr>
          <w:rFonts w:ascii="Arial" w:hAnsi="Arial"/>
          <w:i/>
          <w:iCs/>
          <w:sz w:val="20"/>
          <w:szCs w:val="20"/>
        </w:rPr>
        <w:t>taky</w:t>
      </w:r>
      <w:proofErr w:type="spellEnd"/>
      <w:r w:rsidRPr="31B0B1C8">
        <w:rPr>
          <w:rFonts w:ascii="Arial" w:hAnsi="Arial"/>
          <w:i/>
          <w:iCs/>
          <w:sz w:val="20"/>
          <w:szCs w:val="20"/>
        </w:rPr>
        <w:t xml:space="preserve"> v dosahu z podlahy, a to </w:t>
      </w:r>
      <w:proofErr w:type="spellStart"/>
      <w:r w:rsidRPr="31B0B1C8">
        <w:rPr>
          <w:rFonts w:ascii="Arial" w:hAnsi="Arial"/>
          <w:i/>
          <w:iCs/>
          <w:sz w:val="20"/>
          <w:szCs w:val="20"/>
        </w:rPr>
        <w:t>maximálně</w:t>
      </w:r>
      <w:proofErr w:type="spellEnd"/>
      <w:r w:rsidRPr="31B0B1C8">
        <w:rPr>
          <w:rFonts w:ascii="Arial" w:hAnsi="Arial"/>
          <w:i/>
          <w:iCs/>
          <w:sz w:val="20"/>
          <w:szCs w:val="20"/>
        </w:rPr>
        <w:t xml:space="preserve"> 150 mm nad podlahou, musí </w:t>
      </w:r>
      <w:proofErr w:type="spellStart"/>
      <w:r w:rsidRPr="31B0B1C8">
        <w:rPr>
          <w:rFonts w:ascii="Arial" w:hAnsi="Arial"/>
          <w:i/>
          <w:iCs/>
          <w:sz w:val="20"/>
          <w:szCs w:val="20"/>
        </w:rPr>
        <w:t>být</w:t>
      </w:r>
      <w:proofErr w:type="spellEnd"/>
      <w:r w:rsidRPr="31B0B1C8">
        <w:rPr>
          <w:rFonts w:ascii="Arial" w:hAnsi="Arial"/>
          <w:i/>
          <w:iCs/>
          <w:sz w:val="20"/>
          <w:szCs w:val="20"/>
        </w:rPr>
        <w:t xml:space="preserve"> ovládač </w:t>
      </w:r>
      <w:proofErr w:type="spellStart"/>
      <w:r w:rsidRPr="31B0B1C8">
        <w:rPr>
          <w:rFonts w:ascii="Arial" w:hAnsi="Arial"/>
          <w:i/>
          <w:iCs/>
          <w:sz w:val="20"/>
          <w:szCs w:val="20"/>
        </w:rPr>
        <w:t>signalizačního</w:t>
      </w:r>
      <w:proofErr w:type="spellEnd"/>
      <w:r w:rsidRPr="31B0B1C8">
        <w:rPr>
          <w:rFonts w:ascii="Arial" w:hAnsi="Arial"/>
          <w:i/>
          <w:iCs/>
          <w:sz w:val="20"/>
          <w:szCs w:val="20"/>
        </w:rPr>
        <w:t xml:space="preserve"> systému </w:t>
      </w:r>
      <w:proofErr w:type="spellStart"/>
      <w:r w:rsidRPr="31B0B1C8">
        <w:rPr>
          <w:rFonts w:ascii="Arial" w:hAnsi="Arial"/>
          <w:i/>
          <w:iCs/>
          <w:sz w:val="20"/>
          <w:szCs w:val="20"/>
        </w:rPr>
        <w:t>nouzového</w:t>
      </w:r>
      <w:proofErr w:type="spellEnd"/>
      <w:r w:rsidRPr="31B0B1C8">
        <w:rPr>
          <w:rFonts w:ascii="Arial" w:hAnsi="Arial"/>
          <w:i/>
          <w:iCs/>
          <w:sz w:val="20"/>
          <w:szCs w:val="20"/>
        </w:rPr>
        <w:t xml:space="preserve"> </w:t>
      </w:r>
      <w:proofErr w:type="spellStart"/>
      <w:r w:rsidRPr="31B0B1C8">
        <w:rPr>
          <w:rFonts w:ascii="Arial" w:hAnsi="Arial"/>
          <w:i/>
          <w:iCs/>
          <w:sz w:val="20"/>
          <w:szCs w:val="20"/>
        </w:rPr>
        <w:t>volání</w:t>
      </w:r>
      <w:proofErr w:type="spellEnd"/>
      <w:r w:rsidRPr="31B0B1C8">
        <w:rPr>
          <w:rFonts w:ascii="Arial" w:hAnsi="Arial"/>
          <w:i/>
          <w:iCs/>
          <w:sz w:val="20"/>
          <w:szCs w:val="20"/>
        </w:rPr>
        <w:t>.</w:t>
      </w:r>
    </w:p>
    <w:p w14:paraId="230C914A" w14:textId="16163E78" w:rsidR="001329E7" w:rsidRPr="00A75B6A" w:rsidRDefault="001329E7" w:rsidP="006F25B7">
      <w:pPr>
        <w:tabs>
          <w:tab w:val="left" w:pos="2835"/>
          <w:tab w:val="left" w:pos="3119"/>
          <w:tab w:val="left" w:pos="3828"/>
          <w:tab w:val="right" w:pos="7938"/>
        </w:tabs>
        <w:ind w:left="1134"/>
        <w:rPr>
          <w:rFonts w:cs="Arial"/>
        </w:rPr>
      </w:pPr>
    </w:p>
    <w:p w14:paraId="7D3032B1" w14:textId="77777777" w:rsidR="001329E7" w:rsidRPr="0027432C" w:rsidRDefault="001329E7" w:rsidP="00A12621">
      <w:pPr>
        <w:pStyle w:val="Odstavecseseznamem"/>
        <w:ind w:left="1494"/>
      </w:pPr>
    </w:p>
    <w:p w14:paraId="186D5836" w14:textId="0A7FABC0" w:rsidR="0051158E" w:rsidRPr="0027432C" w:rsidRDefault="31B0B1C8" w:rsidP="00D731EE">
      <w:pPr>
        <w:pStyle w:val="Odstavecseseznamem"/>
        <w:numPr>
          <w:ilvl w:val="0"/>
          <w:numId w:val="178"/>
        </w:numPr>
      </w:pPr>
      <w:r w:rsidRPr="31B0B1C8">
        <w:rPr>
          <w:b/>
          <w:bCs/>
          <w:u w:val="single"/>
        </w:rPr>
        <w:t xml:space="preserve">Informace o tom, zda a v jakých částech dokumentace jsou zohledněny podmínky závazných stanovisek dotčených orgánů </w:t>
      </w:r>
    </w:p>
    <w:p w14:paraId="4116C3E5" w14:textId="47C777F3" w:rsidR="0051158E" w:rsidRDefault="0051158E" w:rsidP="0051158E">
      <w:pPr>
        <w:pStyle w:val="Odstavecseseznamem"/>
        <w:ind w:left="1494"/>
      </w:pPr>
    </w:p>
    <w:p w14:paraId="498696B8" w14:textId="77777777" w:rsidR="0027432C" w:rsidRPr="00C53388" w:rsidRDefault="31B0B1C8" w:rsidP="31B0B1C8">
      <w:pPr>
        <w:tabs>
          <w:tab w:val="left" w:pos="851"/>
        </w:tabs>
        <w:ind w:left="1211"/>
        <w:rPr>
          <w:i/>
          <w:iCs/>
          <w:lang w:eastAsia="zh-CN"/>
        </w:rPr>
      </w:pPr>
      <w:r w:rsidRPr="31B0B1C8">
        <w:rPr>
          <w:i/>
          <w:iCs/>
        </w:rPr>
        <w:t xml:space="preserve">Vyjádření dotčených orgánů a organizací vč. rekapitulace zohlednění zapracování podmínek závazných stanovisek dotčených orgánů do projektové dokumentace jsou uvedeny v části E. Dokladová část. </w:t>
      </w:r>
    </w:p>
    <w:p w14:paraId="7107147D" w14:textId="37A9F6FF" w:rsidR="0027432C" w:rsidRDefault="0027432C" w:rsidP="0051158E">
      <w:pPr>
        <w:pStyle w:val="Odstavecseseznamem"/>
        <w:ind w:left="1494"/>
      </w:pPr>
    </w:p>
    <w:p w14:paraId="0E756A95" w14:textId="77777777" w:rsidR="0027432C" w:rsidRPr="0051158E" w:rsidRDefault="0027432C" w:rsidP="0051158E">
      <w:pPr>
        <w:pStyle w:val="Odstavecseseznamem"/>
        <w:ind w:left="1494"/>
      </w:pPr>
    </w:p>
    <w:p w14:paraId="255B877D" w14:textId="2505B898" w:rsidR="0051158E" w:rsidRPr="00774B9B" w:rsidRDefault="31B0B1C8" w:rsidP="00D731EE">
      <w:pPr>
        <w:pStyle w:val="Odstavecseseznamem"/>
        <w:numPr>
          <w:ilvl w:val="0"/>
          <w:numId w:val="178"/>
        </w:numPr>
      </w:pPr>
      <w:r w:rsidRPr="31B0B1C8">
        <w:rPr>
          <w:b/>
          <w:bCs/>
          <w:u w:val="single"/>
        </w:rPr>
        <w:t xml:space="preserve">Ochrana stavby podle jiných právních předpisů </w:t>
      </w:r>
    </w:p>
    <w:p w14:paraId="5095A4A4" w14:textId="513AD71C" w:rsidR="00A12621" w:rsidRDefault="00A12621" w:rsidP="00A12621">
      <w:pPr>
        <w:pStyle w:val="Odstavecseseznamem"/>
      </w:pPr>
    </w:p>
    <w:p w14:paraId="25159B44" w14:textId="2237BB61" w:rsidR="00CD2635" w:rsidRPr="00CD2635" w:rsidRDefault="31B0B1C8" w:rsidP="00CD2635">
      <w:pPr>
        <w:ind w:left="1276"/>
        <w:jc w:val="left"/>
        <w:rPr>
          <w:rFonts w:cs="Arial"/>
        </w:rPr>
      </w:pPr>
      <w:r w:rsidRPr="31B0B1C8">
        <w:rPr>
          <w:rFonts w:cs="Arial"/>
        </w:rPr>
        <w:t xml:space="preserve">Stávající objekt ani stavební úpravy na něm nepodléhají podmínkám a </w:t>
      </w:r>
      <w:proofErr w:type="gramStart"/>
      <w:r w:rsidRPr="31B0B1C8">
        <w:rPr>
          <w:rFonts w:cs="Arial"/>
        </w:rPr>
        <w:t>požadavkům  podle</w:t>
      </w:r>
      <w:proofErr w:type="gramEnd"/>
      <w:r w:rsidRPr="31B0B1C8">
        <w:rPr>
          <w:rFonts w:cs="Arial"/>
        </w:rPr>
        <w:t xml:space="preserve"> jiných právních předpisů. Nebude se </w:t>
      </w:r>
      <w:proofErr w:type="gramStart"/>
      <w:r w:rsidRPr="31B0B1C8">
        <w:rPr>
          <w:rFonts w:cs="Arial"/>
        </w:rPr>
        <w:t>jednat  o</w:t>
      </w:r>
      <w:proofErr w:type="gramEnd"/>
      <w:r w:rsidRPr="31B0B1C8">
        <w:rPr>
          <w:rFonts w:cs="Arial"/>
        </w:rPr>
        <w:t xml:space="preserve"> kulturní ani státem chráněnou památku, stavbu v chráněném krajinném území apod. </w:t>
      </w:r>
    </w:p>
    <w:p w14:paraId="01A674CB" w14:textId="0A85F1F6" w:rsidR="0027432C" w:rsidRDefault="00CD2635" w:rsidP="00774B9B">
      <w:pPr>
        <w:tabs>
          <w:tab w:val="left" w:pos="851"/>
        </w:tabs>
        <w:ind w:left="1276"/>
      </w:pPr>
      <w:r w:rsidRPr="00CD2635">
        <w:rPr>
          <w:rFonts w:cs="Arial"/>
        </w:rPr>
        <w:t xml:space="preserve">Na </w:t>
      </w:r>
      <w:proofErr w:type="gramStart"/>
      <w:r w:rsidRPr="00CD2635">
        <w:rPr>
          <w:rFonts w:cs="Arial"/>
        </w:rPr>
        <w:t xml:space="preserve">ploše </w:t>
      </w:r>
      <w:r w:rsidR="002D1120">
        <w:rPr>
          <w:rFonts w:cs="Arial"/>
        </w:rPr>
        <w:t xml:space="preserve"> stavby</w:t>
      </w:r>
      <w:proofErr w:type="gramEnd"/>
      <w:r w:rsidRPr="00CD2635">
        <w:rPr>
          <w:rFonts w:cs="Arial"/>
        </w:rPr>
        <w:t xml:space="preserve"> není registrován žádný prvek územního systému ekologické stability (ÚSES), významný krajinný prvek, ani zvláště chráněné území přírody. </w:t>
      </w:r>
    </w:p>
    <w:p w14:paraId="411C808F" w14:textId="1BEED282" w:rsidR="006768FF" w:rsidRDefault="006768FF" w:rsidP="00A12621">
      <w:pPr>
        <w:pStyle w:val="Odstavecseseznamem"/>
      </w:pPr>
    </w:p>
    <w:p w14:paraId="340E7DB9" w14:textId="77777777" w:rsidR="00A75B6A" w:rsidRDefault="00A75B6A" w:rsidP="00A12621">
      <w:pPr>
        <w:pStyle w:val="Odstavecseseznamem"/>
      </w:pPr>
    </w:p>
    <w:p w14:paraId="6787675F" w14:textId="2AAAAF97" w:rsidR="00A12621" w:rsidRPr="002204D6" w:rsidRDefault="31B0B1C8" w:rsidP="00D731EE">
      <w:pPr>
        <w:pStyle w:val="Odstavecseseznamem"/>
        <w:numPr>
          <w:ilvl w:val="0"/>
          <w:numId w:val="178"/>
        </w:numPr>
        <w:rPr>
          <w:b/>
          <w:bCs/>
          <w:u w:val="single"/>
        </w:rPr>
      </w:pPr>
      <w:r w:rsidRPr="31B0B1C8">
        <w:rPr>
          <w:b/>
          <w:bCs/>
          <w:u w:val="single"/>
        </w:rPr>
        <w:t>Navrhované parametry stavby – zastavěná plocha, obestavěný prostor, užitná plocha, počet funkčních jednotek a jejich velikosti apod.</w:t>
      </w:r>
    </w:p>
    <w:p w14:paraId="4C803850" w14:textId="53B95DC7" w:rsidR="00A12621" w:rsidRDefault="00A12621" w:rsidP="00A12621">
      <w:pPr>
        <w:pStyle w:val="Odstavecseseznamem"/>
        <w:rPr>
          <w:b/>
          <w:bCs/>
          <w:color w:val="FF0000"/>
          <w:u w:val="single"/>
        </w:rPr>
      </w:pPr>
    </w:p>
    <w:p w14:paraId="3B2F88CB" w14:textId="77777777" w:rsidR="00316BDF" w:rsidRPr="00EF083D" w:rsidRDefault="31B0B1C8" w:rsidP="31B0B1C8">
      <w:pPr>
        <w:ind w:left="1134"/>
        <w:rPr>
          <w:i/>
          <w:iCs/>
          <w:vertAlign w:val="superscript"/>
          <w:lang w:eastAsia="zh-CN"/>
        </w:rPr>
      </w:pPr>
      <w:bookmarkStart w:id="7" w:name="_Hlk145926498"/>
      <w:r w:rsidRPr="31B0B1C8">
        <w:rPr>
          <w:i/>
          <w:iCs/>
        </w:rPr>
        <w:t xml:space="preserve">Zastavěná plocha objektu C03: </w:t>
      </w:r>
      <w:r w:rsidR="00316BDF">
        <w:tab/>
      </w:r>
      <w:r w:rsidRPr="31B0B1C8">
        <w:rPr>
          <w:i/>
          <w:iCs/>
        </w:rPr>
        <w:t>656,00 m</w:t>
      </w:r>
      <w:r w:rsidRPr="31B0B1C8">
        <w:rPr>
          <w:i/>
          <w:iCs/>
          <w:vertAlign w:val="superscript"/>
        </w:rPr>
        <w:t>2</w:t>
      </w:r>
    </w:p>
    <w:p w14:paraId="299F9C21" w14:textId="77777777" w:rsidR="00316BDF" w:rsidRPr="00EF083D" w:rsidRDefault="00316BDF" w:rsidP="31B0B1C8">
      <w:pPr>
        <w:ind w:left="1134"/>
        <w:rPr>
          <w:i/>
          <w:iCs/>
          <w:vertAlign w:val="superscript"/>
          <w:lang w:eastAsia="zh-CN"/>
        </w:rPr>
      </w:pPr>
      <w:r w:rsidRPr="00EF083D">
        <w:rPr>
          <w:i/>
          <w:vertAlign w:val="superscript"/>
          <w:lang w:eastAsia="zh-CN"/>
        </w:rPr>
        <w:tab/>
      </w:r>
      <w:r w:rsidRPr="00EF083D">
        <w:rPr>
          <w:i/>
          <w:vertAlign w:val="superscript"/>
          <w:lang w:eastAsia="zh-CN"/>
        </w:rPr>
        <w:tab/>
      </w:r>
      <w:r w:rsidRPr="00EF083D">
        <w:rPr>
          <w:i/>
          <w:vertAlign w:val="superscript"/>
          <w:lang w:eastAsia="zh-CN"/>
        </w:rPr>
        <w:tab/>
      </w:r>
      <w:r w:rsidRPr="00EF083D">
        <w:rPr>
          <w:i/>
          <w:vertAlign w:val="superscript"/>
          <w:lang w:eastAsia="zh-CN"/>
        </w:rPr>
        <w:tab/>
      </w:r>
    </w:p>
    <w:p w14:paraId="6B35634B" w14:textId="44F29968" w:rsidR="00316BDF" w:rsidRPr="00EF083D" w:rsidRDefault="31B0B1C8" w:rsidP="31B0B1C8">
      <w:pPr>
        <w:ind w:left="1134"/>
        <w:rPr>
          <w:i/>
          <w:iCs/>
          <w:lang w:eastAsia="zh-CN"/>
        </w:rPr>
      </w:pPr>
      <w:r w:rsidRPr="31B0B1C8">
        <w:rPr>
          <w:i/>
          <w:iCs/>
        </w:rPr>
        <w:t>Obestavěný prostor C03:</w:t>
      </w:r>
      <w:r w:rsidR="00316BDF">
        <w:tab/>
      </w:r>
      <w:r w:rsidR="00316BDF">
        <w:tab/>
      </w:r>
      <w:r w:rsidRPr="31B0B1C8">
        <w:rPr>
          <w:i/>
          <w:iCs/>
        </w:rPr>
        <w:t>10 950 m</w:t>
      </w:r>
      <w:r w:rsidRPr="31B0B1C8">
        <w:rPr>
          <w:i/>
          <w:iCs/>
          <w:vertAlign w:val="superscript"/>
        </w:rPr>
        <w:t>3</w:t>
      </w:r>
    </w:p>
    <w:bookmarkEnd w:id="7"/>
    <w:p w14:paraId="35289B30" w14:textId="16D6A424" w:rsidR="0034441C" w:rsidRDefault="0034441C" w:rsidP="0034441C">
      <w:pPr>
        <w:pStyle w:val="EBModrky"/>
        <w:numPr>
          <w:ilvl w:val="0"/>
          <w:numId w:val="0"/>
        </w:numPr>
        <w:spacing w:after="0"/>
        <w:ind w:left="1713" w:hanging="360"/>
        <w:rPr>
          <w:rFonts w:ascii="Arial" w:hAnsi="Arial"/>
          <w:sz w:val="20"/>
          <w:szCs w:val="20"/>
        </w:rPr>
      </w:pPr>
    </w:p>
    <w:p w14:paraId="4363A43D" w14:textId="32B86499" w:rsidR="00827D65" w:rsidRPr="00316BDF" w:rsidRDefault="1DBB1F52" w:rsidP="1DBB1F52">
      <w:pPr>
        <w:pStyle w:val="EBModrky"/>
        <w:numPr>
          <w:ilvl w:val="0"/>
          <w:numId w:val="0"/>
        </w:numPr>
        <w:spacing w:after="0"/>
        <w:ind w:left="1170"/>
        <w:rPr>
          <w:rFonts w:ascii="Arial" w:hAnsi="Arial"/>
          <w:i/>
          <w:iCs/>
          <w:sz w:val="20"/>
          <w:szCs w:val="20"/>
        </w:rPr>
      </w:pPr>
      <w:proofErr w:type="spellStart"/>
      <w:r w:rsidRPr="1DBB1F52">
        <w:rPr>
          <w:rFonts w:ascii="Arial" w:hAnsi="Arial"/>
          <w:i/>
          <w:iCs/>
          <w:sz w:val="20"/>
          <w:szCs w:val="20"/>
        </w:rPr>
        <w:t>Vzhledem</w:t>
      </w:r>
      <w:proofErr w:type="spellEnd"/>
      <w:r w:rsidRPr="1DBB1F52">
        <w:rPr>
          <w:rFonts w:ascii="Arial" w:hAnsi="Arial"/>
          <w:i/>
          <w:iCs/>
          <w:sz w:val="20"/>
          <w:szCs w:val="20"/>
        </w:rPr>
        <w:t xml:space="preserve"> k tomu, že </w:t>
      </w:r>
      <w:proofErr w:type="spellStart"/>
      <w:r w:rsidRPr="1DBB1F52">
        <w:rPr>
          <w:rFonts w:ascii="Arial" w:hAnsi="Arial"/>
          <w:i/>
          <w:iCs/>
          <w:sz w:val="20"/>
          <w:szCs w:val="20"/>
        </w:rPr>
        <w:t>nedochází</w:t>
      </w:r>
      <w:proofErr w:type="spellEnd"/>
      <w:r w:rsidRPr="1DBB1F52">
        <w:rPr>
          <w:rFonts w:ascii="Arial" w:hAnsi="Arial"/>
          <w:i/>
          <w:iCs/>
          <w:sz w:val="20"/>
          <w:szCs w:val="20"/>
        </w:rPr>
        <w:t xml:space="preserve"> k </w:t>
      </w:r>
      <w:proofErr w:type="spellStart"/>
      <w:r w:rsidRPr="1DBB1F52">
        <w:rPr>
          <w:rFonts w:ascii="Arial" w:hAnsi="Arial"/>
          <w:i/>
          <w:iCs/>
          <w:sz w:val="20"/>
          <w:szCs w:val="20"/>
        </w:rPr>
        <w:t>rozšiřování</w:t>
      </w:r>
      <w:proofErr w:type="spellEnd"/>
      <w:r w:rsidRPr="1DBB1F52">
        <w:rPr>
          <w:rFonts w:ascii="Arial" w:hAnsi="Arial"/>
          <w:i/>
          <w:iCs/>
          <w:sz w:val="20"/>
          <w:szCs w:val="20"/>
        </w:rPr>
        <w:t xml:space="preserve"> </w:t>
      </w:r>
      <w:proofErr w:type="spellStart"/>
      <w:r w:rsidRPr="1DBB1F52">
        <w:rPr>
          <w:rFonts w:ascii="Arial" w:hAnsi="Arial"/>
          <w:i/>
          <w:iCs/>
          <w:sz w:val="20"/>
          <w:szCs w:val="20"/>
        </w:rPr>
        <w:t>ploch</w:t>
      </w:r>
      <w:proofErr w:type="spellEnd"/>
      <w:r w:rsidRPr="1DBB1F52">
        <w:rPr>
          <w:rFonts w:ascii="Arial" w:hAnsi="Arial"/>
          <w:i/>
          <w:iCs/>
          <w:sz w:val="20"/>
          <w:szCs w:val="20"/>
        </w:rPr>
        <w:t xml:space="preserve"> objektu </w:t>
      </w:r>
      <w:proofErr w:type="spellStart"/>
      <w:r w:rsidRPr="1DBB1F52">
        <w:rPr>
          <w:rFonts w:ascii="Arial" w:hAnsi="Arial"/>
          <w:i/>
          <w:iCs/>
          <w:sz w:val="20"/>
          <w:szCs w:val="20"/>
        </w:rPr>
        <w:t>nedojde</w:t>
      </w:r>
      <w:proofErr w:type="spellEnd"/>
      <w:r w:rsidRPr="1DBB1F52">
        <w:rPr>
          <w:rFonts w:ascii="Arial" w:hAnsi="Arial"/>
          <w:i/>
          <w:iCs/>
          <w:sz w:val="20"/>
          <w:szCs w:val="20"/>
        </w:rPr>
        <w:t xml:space="preserve"> také k navýšení </w:t>
      </w:r>
      <w:proofErr w:type="spellStart"/>
      <w:r w:rsidRPr="1DBB1F52">
        <w:rPr>
          <w:rFonts w:ascii="Arial" w:hAnsi="Arial"/>
          <w:i/>
          <w:iCs/>
          <w:sz w:val="20"/>
          <w:szCs w:val="20"/>
        </w:rPr>
        <w:t>uživatelů</w:t>
      </w:r>
      <w:proofErr w:type="spellEnd"/>
      <w:r w:rsidRPr="1DBB1F52">
        <w:rPr>
          <w:rFonts w:ascii="Arial" w:hAnsi="Arial"/>
          <w:i/>
          <w:iCs/>
          <w:sz w:val="20"/>
          <w:szCs w:val="20"/>
        </w:rPr>
        <w:t xml:space="preserve">. </w:t>
      </w:r>
      <w:proofErr w:type="spellStart"/>
      <w:r w:rsidRPr="1DBB1F52">
        <w:rPr>
          <w:rFonts w:ascii="Arial" w:hAnsi="Arial"/>
          <w:i/>
          <w:iCs/>
          <w:sz w:val="20"/>
          <w:szCs w:val="20"/>
        </w:rPr>
        <w:t>Dochází</w:t>
      </w:r>
      <w:proofErr w:type="spellEnd"/>
      <w:r w:rsidRPr="1DBB1F52">
        <w:rPr>
          <w:rFonts w:ascii="Arial" w:hAnsi="Arial"/>
          <w:i/>
          <w:iCs/>
          <w:sz w:val="20"/>
          <w:szCs w:val="20"/>
        </w:rPr>
        <w:t xml:space="preserve"> </w:t>
      </w:r>
      <w:proofErr w:type="spellStart"/>
      <w:r w:rsidRPr="1DBB1F52">
        <w:rPr>
          <w:rFonts w:ascii="Arial" w:hAnsi="Arial"/>
          <w:i/>
          <w:iCs/>
          <w:sz w:val="20"/>
          <w:szCs w:val="20"/>
        </w:rPr>
        <w:t>pouze</w:t>
      </w:r>
      <w:proofErr w:type="spellEnd"/>
      <w:r w:rsidRPr="1DBB1F52">
        <w:rPr>
          <w:rFonts w:ascii="Arial" w:hAnsi="Arial"/>
          <w:i/>
          <w:iCs/>
          <w:sz w:val="20"/>
          <w:szCs w:val="20"/>
        </w:rPr>
        <w:t xml:space="preserve"> </w:t>
      </w:r>
      <w:proofErr w:type="spellStart"/>
      <w:r w:rsidRPr="1DBB1F52">
        <w:rPr>
          <w:rFonts w:ascii="Arial" w:hAnsi="Arial"/>
          <w:i/>
          <w:iCs/>
          <w:sz w:val="20"/>
          <w:szCs w:val="20"/>
        </w:rPr>
        <w:t>ke</w:t>
      </w:r>
      <w:proofErr w:type="spellEnd"/>
      <w:r w:rsidRPr="1DBB1F52">
        <w:rPr>
          <w:rFonts w:ascii="Arial" w:hAnsi="Arial"/>
          <w:i/>
          <w:iCs/>
          <w:sz w:val="20"/>
          <w:szCs w:val="20"/>
        </w:rPr>
        <w:t xml:space="preserve"> </w:t>
      </w:r>
      <w:proofErr w:type="spellStart"/>
      <w:r w:rsidRPr="1DBB1F52">
        <w:rPr>
          <w:rFonts w:ascii="Arial" w:hAnsi="Arial"/>
          <w:i/>
          <w:iCs/>
          <w:sz w:val="20"/>
          <w:szCs w:val="20"/>
        </w:rPr>
        <w:t>změně</w:t>
      </w:r>
      <w:proofErr w:type="spellEnd"/>
      <w:r w:rsidRPr="1DBB1F52">
        <w:rPr>
          <w:rFonts w:ascii="Arial" w:hAnsi="Arial"/>
          <w:i/>
          <w:iCs/>
          <w:sz w:val="20"/>
          <w:szCs w:val="20"/>
        </w:rPr>
        <w:t xml:space="preserve"> </w:t>
      </w:r>
      <w:proofErr w:type="spellStart"/>
      <w:r w:rsidRPr="1DBB1F52">
        <w:rPr>
          <w:rFonts w:ascii="Arial" w:hAnsi="Arial"/>
          <w:i/>
          <w:iCs/>
          <w:sz w:val="20"/>
          <w:szCs w:val="20"/>
        </w:rPr>
        <w:t>tybu</w:t>
      </w:r>
      <w:proofErr w:type="spellEnd"/>
      <w:r w:rsidRPr="1DBB1F52">
        <w:rPr>
          <w:rFonts w:ascii="Arial" w:hAnsi="Arial"/>
          <w:i/>
          <w:iCs/>
          <w:sz w:val="20"/>
          <w:szCs w:val="20"/>
        </w:rPr>
        <w:t xml:space="preserve"> </w:t>
      </w:r>
      <w:proofErr w:type="spellStart"/>
      <w:r w:rsidRPr="1DBB1F52">
        <w:rPr>
          <w:rFonts w:ascii="Arial" w:hAnsi="Arial"/>
          <w:i/>
          <w:iCs/>
          <w:sz w:val="20"/>
          <w:szCs w:val="20"/>
        </w:rPr>
        <w:t>laboratoří</w:t>
      </w:r>
      <w:proofErr w:type="spellEnd"/>
      <w:r w:rsidRPr="1DBB1F52">
        <w:rPr>
          <w:rFonts w:ascii="Arial" w:hAnsi="Arial"/>
          <w:i/>
          <w:iCs/>
          <w:sz w:val="20"/>
          <w:szCs w:val="20"/>
        </w:rPr>
        <w:t xml:space="preserve"> </w:t>
      </w:r>
      <w:proofErr w:type="spellStart"/>
      <w:r w:rsidRPr="1DBB1F52">
        <w:rPr>
          <w:rFonts w:ascii="Arial" w:hAnsi="Arial"/>
          <w:i/>
          <w:iCs/>
          <w:sz w:val="20"/>
          <w:szCs w:val="20"/>
        </w:rPr>
        <w:t>ze</w:t>
      </w:r>
      <w:proofErr w:type="spellEnd"/>
      <w:r w:rsidRPr="1DBB1F52">
        <w:rPr>
          <w:rFonts w:ascii="Arial" w:hAnsi="Arial"/>
          <w:i/>
          <w:iCs/>
          <w:sz w:val="20"/>
          <w:szCs w:val="20"/>
        </w:rPr>
        <w:t xml:space="preserve"> </w:t>
      </w:r>
      <w:proofErr w:type="spellStart"/>
      <w:r w:rsidRPr="1DBB1F52">
        <w:rPr>
          <w:rFonts w:ascii="Arial" w:hAnsi="Arial"/>
          <w:i/>
          <w:iCs/>
          <w:sz w:val="20"/>
          <w:szCs w:val="20"/>
        </w:rPr>
        <w:t>standardních</w:t>
      </w:r>
      <w:proofErr w:type="spellEnd"/>
      <w:r w:rsidRPr="1DBB1F52">
        <w:rPr>
          <w:rFonts w:ascii="Arial" w:hAnsi="Arial"/>
          <w:i/>
          <w:iCs/>
          <w:sz w:val="20"/>
          <w:szCs w:val="20"/>
        </w:rPr>
        <w:t xml:space="preserve"> na </w:t>
      </w:r>
      <w:proofErr w:type="spellStart"/>
      <w:r w:rsidRPr="1DBB1F52">
        <w:rPr>
          <w:rFonts w:ascii="Arial" w:hAnsi="Arial"/>
          <w:i/>
          <w:iCs/>
          <w:sz w:val="20"/>
          <w:szCs w:val="20"/>
        </w:rPr>
        <w:t>laboratoře</w:t>
      </w:r>
      <w:proofErr w:type="spellEnd"/>
      <w:r w:rsidRPr="1DBB1F52">
        <w:rPr>
          <w:rFonts w:ascii="Arial" w:hAnsi="Arial"/>
          <w:i/>
          <w:iCs/>
          <w:sz w:val="20"/>
          <w:szCs w:val="20"/>
        </w:rPr>
        <w:t xml:space="preserve"> s čistým </w:t>
      </w:r>
      <w:proofErr w:type="spellStart"/>
      <w:r w:rsidRPr="1DBB1F52">
        <w:rPr>
          <w:rFonts w:ascii="Arial" w:hAnsi="Arial"/>
          <w:i/>
          <w:iCs/>
          <w:sz w:val="20"/>
          <w:szCs w:val="20"/>
        </w:rPr>
        <w:t>prostorem</w:t>
      </w:r>
      <w:proofErr w:type="spellEnd"/>
      <w:r w:rsidRPr="1DBB1F52">
        <w:rPr>
          <w:rFonts w:ascii="Arial" w:hAnsi="Arial"/>
          <w:i/>
          <w:iCs/>
          <w:sz w:val="20"/>
          <w:szCs w:val="20"/>
        </w:rPr>
        <w:t xml:space="preserve">. V rámci objektu bude </w:t>
      </w:r>
      <w:proofErr w:type="spellStart"/>
      <w:r w:rsidRPr="1DBB1F52">
        <w:rPr>
          <w:rFonts w:ascii="Arial" w:hAnsi="Arial"/>
          <w:i/>
          <w:iCs/>
          <w:sz w:val="20"/>
          <w:szCs w:val="20"/>
        </w:rPr>
        <w:t>pracovat</w:t>
      </w:r>
      <w:proofErr w:type="spellEnd"/>
      <w:r w:rsidRPr="1DBB1F52">
        <w:rPr>
          <w:rFonts w:ascii="Arial" w:hAnsi="Arial"/>
          <w:i/>
          <w:iCs/>
          <w:sz w:val="20"/>
          <w:szCs w:val="20"/>
        </w:rPr>
        <w:t xml:space="preserve"> max. 40 </w:t>
      </w:r>
      <w:proofErr w:type="spellStart"/>
      <w:r w:rsidRPr="1DBB1F52">
        <w:rPr>
          <w:rFonts w:ascii="Arial" w:hAnsi="Arial"/>
          <w:i/>
          <w:iCs/>
          <w:sz w:val="20"/>
          <w:szCs w:val="20"/>
        </w:rPr>
        <w:t>pracovníků</w:t>
      </w:r>
      <w:proofErr w:type="spellEnd"/>
      <w:r w:rsidRPr="1DBB1F52">
        <w:rPr>
          <w:rFonts w:ascii="Arial" w:hAnsi="Arial"/>
          <w:i/>
          <w:iCs/>
          <w:sz w:val="20"/>
          <w:szCs w:val="20"/>
        </w:rPr>
        <w:t>.</w:t>
      </w:r>
    </w:p>
    <w:p w14:paraId="70FCFE6D" w14:textId="60816686" w:rsidR="002D1120" w:rsidRDefault="002D1120" w:rsidP="00A12621">
      <w:pPr>
        <w:pStyle w:val="Odstavecseseznamem"/>
        <w:rPr>
          <w:b/>
          <w:bCs/>
          <w:u w:val="single"/>
        </w:rPr>
      </w:pPr>
    </w:p>
    <w:p w14:paraId="5F471BFD" w14:textId="77777777" w:rsidR="00A75B6A" w:rsidRPr="006768FF" w:rsidRDefault="00A75B6A" w:rsidP="00A12621">
      <w:pPr>
        <w:pStyle w:val="Odstavecseseznamem"/>
        <w:rPr>
          <w:b/>
          <w:bCs/>
          <w:u w:val="single"/>
        </w:rPr>
      </w:pPr>
    </w:p>
    <w:p w14:paraId="711EFA96" w14:textId="584C50E1" w:rsidR="00A12621" w:rsidRPr="00774C19" w:rsidRDefault="31B0B1C8" w:rsidP="00D731EE">
      <w:pPr>
        <w:pStyle w:val="Odstavecseseznamem"/>
        <w:numPr>
          <w:ilvl w:val="0"/>
          <w:numId w:val="178"/>
        </w:numPr>
        <w:rPr>
          <w:b/>
          <w:bCs/>
          <w:u w:val="single"/>
        </w:rPr>
      </w:pPr>
      <w:r w:rsidRPr="31B0B1C8">
        <w:rPr>
          <w:b/>
          <w:bCs/>
          <w:u w:val="single"/>
        </w:rPr>
        <w:t xml:space="preserve">Základní bilance stavby – potřeby a spotřeby médií a hmot, hospodaření s dešťovou vodou, celkové produkované množství a druhy odpadů a emisí, třída energetické náročnosti budov apod. </w:t>
      </w:r>
    </w:p>
    <w:p w14:paraId="3F0D2242" w14:textId="6EFAA6A7" w:rsidR="00A12621" w:rsidRPr="006768FF" w:rsidRDefault="00A12621" w:rsidP="1DBB1F52">
      <w:pPr>
        <w:pStyle w:val="Odstavecseseznamem"/>
        <w:rPr>
          <w:b/>
          <w:bCs/>
          <w:i/>
          <w:iCs/>
          <w:u w:val="single"/>
        </w:rPr>
      </w:pPr>
    </w:p>
    <w:p w14:paraId="1F8BBF75" w14:textId="02177A35" w:rsidR="00F43D40" w:rsidRDefault="1DBB1F52" w:rsidP="1DBB1F52">
      <w:pPr>
        <w:pStyle w:val="Odstavecseseznamem"/>
        <w:ind w:left="1134"/>
        <w:rPr>
          <w:i/>
          <w:iCs/>
        </w:rPr>
      </w:pPr>
      <w:r w:rsidRPr="1DBB1F52">
        <w:rPr>
          <w:i/>
          <w:iCs/>
        </w:rPr>
        <w:t xml:space="preserve">Na stavbu není zpracován </w:t>
      </w:r>
      <w:r w:rsidRPr="1DBB1F52">
        <w:rPr>
          <w:b/>
          <w:bCs/>
          <w:i/>
          <w:iCs/>
        </w:rPr>
        <w:t>„Průkaz energetické náročnosti budovy</w:t>
      </w:r>
      <w:r w:rsidRPr="1DBB1F52">
        <w:rPr>
          <w:i/>
          <w:iCs/>
        </w:rPr>
        <w:t xml:space="preserve">“ dle zákona č. 406/2000 Sb. o hospodaření energií a vyhlášky č. 264/2020 Sb. o energetické náročnosti budov, neboť nejsou splněny </w:t>
      </w:r>
      <w:proofErr w:type="gramStart"/>
      <w:r w:rsidRPr="1DBB1F52">
        <w:rPr>
          <w:i/>
          <w:iCs/>
        </w:rPr>
        <w:t>podmínky  tohoto</w:t>
      </w:r>
      <w:proofErr w:type="gramEnd"/>
      <w:r w:rsidRPr="1DBB1F52">
        <w:rPr>
          <w:i/>
          <w:iCs/>
        </w:rPr>
        <w:t xml:space="preserve"> zákona dle § 7a odst. 1a (Opatřit si PENB při výstavbě nových budov nebo při větších změnách dokončených budov. Větší změnou dokončené budovy je změna dokončené budovy na více než 25% celkové plochy obálky budovy. Na budově nejsou navrženy žádné změny obálky budovy). </w:t>
      </w:r>
    </w:p>
    <w:p w14:paraId="1F38CE1E" w14:textId="77777777" w:rsidR="00814A9C" w:rsidRDefault="00814A9C" w:rsidP="00A21B09">
      <w:pPr>
        <w:pStyle w:val="Odstavecseseznamem"/>
        <w:ind w:left="1134"/>
        <w:rPr>
          <w:b/>
          <w:bCs/>
        </w:rPr>
      </w:pPr>
    </w:p>
    <w:p w14:paraId="2561A66F" w14:textId="77777777" w:rsidR="00814A9C" w:rsidRDefault="00814A9C" w:rsidP="00A21B09">
      <w:pPr>
        <w:pStyle w:val="Odstavecseseznamem"/>
        <w:ind w:left="1134"/>
        <w:rPr>
          <w:b/>
          <w:bCs/>
        </w:rPr>
      </w:pPr>
    </w:p>
    <w:p w14:paraId="1E39F827" w14:textId="77777777" w:rsidR="00814A9C" w:rsidRDefault="00814A9C" w:rsidP="00A21B09">
      <w:pPr>
        <w:pStyle w:val="Odstavecseseznamem"/>
        <w:ind w:left="1134"/>
        <w:rPr>
          <w:b/>
          <w:bCs/>
        </w:rPr>
      </w:pPr>
    </w:p>
    <w:p w14:paraId="6C10FCB6" w14:textId="2E3ABB8E" w:rsidR="00A21B09" w:rsidRDefault="31B0B1C8" w:rsidP="00A21B09">
      <w:pPr>
        <w:pStyle w:val="Odstavecseseznamem"/>
        <w:ind w:left="1134"/>
        <w:rPr>
          <w:b/>
          <w:bCs/>
        </w:rPr>
      </w:pPr>
      <w:r w:rsidRPr="31B0B1C8">
        <w:rPr>
          <w:b/>
          <w:bCs/>
        </w:rPr>
        <w:t>Hospodaření s dešťovou vodou:</w:t>
      </w:r>
    </w:p>
    <w:p w14:paraId="067F2ECE" w14:textId="58335A38" w:rsidR="00A21B09" w:rsidRDefault="00A21B09" w:rsidP="00A21B09">
      <w:pPr>
        <w:pStyle w:val="Odstavecseseznamem"/>
        <w:ind w:left="1134"/>
        <w:rPr>
          <w:b/>
          <w:bCs/>
        </w:rPr>
      </w:pPr>
    </w:p>
    <w:p w14:paraId="7B7F626A" w14:textId="5C9D444F" w:rsidR="64BFC159" w:rsidRDefault="1DBB1F52" w:rsidP="1DBB1F52">
      <w:pPr>
        <w:spacing w:line="259" w:lineRule="auto"/>
        <w:ind w:left="1080"/>
        <w:rPr>
          <w:i/>
          <w:iCs/>
        </w:rPr>
      </w:pPr>
      <w:r w:rsidRPr="1DBB1F52">
        <w:rPr>
          <w:i/>
          <w:iCs/>
        </w:rPr>
        <w:t>Nedochází ke změně. Nedochází k žádným stavebním úpravám, které by měly za následek navýšení odváděných dešťových vod.</w:t>
      </w:r>
    </w:p>
    <w:p w14:paraId="1E07E1E4" w14:textId="31D25516" w:rsidR="64BFC159" w:rsidRDefault="64BFC159" w:rsidP="1DBB1F52">
      <w:pPr>
        <w:pStyle w:val="Odstavecseseznamem"/>
        <w:ind w:left="1134"/>
        <w:rPr>
          <w:i/>
          <w:iCs/>
        </w:rPr>
      </w:pPr>
    </w:p>
    <w:p w14:paraId="4D92C410" w14:textId="23925422" w:rsidR="64BFC159" w:rsidRDefault="64BFC159" w:rsidP="64BFC159">
      <w:pPr>
        <w:pStyle w:val="Odstavecseseznamem"/>
        <w:ind w:left="1134"/>
        <w:rPr>
          <w:color w:val="FF0000"/>
        </w:rPr>
      </w:pPr>
    </w:p>
    <w:p w14:paraId="6BF74918" w14:textId="367542A8" w:rsidR="681896E1" w:rsidRDefault="681896E1" w:rsidP="681896E1">
      <w:pPr>
        <w:pStyle w:val="Odstavecseseznamem"/>
        <w:ind w:left="1134"/>
      </w:pPr>
    </w:p>
    <w:p w14:paraId="3B70B4AD" w14:textId="77777777" w:rsidR="00CC4C23" w:rsidRPr="00CC4C23" w:rsidRDefault="31B0B1C8" w:rsidP="681896E1">
      <w:pPr>
        <w:tabs>
          <w:tab w:val="left" w:pos="567"/>
          <w:tab w:val="left" w:pos="10632"/>
        </w:tabs>
        <w:ind w:left="1134"/>
        <w:rPr>
          <w:rFonts w:cs="Arial"/>
          <w:b/>
          <w:bCs/>
        </w:rPr>
      </w:pPr>
      <w:r w:rsidRPr="31B0B1C8">
        <w:rPr>
          <w:rFonts w:cs="Arial"/>
          <w:b/>
          <w:bCs/>
        </w:rPr>
        <w:t>Odpady</w:t>
      </w:r>
    </w:p>
    <w:p w14:paraId="6DD0266A" w14:textId="77777777" w:rsidR="00CC4C23" w:rsidRPr="00CC4C23" w:rsidRDefault="00CC4C23" w:rsidP="31B0B1C8">
      <w:pPr>
        <w:tabs>
          <w:tab w:val="left" w:pos="567"/>
          <w:tab w:val="left" w:pos="10632"/>
        </w:tabs>
        <w:ind w:left="1134"/>
        <w:rPr>
          <w:rFonts w:cs="Arial"/>
          <w:u w:val="single"/>
        </w:rPr>
      </w:pPr>
    </w:p>
    <w:p w14:paraId="427A1C27" w14:textId="77777777" w:rsidR="00091B74" w:rsidRDefault="1DBB1F52" w:rsidP="1DBB1F52">
      <w:pPr>
        <w:spacing w:after="120"/>
        <w:ind w:left="1134"/>
        <w:rPr>
          <w:rFonts w:cs="Arial"/>
          <w:i/>
          <w:iCs/>
        </w:rPr>
      </w:pPr>
      <w:r w:rsidRPr="1DBB1F52">
        <w:rPr>
          <w:rFonts w:cs="Arial"/>
          <w:i/>
          <w:iCs/>
        </w:rPr>
        <w:t xml:space="preserve">V rámci stavby lze předpokládat vznik odpadů charakteristických pro stavební činnost. Jejich výčet je uveden v přiložené tabulce. Odpady vznikající v rámci výstavby budou shromažďovány utříděné podle jednotlivých druhů a kategorií a předávány oprávněné osobě ve smyslu zákona o odpadech k využití nebo odstranění. </w:t>
      </w:r>
    </w:p>
    <w:p w14:paraId="655E9AFB" w14:textId="7FCBA4B1" w:rsidR="00CC4C23" w:rsidRPr="00CC4C23" w:rsidRDefault="1DBB1F52" w:rsidP="1DBB1F52">
      <w:pPr>
        <w:spacing w:after="120"/>
        <w:ind w:left="1134"/>
        <w:rPr>
          <w:rFonts w:cs="Arial"/>
          <w:i/>
          <w:iCs/>
        </w:rPr>
      </w:pPr>
      <w:r w:rsidRPr="1DBB1F52">
        <w:rPr>
          <w:rFonts w:cs="Arial"/>
          <w:i/>
          <w:iCs/>
        </w:rPr>
        <w:t xml:space="preserve">Po dobu výstavby bude původcem odpadu zhotovitel stavby, který rovněž povede zákonnou evidenci </w:t>
      </w:r>
      <w:r w:rsidR="00CC4C23">
        <w:br/>
      </w:r>
      <w:r w:rsidRPr="1DBB1F52">
        <w:rPr>
          <w:rFonts w:cs="Arial"/>
          <w:i/>
          <w:iCs/>
        </w:rPr>
        <w:t xml:space="preserve">a ke kolaudaci </w:t>
      </w:r>
      <w:proofErr w:type="gramStart"/>
      <w:r w:rsidRPr="1DBB1F52">
        <w:rPr>
          <w:rFonts w:cs="Arial"/>
          <w:i/>
          <w:iCs/>
        </w:rPr>
        <w:t>předloží</w:t>
      </w:r>
      <w:proofErr w:type="gramEnd"/>
      <w:r w:rsidRPr="1DBB1F52">
        <w:rPr>
          <w:rFonts w:cs="Arial"/>
          <w:i/>
          <w:iCs/>
        </w:rPr>
        <w:t xml:space="preserve"> zprávu o množství odpadů a způsobu nakládání s nimi.</w:t>
      </w:r>
    </w:p>
    <w:p w14:paraId="3295342F" w14:textId="44A22007" w:rsidR="00CC4C23" w:rsidRPr="00CC4C23" w:rsidRDefault="1DBB1F52" w:rsidP="1DBB1F52">
      <w:pPr>
        <w:spacing w:before="60"/>
        <w:ind w:left="1134"/>
        <w:rPr>
          <w:i/>
          <w:iCs/>
        </w:rPr>
      </w:pPr>
      <w:r w:rsidRPr="1DBB1F52">
        <w:rPr>
          <w:i/>
          <w:iCs/>
        </w:rPr>
        <w:lastRenderedPageBreak/>
        <w:t xml:space="preserve">Dodavatel stavby musí mít v souladu se zákonem č. 383/2008 </w:t>
      </w:r>
      <w:proofErr w:type="spellStart"/>
      <w:r w:rsidRPr="1DBB1F52">
        <w:rPr>
          <w:i/>
          <w:iCs/>
        </w:rPr>
        <w:t>Sb</w:t>
      </w:r>
      <w:proofErr w:type="spellEnd"/>
      <w:r w:rsidRPr="1DBB1F52">
        <w:rPr>
          <w:i/>
          <w:iCs/>
        </w:rPr>
        <w:t xml:space="preserve">, kterým se mění zákon č.185/2001 Sb., </w:t>
      </w:r>
      <w:r w:rsidR="00CC4C23">
        <w:br/>
      </w:r>
      <w:r w:rsidRPr="1DBB1F52">
        <w:rPr>
          <w:i/>
          <w:iCs/>
        </w:rPr>
        <w:t xml:space="preserve">o odpadech a dle jeho prováděcích předpisů, především dle Katalogu odpadů vydaného vyhláškou č.381/2001 Sb., a vyhláškou č.383/2001 Sb., o podrobnostech nakládání s odpady, zajištěno odstranění všech odpadů a nebezpečné odpady musí odstraňovat oprávněná osoba dle zákona č.185/2001 Sb., </w:t>
      </w:r>
      <w:r w:rsidR="00CC4C23">
        <w:br/>
      </w:r>
      <w:r w:rsidRPr="1DBB1F52">
        <w:rPr>
          <w:i/>
          <w:iCs/>
        </w:rPr>
        <w:t xml:space="preserve">o odpadech. </w:t>
      </w:r>
    </w:p>
    <w:p w14:paraId="20FFC000" w14:textId="77777777" w:rsidR="00CC4C23" w:rsidRPr="00CC4C23" w:rsidRDefault="00CC4C23" w:rsidP="1DBB1F52">
      <w:pPr>
        <w:spacing w:before="60"/>
        <w:ind w:left="1134"/>
        <w:rPr>
          <w:i/>
          <w:iCs/>
        </w:rPr>
      </w:pPr>
    </w:p>
    <w:p w14:paraId="0E757A13" w14:textId="29B8122E" w:rsidR="00CC4C23" w:rsidRDefault="1DBB1F52" w:rsidP="1DBB1F52">
      <w:pPr>
        <w:spacing w:before="60"/>
        <w:ind w:left="1134"/>
        <w:rPr>
          <w:i/>
          <w:iCs/>
        </w:rPr>
      </w:pPr>
      <w:r w:rsidRPr="1DBB1F52">
        <w:rPr>
          <w:i/>
          <w:iCs/>
        </w:rPr>
        <w:t>Původce bude dle povinností uvedených v </w:t>
      </w:r>
      <w:proofErr w:type="spellStart"/>
      <w:r w:rsidRPr="1DBB1F52">
        <w:rPr>
          <w:i/>
          <w:iCs/>
        </w:rPr>
        <w:t>zák.č</w:t>
      </w:r>
      <w:proofErr w:type="spellEnd"/>
      <w:r w:rsidRPr="1DBB1F52">
        <w:rPr>
          <w:i/>
          <w:iCs/>
        </w:rPr>
        <w:t>. 185/2001:</w:t>
      </w:r>
    </w:p>
    <w:p w14:paraId="4BD8D59C" w14:textId="77777777" w:rsidR="00CC4C23" w:rsidRPr="00CC4C23" w:rsidRDefault="1DBB1F52" w:rsidP="1DBB1F52">
      <w:pPr>
        <w:numPr>
          <w:ilvl w:val="0"/>
          <w:numId w:val="185"/>
        </w:numPr>
        <w:suppressAutoHyphens/>
        <w:ind w:left="1418" w:hanging="284"/>
        <w:jc w:val="left"/>
        <w:rPr>
          <w:i/>
          <w:iCs/>
        </w:rPr>
      </w:pPr>
      <w:r w:rsidRPr="1DBB1F52">
        <w:rPr>
          <w:i/>
          <w:iCs/>
        </w:rPr>
        <w:t xml:space="preserve">odpady zařazovat podle druhů a kategorií stanovených v Katalogu odpadů, </w:t>
      </w:r>
    </w:p>
    <w:p w14:paraId="5887B00A" w14:textId="77777777" w:rsidR="00CC4C23" w:rsidRPr="00CC4C23" w:rsidRDefault="1DBB1F52" w:rsidP="1DBB1F52">
      <w:pPr>
        <w:numPr>
          <w:ilvl w:val="0"/>
          <w:numId w:val="185"/>
        </w:numPr>
        <w:suppressAutoHyphens/>
        <w:ind w:left="1418" w:hanging="284"/>
        <w:jc w:val="left"/>
        <w:rPr>
          <w:i/>
          <w:iCs/>
        </w:rPr>
      </w:pPr>
      <w:r w:rsidRPr="1DBB1F52">
        <w:rPr>
          <w:i/>
          <w:iCs/>
        </w:rPr>
        <w:t xml:space="preserve">vzniklé odpady, které nemůže sám využít, trvale nabízet k využití jiné právnické nebo fyzické osobě k možnému využití,  </w:t>
      </w:r>
    </w:p>
    <w:p w14:paraId="68795ED3" w14:textId="77777777" w:rsidR="00CC4C23" w:rsidRPr="00CC4C23" w:rsidRDefault="1DBB1F52" w:rsidP="1DBB1F52">
      <w:pPr>
        <w:numPr>
          <w:ilvl w:val="0"/>
          <w:numId w:val="185"/>
        </w:numPr>
        <w:suppressAutoHyphens/>
        <w:ind w:left="1418" w:hanging="284"/>
        <w:jc w:val="left"/>
        <w:rPr>
          <w:i/>
          <w:iCs/>
        </w:rPr>
      </w:pPr>
      <w:r w:rsidRPr="1DBB1F52">
        <w:rPr>
          <w:i/>
          <w:iCs/>
        </w:rPr>
        <w:t xml:space="preserve">nelze-li odpady využít, zajistit jejich zneškodnění, </w:t>
      </w:r>
    </w:p>
    <w:p w14:paraId="1337B3C6" w14:textId="77777777" w:rsidR="00CC4C23" w:rsidRPr="00CC4C23" w:rsidRDefault="1DBB1F52" w:rsidP="1DBB1F52">
      <w:pPr>
        <w:numPr>
          <w:ilvl w:val="0"/>
          <w:numId w:val="185"/>
        </w:numPr>
        <w:suppressAutoHyphens/>
        <w:ind w:left="1418" w:hanging="284"/>
        <w:jc w:val="left"/>
        <w:rPr>
          <w:i/>
          <w:iCs/>
        </w:rPr>
      </w:pPr>
      <w:r w:rsidRPr="1DBB1F52">
        <w:rPr>
          <w:i/>
          <w:iCs/>
        </w:rPr>
        <w:t xml:space="preserve">kontrolovat nebezpečné vlastnosti odpadů a nakládat s nimi podle jejich skutečných vlastností, </w:t>
      </w:r>
    </w:p>
    <w:p w14:paraId="5AF874B7" w14:textId="77777777" w:rsidR="00CC4C23" w:rsidRPr="00CC4C23" w:rsidRDefault="1DBB1F52" w:rsidP="1DBB1F52">
      <w:pPr>
        <w:numPr>
          <w:ilvl w:val="0"/>
          <w:numId w:val="185"/>
        </w:numPr>
        <w:suppressAutoHyphens/>
        <w:ind w:left="1418" w:hanging="284"/>
        <w:jc w:val="left"/>
        <w:rPr>
          <w:i/>
          <w:iCs/>
        </w:rPr>
      </w:pPr>
      <w:r w:rsidRPr="1DBB1F52">
        <w:rPr>
          <w:i/>
          <w:iCs/>
        </w:rPr>
        <w:t xml:space="preserve">shromažďovat utříděné podle druhů a kategorií, </w:t>
      </w:r>
    </w:p>
    <w:p w14:paraId="08A27CC1" w14:textId="77777777" w:rsidR="00CC4C23" w:rsidRPr="00CC4C23" w:rsidRDefault="1DBB1F52" w:rsidP="1DBB1F52">
      <w:pPr>
        <w:numPr>
          <w:ilvl w:val="0"/>
          <w:numId w:val="185"/>
        </w:numPr>
        <w:suppressAutoHyphens/>
        <w:ind w:left="1418" w:hanging="284"/>
        <w:jc w:val="left"/>
        <w:rPr>
          <w:i/>
          <w:iCs/>
        </w:rPr>
      </w:pPr>
      <w:r w:rsidRPr="1DBB1F52">
        <w:rPr>
          <w:i/>
          <w:iCs/>
        </w:rPr>
        <w:t xml:space="preserve">zabezpečit je před nežádoucím znehodnocením, odcizením nebo únikem ohrožujícím životní prostředí. </w:t>
      </w:r>
    </w:p>
    <w:p w14:paraId="09547116" w14:textId="606325AA" w:rsidR="00CC4C23" w:rsidRPr="00CC4C23" w:rsidRDefault="1DBB1F52" w:rsidP="1DBB1F52">
      <w:pPr>
        <w:spacing w:before="60"/>
        <w:ind w:left="1134"/>
        <w:rPr>
          <w:i/>
          <w:iCs/>
        </w:rPr>
      </w:pPr>
      <w:r w:rsidRPr="1DBB1F52">
        <w:rPr>
          <w:i/>
          <w:iCs/>
        </w:rPr>
        <w:t>Původce odpadů při provozu bude v souladu s § 21 č. 383/2001 Sb., vést průběžnou evidenci odpadů a dle § 22 hlášení o roční produkci a nakládání s odpady za uplynulý kalendářní rok dle přílohy č. 20.</w:t>
      </w:r>
    </w:p>
    <w:p w14:paraId="07830E6B" w14:textId="179FC7A8" w:rsidR="00CC4C23" w:rsidRPr="00CC4C23" w:rsidRDefault="1DBB1F52" w:rsidP="1DBB1F52">
      <w:pPr>
        <w:spacing w:before="60"/>
        <w:ind w:left="1134"/>
        <w:rPr>
          <w:i/>
          <w:iCs/>
        </w:rPr>
      </w:pPr>
      <w:r w:rsidRPr="1DBB1F52">
        <w:rPr>
          <w:i/>
          <w:iCs/>
        </w:rPr>
        <w:t xml:space="preserve">Třídění a shromažďování odpadů bude probíhat v souladu s vyhláškou č. 381/2001 Sb. a č. 383/2001 </w:t>
      </w:r>
      <w:proofErr w:type="spellStart"/>
      <w:r w:rsidRPr="1DBB1F52">
        <w:rPr>
          <w:i/>
          <w:iCs/>
        </w:rPr>
        <w:t>Sb</w:t>
      </w:r>
      <w:proofErr w:type="spellEnd"/>
      <w:r w:rsidRPr="1DBB1F52">
        <w:rPr>
          <w:i/>
          <w:iCs/>
        </w:rPr>
        <w:t xml:space="preserve"> v platném znění. </w:t>
      </w:r>
    </w:p>
    <w:p w14:paraId="49CCE5E7" w14:textId="4DE153F2" w:rsidR="00CC4C23" w:rsidRDefault="00CC4C23" w:rsidP="00CC4C23">
      <w:pPr>
        <w:spacing w:after="120"/>
        <w:ind w:left="709"/>
        <w:rPr>
          <w:rFonts w:cs="Arial"/>
        </w:rPr>
      </w:pPr>
    </w:p>
    <w:p w14:paraId="02C79E36" w14:textId="550A7FC7" w:rsidR="00A12621" w:rsidRPr="00CC4C23" w:rsidRDefault="31B0B1C8" w:rsidP="00D731EE">
      <w:pPr>
        <w:pStyle w:val="Odstavecseseznamem"/>
        <w:numPr>
          <w:ilvl w:val="0"/>
          <w:numId w:val="178"/>
        </w:numPr>
        <w:rPr>
          <w:b/>
          <w:bCs/>
          <w:u w:val="single"/>
        </w:rPr>
      </w:pPr>
      <w:r w:rsidRPr="31B0B1C8">
        <w:rPr>
          <w:b/>
          <w:bCs/>
          <w:u w:val="single"/>
        </w:rPr>
        <w:t>Základní předpoklady výstavby – časové údaje o realizaci stavby, členění na etapy</w:t>
      </w:r>
    </w:p>
    <w:p w14:paraId="17CCFDFD" w14:textId="71BB2C2F" w:rsidR="00A12621" w:rsidRDefault="00A12621" w:rsidP="00F43D40">
      <w:pPr>
        <w:pStyle w:val="Odstavecseseznamem"/>
        <w:ind w:left="1134"/>
        <w:rPr>
          <w:color w:val="FF0000"/>
          <w:u w:val="single"/>
        </w:rPr>
      </w:pPr>
    </w:p>
    <w:p w14:paraId="4927BDA3" w14:textId="564DDFC7" w:rsidR="681896E1" w:rsidRDefault="31B0B1C8" w:rsidP="681896E1">
      <w:pPr>
        <w:tabs>
          <w:tab w:val="num" w:pos="644"/>
        </w:tabs>
        <w:ind w:left="1134"/>
        <w:rPr>
          <w:color w:val="000000" w:themeColor="text1"/>
        </w:rPr>
      </w:pPr>
      <w:r w:rsidRPr="31B0B1C8">
        <w:rPr>
          <w:color w:val="000000" w:themeColor="text1"/>
        </w:rPr>
        <w:t xml:space="preserve">Termín zahájení stavby: </w:t>
      </w:r>
      <w:r w:rsidR="681896E1">
        <w:tab/>
      </w:r>
      <w:r w:rsidRPr="31B0B1C8">
        <w:rPr>
          <w:color w:val="000000" w:themeColor="text1"/>
        </w:rPr>
        <w:t>4Q 2023</w:t>
      </w:r>
    </w:p>
    <w:p w14:paraId="0337BAFC" w14:textId="048EB475" w:rsidR="681896E1" w:rsidRDefault="31B0B1C8" w:rsidP="681896E1">
      <w:pPr>
        <w:tabs>
          <w:tab w:val="num" w:pos="644"/>
        </w:tabs>
        <w:ind w:left="1134"/>
        <w:rPr>
          <w:color w:val="000000" w:themeColor="text1"/>
        </w:rPr>
      </w:pPr>
      <w:r w:rsidRPr="31B0B1C8">
        <w:rPr>
          <w:color w:val="000000" w:themeColor="text1"/>
        </w:rPr>
        <w:t>Termín dokončení stavby:</w:t>
      </w:r>
      <w:r w:rsidR="681896E1">
        <w:tab/>
      </w:r>
      <w:r w:rsidRPr="31B0B1C8">
        <w:rPr>
          <w:color w:val="000000" w:themeColor="text1"/>
        </w:rPr>
        <w:t>4Q 2025</w:t>
      </w:r>
    </w:p>
    <w:p w14:paraId="6AC48B5D" w14:textId="40F975A9" w:rsidR="681896E1" w:rsidRDefault="31B0B1C8" w:rsidP="681896E1">
      <w:pPr>
        <w:tabs>
          <w:tab w:val="num" w:pos="644"/>
        </w:tabs>
        <w:ind w:left="1134"/>
        <w:rPr>
          <w:color w:val="000000" w:themeColor="text1"/>
        </w:rPr>
      </w:pPr>
      <w:proofErr w:type="spellStart"/>
      <w:r w:rsidRPr="31B0B1C8">
        <w:rPr>
          <w:color w:val="000000" w:themeColor="text1"/>
        </w:rPr>
        <w:t>hůta</w:t>
      </w:r>
      <w:proofErr w:type="spellEnd"/>
      <w:r w:rsidRPr="31B0B1C8">
        <w:rPr>
          <w:color w:val="000000" w:themeColor="text1"/>
        </w:rPr>
        <w:t xml:space="preserve"> výstavby: </w:t>
      </w:r>
      <w:r w:rsidR="681896E1">
        <w:tab/>
      </w:r>
      <w:r w:rsidR="681896E1">
        <w:tab/>
      </w:r>
      <w:r w:rsidRPr="31B0B1C8">
        <w:rPr>
          <w:color w:val="000000" w:themeColor="text1"/>
        </w:rPr>
        <w:t xml:space="preserve">2 roky </w:t>
      </w:r>
    </w:p>
    <w:p w14:paraId="4A2A4ACA" w14:textId="1BC4F06D" w:rsidR="681896E1" w:rsidRDefault="681896E1" w:rsidP="681896E1">
      <w:pPr>
        <w:tabs>
          <w:tab w:val="num" w:pos="644"/>
        </w:tabs>
        <w:ind w:left="1134"/>
        <w:rPr>
          <w:color w:val="000000" w:themeColor="text1"/>
        </w:rPr>
      </w:pPr>
    </w:p>
    <w:p w14:paraId="7345C61A" w14:textId="6ABDD657" w:rsidR="00F43D40" w:rsidRDefault="00F43D40" w:rsidP="00A12621">
      <w:pPr>
        <w:pStyle w:val="Odstavecseseznamem"/>
        <w:rPr>
          <w:b/>
          <w:bCs/>
          <w:color w:val="FF0000"/>
          <w:u w:val="single"/>
        </w:rPr>
      </w:pPr>
    </w:p>
    <w:p w14:paraId="0FD4C663" w14:textId="77777777" w:rsidR="00A75B6A" w:rsidRDefault="00A75B6A" w:rsidP="00A12621">
      <w:pPr>
        <w:pStyle w:val="Odstavecseseznamem"/>
        <w:rPr>
          <w:b/>
          <w:bCs/>
          <w:color w:val="FF0000"/>
          <w:u w:val="single"/>
        </w:rPr>
      </w:pPr>
    </w:p>
    <w:p w14:paraId="0ED4E11E" w14:textId="3B6F5BDF" w:rsidR="00A12621" w:rsidRPr="00CC4C23" w:rsidRDefault="31B0B1C8" w:rsidP="00D731EE">
      <w:pPr>
        <w:pStyle w:val="Odstavecseseznamem"/>
        <w:numPr>
          <w:ilvl w:val="0"/>
          <w:numId w:val="178"/>
        </w:numPr>
        <w:rPr>
          <w:b/>
          <w:bCs/>
          <w:u w:val="single"/>
        </w:rPr>
      </w:pPr>
      <w:r w:rsidRPr="31B0B1C8">
        <w:rPr>
          <w:b/>
          <w:bCs/>
          <w:u w:val="single"/>
        </w:rPr>
        <w:t xml:space="preserve">Orientační náklady stavby </w:t>
      </w:r>
    </w:p>
    <w:p w14:paraId="0CC94E9E" w14:textId="77777777" w:rsidR="0051158E" w:rsidRPr="00CC4C23" w:rsidRDefault="0051158E" w:rsidP="004639E5">
      <w:pPr>
        <w:pStyle w:val="Odstavecseseznamem"/>
        <w:ind w:left="993"/>
      </w:pPr>
    </w:p>
    <w:p w14:paraId="4F14BB62" w14:textId="499C2457" w:rsidR="00894969" w:rsidRDefault="1DBB1F52" w:rsidP="1DBB1F52">
      <w:pPr>
        <w:pStyle w:val="dka"/>
        <w:ind w:left="1134"/>
        <w:rPr>
          <w:i/>
          <w:iCs/>
          <w:color w:val="auto"/>
        </w:rPr>
      </w:pPr>
      <w:r w:rsidRPr="1DBB1F52">
        <w:rPr>
          <w:i/>
          <w:iCs/>
          <w:color w:val="auto"/>
        </w:rPr>
        <w:t>150 mil. Kč.</w:t>
      </w:r>
    </w:p>
    <w:p w14:paraId="74E57B6C" w14:textId="22BCD034" w:rsidR="00A75B6A" w:rsidRDefault="00A75B6A" w:rsidP="00894969">
      <w:pPr>
        <w:pStyle w:val="dka"/>
        <w:ind w:left="1134"/>
        <w:rPr>
          <w:color w:val="auto"/>
        </w:rPr>
      </w:pPr>
    </w:p>
    <w:p w14:paraId="08B411CB" w14:textId="77777777" w:rsidR="00DD49AF" w:rsidRPr="00A75B6A" w:rsidRDefault="00DD49AF" w:rsidP="004639E5">
      <w:pPr>
        <w:pStyle w:val="Odstavecseseznamem"/>
        <w:ind w:left="993"/>
        <w:rPr>
          <w:color w:val="000000" w:themeColor="text1"/>
        </w:rPr>
      </w:pPr>
    </w:p>
    <w:p w14:paraId="7F1B5848" w14:textId="77777777" w:rsidR="004639E5" w:rsidRPr="00A75B6A" w:rsidRDefault="31B0B1C8" w:rsidP="00FC6F57">
      <w:pPr>
        <w:pStyle w:val="Nadpis4"/>
        <w:ind w:left="1134"/>
        <w:rPr>
          <w:color w:val="000000" w:themeColor="text1"/>
          <w:u w:val="single"/>
        </w:rPr>
      </w:pPr>
      <w:bookmarkStart w:id="8" w:name="_Toc453577035"/>
      <w:bookmarkStart w:id="9" w:name="_Toc100315023"/>
      <w:r w:rsidRPr="31B0B1C8">
        <w:rPr>
          <w:color w:val="000000" w:themeColor="text1"/>
          <w:u w:val="single"/>
        </w:rPr>
        <w:t>B.2.2 Celkové urbanistické a architektonické řešení</w:t>
      </w:r>
      <w:bookmarkEnd w:id="8"/>
      <w:bookmarkEnd w:id="9"/>
      <w:r w:rsidRPr="31B0B1C8">
        <w:rPr>
          <w:color w:val="000000" w:themeColor="text1"/>
          <w:u w:val="single"/>
        </w:rPr>
        <w:t xml:space="preserve"> </w:t>
      </w:r>
    </w:p>
    <w:p w14:paraId="5716C38E" w14:textId="77777777" w:rsidR="004639E5" w:rsidRDefault="004639E5" w:rsidP="004639E5">
      <w:pPr>
        <w:pStyle w:val="Odstavecseseznamem"/>
        <w:ind w:left="993"/>
      </w:pPr>
    </w:p>
    <w:p w14:paraId="1F59131A" w14:textId="77777777" w:rsidR="004639E5" w:rsidRPr="00A71582" w:rsidRDefault="31B0B1C8" w:rsidP="31B0B1C8">
      <w:pPr>
        <w:pStyle w:val="Odstavecseseznamem"/>
        <w:numPr>
          <w:ilvl w:val="0"/>
          <w:numId w:val="165"/>
        </w:numPr>
        <w:ind w:left="1560" w:hanging="426"/>
        <w:rPr>
          <w:b/>
          <w:bCs/>
        </w:rPr>
      </w:pPr>
      <w:r w:rsidRPr="31B0B1C8">
        <w:rPr>
          <w:b/>
          <w:bCs/>
          <w:u w:val="single"/>
        </w:rPr>
        <w:t xml:space="preserve">Urbanismus – územní regulace, kompozice prostorového řešení </w:t>
      </w:r>
    </w:p>
    <w:p w14:paraId="0C91FF6E" w14:textId="77777777" w:rsidR="00A71582" w:rsidRPr="00A71582" w:rsidRDefault="00A71582" w:rsidP="31B0B1C8">
      <w:pPr>
        <w:rPr>
          <w:b/>
          <w:bCs/>
        </w:rPr>
      </w:pPr>
    </w:p>
    <w:p w14:paraId="38B44216" w14:textId="77777777" w:rsidR="00A71582" w:rsidRDefault="1DBB1F52" w:rsidP="1DBB1F52">
      <w:pPr>
        <w:tabs>
          <w:tab w:val="left" w:pos="540"/>
          <w:tab w:val="left" w:pos="7200"/>
        </w:tabs>
        <w:ind w:left="1134"/>
        <w:rPr>
          <w:i/>
          <w:iCs/>
        </w:rPr>
      </w:pPr>
      <w:r w:rsidRPr="1DBB1F52">
        <w:rPr>
          <w:i/>
          <w:iCs/>
        </w:rPr>
        <w:t xml:space="preserve">Areál </w:t>
      </w:r>
      <w:proofErr w:type="gramStart"/>
      <w:r w:rsidRPr="1DBB1F52">
        <w:rPr>
          <w:i/>
          <w:iCs/>
        </w:rPr>
        <w:t>ILBIT  je</w:t>
      </w:r>
      <w:proofErr w:type="gramEnd"/>
      <w:r w:rsidRPr="1DBB1F52">
        <w:rPr>
          <w:i/>
          <w:iCs/>
        </w:rPr>
        <w:t xml:space="preserve"> situován jižně od ulice Kamenice a přimyká se k objektu Morfologického centra MU v Bohunicích. Areál sestává ze čtyř pavilonů se </w:t>
      </w:r>
      <w:proofErr w:type="gramStart"/>
      <w:r w:rsidRPr="1DBB1F52">
        <w:rPr>
          <w:i/>
          <w:iCs/>
        </w:rPr>
        <w:t>společnými  nadzemními</w:t>
      </w:r>
      <w:proofErr w:type="gramEnd"/>
      <w:r w:rsidRPr="1DBB1F52">
        <w:rPr>
          <w:i/>
          <w:iCs/>
        </w:rPr>
        <w:t xml:space="preserve"> koridory a 1. PP.</w:t>
      </w:r>
    </w:p>
    <w:p w14:paraId="76580C46" w14:textId="77777777" w:rsidR="00A71582" w:rsidRDefault="1DBB1F52" w:rsidP="1DBB1F52">
      <w:pPr>
        <w:tabs>
          <w:tab w:val="left" w:pos="540"/>
          <w:tab w:val="left" w:pos="7200"/>
        </w:tabs>
        <w:ind w:left="1134"/>
        <w:rPr>
          <w:i/>
          <w:iCs/>
        </w:rPr>
      </w:pPr>
      <w:r w:rsidRPr="1DBB1F52">
        <w:rPr>
          <w:i/>
          <w:iCs/>
        </w:rPr>
        <w:t>Vlastní pavilony mají tři nadzemní podlaží a společné 1. PP. Pavilony jsou šachovnicovitě seskládány k sobě a části, které se vzájemně překrývají, vytvářejí horizontální kryté komunikace.</w:t>
      </w:r>
    </w:p>
    <w:p w14:paraId="108F3259" w14:textId="77777777" w:rsidR="00A71582" w:rsidRDefault="00A71582" w:rsidP="31B0B1C8">
      <w:pPr>
        <w:rPr>
          <w:b/>
          <w:bCs/>
        </w:rPr>
      </w:pPr>
    </w:p>
    <w:p w14:paraId="30A203FC" w14:textId="77777777" w:rsidR="00A71582" w:rsidRDefault="00A71582" w:rsidP="31B0B1C8">
      <w:pPr>
        <w:rPr>
          <w:b/>
          <w:bCs/>
        </w:rPr>
      </w:pPr>
    </w:p>
    <w:p w14:paraId="0DC81FB7" w14:textId="77777777" w:rsidR="00A71582" w:rsidRPr="00A71582" w:rsidRDefault="00A71582" w:rsidP="31B0B1C8">
      <w:pPr>
        <w:rPr>
          <w:b/>
          <w:bCs/>
        </w:rPr>
      </w:pPr>
    </w:p>
    <w:p w14:paraId="373E913B" w14:textId="77777777" w:rsidR="003F039F" w:rsidRPr="008E57A3" w:rsidRDefault="31B0B1C8" w:rsidP="31B0B1C8">
      <w:pPr>
        <w:pStyle w:val="Odstavecseseznamem"/>
        <w:numPr>
          <w:ilvl w:val="0"/>
          <w:numId w:val="165"/>
        </w:numPr>
        <w:ind w:hanging="219"/>
        <w:rPr>
          <w:b/>
          <w:bCs/>
        </w:rPr>
      </w:pPr>
      <w:r w:rsidRPr="31B0B1C8">
        <w:rPr>
          <w:b/>
          <w:bCs/>
        </w:rPr>
        <w:t xml:space="preserve">   </w:t>
      </w:r>
      <w:r w:rsidRPr="31B0B1C8">
        <w:rPr>
          <w:b/>
          <w:bCs/>
          <w:u w:val="single"/>
        </w:rPr>
        <w:t xml:space="preserve">Architektonické řešení – kompozice tvarového řešení, materiálové a barevné řešení </w:t>
      </w:r>
    </w:p>
    <w:p w14:paraId="76565487" w14:textId="77777777" w:rsidR="003F039F" w:rsidRPr="008E57A3" w:rsidRDefault="003F039F" w:rsidP="31B0B1C8">
      <w:pPr>
        <w:pStyle w:val="Odstavecseseznamem"/>
        <w:ind w:left="1560"/>
        <w:rPr>
          <w:b/>
          <w:bCs/>
        </w:rPr>
      </w:pPr>
    </w:p>
    <w:p w14:paraId="7F8F6CF8" w14:textId="77777777" w:rsidR="00A71582" w:rsidRDefault="1DBB1F52" w:rsidP="1DBB1F52">
      <w:pPr>
        <w:tabs>
          <w:tab w:val="left" w:pos="540"/>
          <w:tab w:val="left" w:pos="7200"/>
        </w:tabs>
        <w:ind w:left="1134"/>
        <w:rPr>
          <w:i/>
          <w:iCs/>
        </w:rPr>
      </w:pPr>
      <w:r w:rsidRPr="1DBB1F52">
        <w:rPr>
          <w:i/>
          <w:iCs/>
        </w:rPr>
        <w:t xml:space="preserve">Pavilon je řešen jako </w:t>
      </w:r>
      <w:proofErr w:type="spellStart"/>
      <w:r w:rsidRPr="1DBB1F52">
        <w:rPr>
          <w:i/>
          <w:iCs/>
        </w:rPr>
        <w:t>trojtrakt</w:t>
      </w:r>
      <w:proofErr w:type="spellEnd"/>
      <w:r w:rsidRPr="1DBB1F52">
        <w:rPr>
          <w:i/>
          <w:iCs/>
        </w:rPr>
        <w:t xml:space="preserve"> s centrální chodbou se schodištěm a atriem. Chodba je v přední atriové části širší a </w:t>
      </w:r>
      <w:proofErr w:type="gramStart"/>
      <w:r w:rsidRPr="1DBB1F52">
        <w:rPr>
          <w:i/>
          <w:iCs/>
        </w:rPr>
        <w:t>vytváří</w:t>
      </w:r>
      <w:proofErr w:type="gramEnd"/>
      <w:r w:rsidRPr="1DBB1F52">
        <w:rPr>
          <w:i/>
          <w:iCs/>
        </w:rPr>
        <w:t xml:space="preserve"> prostor před pracovnami. V zadní části, kde je ukončena únikovým schodištěm, je užší. Atriová část je přisvětlena střešními světlíky.</w:t>
      </w:r>
    </w:p>
    <w:p w14:paraId="3C546865" w14:textId="77777777" w:rsidR="00A71582" w:rsidRDefault="1DBB1F52" w:rsidP="1DBB1F52">
      <w:pPr>
        <w:tabs>
          <w:tab w:val="left" w:pos="540"/>
          <w:tab w:val="left" w:pos="7200"/>
        </w:tabs>
        <w:ind w:left="1134"/>
        <w:rPr>
          <w:i/>
          <w:iCs/>
        </w:rPr>
      </w:pPr>
      <w:r w:rsidRPr="1DBB1F52">
        <w:rPr>
          <w:i/>
          <w:iCs/>
        </w:rPr>
        <w:t>Od rušné ulice Kamenice je pavilon uzavřen plnou fasádou s výrazným prvkem únikového schodiště. Oba prvky společně se zelení vytvářejí hlukovou bariéru vůči ulici.</w:t>
      </w:r>
    </w:p>
    <w:p w14:paraId="0D35BFBD" w14:textId="77777777" w:rsidR="00A71582" w:rsidRDefault="1DBB1F52" w:rsidP="1DBB1F52">
      <w:pPr>
        <w:tabs>
          <w:tab w:val="left" w:pos="540"/>
          <w:tab w:val="left" w:pos="7200"/>
        </w:tabs>
        <w:ind w:left="1134"/>
        <w:rPr>
          <w:i/>
          <w:iCs/>
        </w:rPr>
      </w:pPr>
      <w:r w:rsidRPr="1DBB1F52">
        <w:rPr>
          <w:i/>
          <w:iCs/>
        </w:rPr>
        <w:t xml:space="preserve">Součástí celého výtvarného působení je i nasvětlení ploch zeleně, střešní krajiny, cest pod </w:t>
      </w:r>
      <w:proofErr w:type="spellStart"/>
      <w:r w:rsidRPr="1DBB1F52">
        <w:rPr>
          <w:i/>
          <w:iCs/>
        </w:rPr>
        <w:t>pasarely</w:t>
      </w:r>
      <w:proofErr w:type="spellEnd"/>
      <w:r w:rsidRPr="1DBB1F52">
        <w:rPr>
          <w:i/>
          <w:iCs/>
        </w:rPr>
        <w:t xml:space="preserve"> a barevné nasvětlení únikových schodišť jednotlivých pavilonů.</w:t>
      </w:r>
    </w:p>
    <w:p w14:paraId="0701999C" w14:textId="711ABE07" w:rsidR="00A71582" w:rsidRDefault="1DBB1F52" w:rsidP="1DBB1F52">
      <w:pPr>
        <w:tabs>
          <w:tab w:val="left" w:pos="540"/>
          <w:tab w:val="left" w:pos="7200"/>
        </w:tabs>
        <w:ind w:left="1134"/>
        <w:rPr>
          <w:i/>
          <w:iCs/>
        </w:rPr>
      </w:pPr>
      <w:r w:rsidRPr="1DBB1F52">
        <w:rPr>
          <w:i/>
          <w:iCs/>
        </w:rPr>
        <w:t>Navržené stavební úpravy se týkají pavilonu C03.</w:t>
      </w:r>
    </w:p>
    <w:p w14:paraId="7F1D4CE2" w14:textId="77777777" w:rsidR="00A71582" w:rsidRDefault="00A71582" w:rsidP="1DBB1F52">
      <w:pPr>
        <w:tabs>
          <w:tab w:val="left" w:pos="540"/>
          <w:tab w:val="left" w:pos="7200"/>
        </w:tabs>
        <w:ind w:left="1134"/>
        <w:rPr>
          <w:i/>
          <w:iCs/>
        </w:rPr>
      </w:pPr>
    </w:p>
    <w:p w14:paraId="105A922B" w14:textId="3F03512A" w:rsidR="00890BC9" w:rsidRPr="00A75B6A" w:rsidRDefault="1DBB1F52" w:rsidP="1DBB1F52">
      <w:pPr>
        <w:pStyle w:val="EBMtext"/>
        <w:numPr>
          <w:ilvl w:val="0"/>
          <w:numId w:val="184"/>
        </w:numPr>
        <w:ind w:left="1494"/>
        <w:rPr>
          <w:rFonts w:ascii="Arial" w:hAnsi="Arial"/>
          <w:i/>
          <w:iCs/>
          <w:color w:val="000000" w:themeColor="text1"/>
          <w:sz w:val="20"/>
          <w:szCs w:val="20"/>
        </w:rPr>
      </w:pPr>
      <w:r w:rsidRPr="1DBB1F52">
        <w:rPr>
          <w:rFonts w:ascii="Arial" w:hAnsi="Arial"/>
          <w:i/>
          <w:iCs/>
          <w:color w:val="000000" w:themeColor="text1"/>
          <w:sz w:val="20"/>
          <w:szCs w:val="20"/>
        </w:rPr>
        <w:t>Podlaha 1.np :</w:t>
      </w:r>
      <w:r w:rsidR="00A71582">
        <w:tab/>
      </w:r>
      <w:r w:rsidRPr="1DBB1F52">
        <w:rPr>
          <w:rFonts w:ascii="Arial" w:hAnsi="Arial"/>
          <w:i/>
          <w:iCs/>
          <w:color w:val="000000" w:themeColor="text1"/>
          <w:sz w:val="20"/>
          <w:szCs w:val="20"/>
        </w:rPr>
        <w:t xml:space="preserve">+0,000 = 281,700 m </w:t>
      </w:r>
      <w:proofErr w:type="spellStart"/>
      <w:r w:rsidRPr="1DBB1F52">
        <w:rPr>
          <w:rFonts w:ascii="Arial" w:hAnsi="Arial"/>
          <w:i/>
          <w:iCs/>
          <w:color w:val="000000" w:themeColor="text1"/>
          <w:sz w:val="20"/>
          <w:szCs w:val="20"/>
        </w:rPr>
        <w:t>n.m</w:t>
      </w:r>
      <w:proofErr w:type="spellEnd"/>
      <w:r w:rsidRPr="1DBB1F52">
        <w:rPr>
          <w:rFonts w:ascii="Arial" w:hAnsi="Arial"/>
          <w:i/>
          <w:iCs/>
          <w:color w:val="000000" w:themeColor="text1"/>
          <w:sz w:val="20"/>
          <w:szCs w:val="20"/>
        </w:rPr>
        <w:t>.</w:t>
      </w:r>
    </w:p>
    <w:p w14:paraId="66C8EE6B" w14:textId="1DEC6ECB" w:rsidR="008D55D1" w:rsidRPr="00A71582" w:rsidRDefault="1DBB1F52" w:rsidP="1DBB1F52">
      <w:pPr>
        <w:pStyle w:val="EBMtext"/>
        <w:numPr>
          <w:ilvl w:val="0"/>
          <w:numId w:val="184"/>
        </w:numPr>
        <w:ind w:left="1494"/>
        <w:rPr>
          <w:i/>
          <w:iCs/>
          <w:color w:val="000000" w:themeColor="text1"/>
        </w:rPr>
      </w:pPr>
      <w:proofErr w:type="spellStart"/>
      <w:r w:rsidRPr="1DBB1F52">
        <w:rPr>
          <w:rFonts w:ascii="Arial" w:hAnsi="Arial"/>
          <w:i/>
          <w:iCs/>
          <w:color w:val="000000" w:themeColor="text1"/>
          <w:sz w:val="20"/>
          <w:szCs w:val="20"/>
        </w:rPr>
        <w:t>Atika</w:t>
      </w:r>
      <w:proofErr w:type="spellEnd"/>
      <w:r w:rsidRPr="1DBB1F52">
        <w:rPr>
          <w:rFonts w:ascii="Arial" w:hAnsi="Arial"/>
          <w:i/>
          <w:iCs/>
          <w:color w:val="000000" w:themeColor="text1"/>
          <w:sz w:val="20"/>
          <w:szCs w:val="20"/>
        </w:rPr>
        <w:t>:</w:t>
      </w:r>
      <w:r w:rsidR="681896E1">
        <w:tab/>
      </w:r>
      <w:r w:rsidRPr="1DBB1F52">
        <w:rPr>
          <w:rFonts w:ascii="Arial" w:hAnsi="Arial"/>
          <w:i/>
          <w:iCs/>
          <w:color w:val="000000" w:themeColor="text1"/>
          <w:sz w:val="20"/>
          <w:szCs w:val="20"/>
        </w:rPr>
        <w:t xml:space="preserve">+12,500 = 294,200 m </w:t>
      </w:r>
      <w:proofErr w:type="spellStart"/>
      <w:r w:rsidRPr="1DBB1F52">
        <w:rPr>
          <w:rFonts w:ascii="Arial" w:hAnsi="Arial"/>
          <w:i/>
          <w:iCs/>
          <w:color w:val="000000" w:themeColor="text1"/>
          <w:sz w:val="20"/>
          <w:szCs w:val="20"/>
        </w:rPr>
        <w:t>n.m</w:t>
      </w:r>
      <w:proofErr w:type="spellEnd"/>
      <w:r w:rsidRPr="1DBB1F52">
        <w:rPr>
          <w:rFonts w:ascii="Arial" w:hAnsi="Arial"/>
          <w:i/>
          <w:iCs/>
          <w:color w:val="000000" w:themeColor="text1"/>
          <w:sz w:val="20"/>
          <w:szCs w:val="20"/>
        </w:rPr>
        <w:t>.</w:t>
      </w:r>
    </w:p>
    <w:p w14:paraId="4559B0BD" w14:textId="77777777" w:rsidR="00A71582" w:rsidRPr="00A75B6A" w:rsidRDefault="00A71582" w:rsidP="00A71582">
      <w:pPr>
        <w:pStyle w:val="EBMtext"/>
        <w:rPr>
          <w:color w:val="000000" w:themeColor="text1"/>
        </w:rPr>
      </w:pPr>
    </w:p>
    <w:p w14:paraId="456F77A8" w14:textId="155675B2" w:rsidR="00D73260" w:rsidRPr="008E57A3" w:rsidRDefault="31B0B1C8" w:rsidP="00FC6F57">
      <w:pPr>
        <w:pStyle w:val="Nadpis4"/>
        <w:ind w:left="1134"/>
        <w:rPr>
          <w:u w:val="single"/>
        </w:rPr>
      </w:pPr>
      <w:bookmarkStart w:id="10" w:name="_Toc100315024"/>
      <w:r w:rsidRPr="31B0B1C8">
        <w:rPr>
          <w:u w:val="single"/>
        </w:rPr>
        <w:t>B.2.3 Celkové provozní řešení, technologie výroby</w:t>
      </w:r>
      <w:bookmarkEnd w:id="10"/>
    </w:p>
    <w:p w14:paraId="604E3A60" w14:textId="77777777" w:rsidR="00D73260" w:rsidRDefault="00D73260" w:rsidP="00FC6F57">
      <w:pPr>
        <w:pStyle w:val="Nadpis4"/>
        <w:ind w:left="1134"/>
      </w:pPr>
    </w:p>
    <w:p w14:paraId="0BCBDF79" w14:textId="4DD89667" w:rsidR="31B0B1C8" w:rsidRDefault="1DBB1F52" w:rsidP="1DBB1F52">
      <w:pPr>
        <w:spacing w:line="276" w:lineRule="auto"/>
        <w:ind w:left="425" w:firstLine="709"/>
        <w:rPr>
          <w:rFonts w:ascii="Verdana" w:eastAsia="Verdana" w:hAnsi="Verdana" w:cs="Verdana"/>
          <w:i/>
          <w:iCs/>
          <w:sz w:val="18"/>
          <w:szCs w:val="18"/>
        </w:rPr>
      </w:pPr>
      <w:r w:rsidRPr="1DBB1F52">
        <w:rPr>
          <w:rFonts w:ascii="Verdana" w:eastAsia="Verdana" w:hAnsi="Verdana" w:cs="Verdana"/>
          <w:i/>
          <w:iCs/>
          <w:sz w:val="18"/>
          <w:szCs w:val="18"/>
        </w:rPr>
        <w:t xml:space="preserve">Výrobní jednotka ACIU </w:t>
      </w:r>
      <w:proofErr w:type="gramStart"/>
      <w:r w:rsidRPr="1DBB1F52">
        <w:rPr>
          <w:rFonts w:ascii="Verdana" w:eastAsia="Verdana" w:hAnsi="Verdana" w:cs="Verdana"/>
          <w:i/>
          <w:iCs/>
          <w:sz w:val="18"/>
          <w:szCs w:val="18"/>
        </w:rPr>
        <w:t>slouží</w:t>
      </w:r>
      <w:proofErr w:type="gramEnd"/>
      <w:r w:rsidRPr="1DBB1F52">
        <w:rPr>
          <w:rFonts w:ascii="Verdana" w:eastAsia="Verdana" w:hAnsi="Verdana" w:cs="Verdana"/>
          <w:i/>
          <w:iCs/>
          <w:sz w:val="18"/>
          <w:szCs w:val="18"/>
        </w:rPr>
        <w:t xml:space="preserve"> k výrobě léčivých přípravků moderní terapie. Jedná se o aseptickou </w:t>
      </w:r>
      <w:r w:rsidR="31B0B1C8">
        <w:tab/>
      </w:r>
    </w:p>
    <w:p w14:paraId="62C49F68" w14:textId="0E13B92D" w:rsidR="31B0B1C8" w:rsidRDefault="1DBB1F52" w:rsidP="1DBB1F52">
      <w:pPr>
        <w:spacing w:line="276" w:lineRule="auto"/>
        <w:ind w:left="425" w:firstLine="709"/>
        <w:rPr>
          <w:i/>
          <w:iCs/>
        </w:rPr>
      </w:pPr>
      <w:r w:rsidRPr="1DBB1F52">
        <w:rPr>
          <w:rFonts w:ascii="Verdana" w:eastAsia="Verdana" w:hAnsi="Verdana" w:cs="Verdana"/>
          <w:i/>
          <w:iCs/>
          <w:sz w:val="18"/>
          <w:szCs w:val="18"/>
        </w:rPr>
        <w:t xml:space="preserve">výrobu sterilních léčivých přípravků pro moderní terapie regulovanou Zákonem č. 378/2007 Sb., </w:t>
      </w:r>
      <w:r w:rsidR="31B0B1C8">
        <w:tab/>
      </w:r>
      <w:r w:rsidR="31B0B1C8">
        <w:tab/>
      </w:r>
      <w:r w:rsidRPr="1DBB1F52">
        <w:rPr>
          <w:rFonts w:ascii="Verdana" w:eastAsia="Verdana" w:hAnsi="Verdana" w:cs="Verdana"/>
          <w:i/>
          <w:iCs/>
          <w:sz w:val="18"/>
          <w:szCs w:val="18"/>
        </w:rPr>
        <w:t>„Zákon o léčivech“ a pravidly GMP.</w:t>
      </w:r>
      <w:r w:rsidRPr="1DBB1F52">
        <w:rPr>
          <w:i/>
          <w:iCs/>
        </w:rPr>
        <w:t xml:space="preserve"> Technické a technologické řešení prostor splňuje požadavky uživatelské specifikace vydané uživatelem. Uživatelská specifikace rovněž definuje legislativní požadavky, které musí výrobní laboratoře splňovat a podle kterých bude výrobní jednotka posuzována a </w:t>
      </w:r>
      <w:proofErr w:type="gramStart"/>
      <w:r w:rsidRPr="1DBB1F52">
        <w:rPr>
          <w:i/>
          <w:iCs/>
        </w:rPr>
        <w:t>certifikována  SUKL</w:t>
      </w:r>
      <w:proofErr w:type="gramEnd"/>
      <w:r w:rsidRPr="1DBB1F52">
        <w:rPr>
          <w:i/>
          <w:iCs/>
        </w:rPr>
        <w:t>. (Státní Ústav pro Kontrolu Léčiv)</w:t>
      </w:r>
    </w:p>
    <w:p w14:paraId="5E2FF6C1" w14:textId="2A54D875" w:rsidR="31B0B1C8" w:rsidRDefault="31B0B1C8" w:rsidP="31B0B1C8">
      <w:pPr>
        <w:pStyle w:val="EBMtext"/>
        <w:spacing w:after="0"/>
        <w:ind w:left="1134"/>
        <w:rPr>
          <w:rFonts w:ascii="Arial" w:hAnsi="Arial" w:cs="Times New Roman"/>
        </w:rPr>
      </w:pPr>
    </w:p>
    <w:p w14:paraId="51FF7F39" w14:textId="6C029ED8" w:rsidR="31B0B1C8" w:rsidRDefault="31B0B1C8" w:rsidP="31B0B1C8">
      <w:pPr>
        <w:pStyle w:val="Nadpis2"/>
        <w:ind w:left="425" w:firstLine="709"/>
      </w:pPr>
      <w:proofErr w:type="spellStart"/>
      <w:r w:rsidRPr="31B0B1C8">
        <w:rPr>
          <w:rFonts w:ascii="Verdana" w:eastAsia="Verdana" w:hAnsi="Verdana" w:cs="Verdana"/>
          <w:sz w:val="18"/>
          <w:szCs w:val="18"/>
        </w:rPr>
        <w:t>Legislativní</w:t>
      </w:r>
      <w:proofErr w:type="spellEnd"/>
      <w:r w:rsidRPr="31B0B1C8">
        <w:rPr>
          <w:rFonts w:ascii="Verdana" w:eastAsia="Verdana" w:hAnsi="Verdana" w:cs="Verdana"/>
          <w:sz w:val="18"/>
          <w:szCs w:val="18"/>
        </w:rPr>
        <w:t xml:space="preserve"> </w:t>
      </w:r>
      <w:proofErr w:type="spellStart"/>
      <w:r w:rsidRPr="31B0B1C8">
        <w:rPr>
          <w:rFonts w:ascii="Verdana" w:eastAsia="Verdana" w:hAnsi="Verdana" w:cs="Verdana"/>
          <w:sz w:val="18"/>
          <w:szCs w:val="18"/>
        </w:rPr>
        <w:t>podklady</w:t>
      </w:r>
      <w:proofErr w:type="spellEnd"/>
    </w:p>
    <w:p w14:paraId="6FEB7390" w14:textId="509DA685" w:rsidR="31B0B1C8" w:rsidRDefault="1DBB1F52" w:rsidP="1DBB1F52">
      <w:pPr>
        <w:pStyle w:val="Odstavecseseznamem"/>
        <w:numPr>
          <w:ilvl w:val="0"/>
          <w:numId w:val="163"/>
        </w:numPr>
        <w:rPr>
          <w:i/>
          <w:iCs/>
        </w:rPr>
      </w:pPr>
      <w:r w:rsidRPr="1DBB1F52">
        <w:rPr>
          <w:i/>
          <w:iCs/>
        </w:rPr>
        <w:t>Masarykova univerzita je výrobcem léčiv a kontrolní laboratoří cestou výrobní jednotky ACIU (</w:t>
      </w:r>
      <w:proofErr w:type="spellStart"/>
      <w:r w:rsidRPr="1DBB1F52">
        <w:rPr>
          <w:i/>
          <w:iCs/>
        </w:rPr>
        <w:t>Advanced</w:t>
      </w:r>
      <w:proofErr w:type="spellEnd"/>
      <w:r w:rsidRPr="1DBB1F52">
        <w:rPr>
          <w:i/>
          <w:iCs/>
        </w:rPr>
        <w:t xml:space="preserve"> Cell </w:t>
      </w:r>
      <w:proofErr w:type="spellStart"/>
      <w:r w:rsidRPr="1DBB1F52">
        <w:rPr>
          <w:i/>
          <w:iCs/>
        </w:rPr>
        <w:t>Immunotherapy</w:t>
      </w:r>
      <w:proofErr w:type="spellEnd"/>
      <w:r w:rsidRPr="1DBB1F52">
        <w:rPr>
          <w:i/>
          <w:iCs/>
        </w:rPr>
        <w:t xml:space="preserve"> Unit) Farmakologického ústavu LF MU. </w:t>
      </w:r>
    </w:p>
    <w:p w14:paraId="1547169F" w14:textId="084F86FC" w:rsidR="31B0B1C8" w:rsidRDefault="1DBB1F52" w:rsidP="1DBB1F52">
      <w:pPr>
        <w:pStyle w:val="Odstavecseseznamem"/>
        <w:numPr>
          <w:ilvl w:val="0"/>
          <w:numId w:val="163"/>
        </w:numPr>
        <w:rPr>
          <w:i/>
          <w:iCs/>
        </w:rPr>
      </w:pPr>
      <w:r w:rsidRPr="1DBB1F52">
        <w:rPr>
          <w:i/>
          <w:iCs/>
        </w:rPr>
        <w:t xml:space="preserve">Odpovědnost za výrobu léčiv nese statutární zástupce výrobce, </w:t>
      </w:r>
      <w:proofErr w:type="gramStart"/>
      <w:r w:rsidRPr="1DBB1F52">
        <w:rPr>
          <w:i/>
          <w:iCs/>
        </w:rPr>
        <w:t>t.j.</w:t>
      </w:r>
      <w:proofErr w:type="gramEnd"/>
      <w:r w:rsidRPr="1DBB1F52">
        <w:rPr>
          <w:i/>
          <w:iCs/>
        </w:rPr>
        <w:t xml:space="preserve"> rektor Masarykovy univerzity.</w:t>
      </w:r>
    </w:p>
    <w:p w14:paraId="3AE35145" w14:textId="5D291309" w:rsidR="31B0B1C8" w:rsidRDefault="1DBB1F52" w:rsidP="1DBB1F52">
      <w:pPr>
        <w:pStyle w:val="Odstavecseseznamem"/>
        <w:numPr>
          <w:ilvl w:val="0"/>
          <w:numId w:val="163"/>
        </w:numPr>
        <w:rPr>
          <w:i/>
          <w:iCs/>
        </w:rPr>
      </w:pPr>
      <w:r w:rsidRPr="1DBB1F52">
        <w:rPr>
          <w:i/>
          <w:iCs/>
        </w:rPr>
        <w:t>Zastupováním MU při jednáních a inspekcích SÚKL je pověřena přednostka Farmakologického ústavu (plná moc od rektora MU).</w:t>
      </w:r>
    </w:p>
    <w:p w14:paraId="45BC6C8C" w14:textId="4D9B3B57" w:rsidR="31B0B1C8" w:rsidRDefault="31B0B1C8" w:rsidP="1DBB1F52">
      <w:pPr>
        <w:rPr>
          <w:i/>
          <w:iCs/>
        </w:rPr>
      </w:pPr>
    </w:p>
    <w:p w14:paraId="26EA6202" w14:textId="5C1A559A" w:rsidR="31B0B1C8" w:rsidRDefault="1DBB1F52" w:rsidP="1DBB1F52">
      <w:pPr>
        <w:spacing w:line="276" w:lineRule="auto"/>
        <w:ind w:left="709" w:firstLine="709"/>
        <w:rPr>
          <w:rFonts w:ascii="Verdana" w:eastAsia="Verdana" w:hAnsi="Verdana" w:cs="Verdana"/>
          <w:i/>
          <w:iCs/>
          <w:sz w:val="18"/>
          <w:szCs w:val="18"/>
        </w:rPr>
      </w:pPr>
      <w:r w:rsidRPr="1DBB1F52">
        <w:rPr>
          <w:rFonts w:ascii="Verdana" w:eastAsia="Verdana" w:hAnsi="Verdana" w:cs="Verdana"/>
          <w:i/>
          <w:iCs/>
          <w:sz w:val="18"/>
          <w:szCs w:val="18"/>
        </w:rPr>
        <w:t xml:space="preserve">Regulace výroby léčiv v České republice je daná pravidly GMP platnými v Evropské Unii. Následuje </w:t>
      </w:r>
      <w:r w:rsidR="31B0B1C8">
        <w:tab/>
      </w:r>
      <w:r w:rsidRPr="1DBB1F52">
        <w:rPr>
          <w:rFonts w:ascii="Verdana" w:eastAsia="Verdana" w:hAnsi="Verdana" w:cs="Verdana"/>
          <w:i/>
          <w:iCs/>
          <w:sz w:val="18"/>
          <w:szCs w:val="18"/>
        </w:rPr>
        <w:t>výčet legislativních a regulačních předpisů:</w:t>
      </w:r>
    </w:p>
    <w:p w14:paraId="7E65A7F2" w14:textId="6D64ACA1" w:rsidR="31B0B1C8" w:rsidRDefault="1DBB1F52" w:rsidP="1DBB1F52">
      <w:pPr>
        <w:pStyle w:val="Odstavecseseznamem"/>
        <w:numPr>
          <w:ilvl w:val="0"/>
          <w:numId w:val="160"/>
        </w:numPr>
        <w:rPr>
          <w:i/>
          <w:iCs/>
        </w:rPr>
      </w:pPr>
      <w:r w:rsidRPr="1DBB1F52">
        <w:rPr>
          <w:b/>
          <w:bCs/>
          <w:i/>
          <w:iCs/>
        </w:rPr>
        <w:t>Zákon o léčivech č. 378/2007 Sb</w:t>
      </w:r>
      <w:r w:rsidRPr="1DBB1F52">
        <w:rPr>
          <w:i/>
          <w:iCs/>
        </w:rPr>
        <w:t>.;</w:t>
      </w:r>
    </w:p>
    <w:p w14:paraId="632E8B73" w14:textId="1929ADB4" w:rsidR="31B0B1C8" w:rsidRDefault="1DBB1F52" w:rsidP="1DBB1F52">
      <w:pPr>
        <w:pStyle w:val="Odstavecseseznamem"/>
        <w:numPr>
          <w:ilvl w:val="0"/>
          <w:numId w:val="160"/>
        </w:numPr>
        <w:rPr>
          <w:b/>
          <w:bCs/>
          <w:i/>
          <w:iCs/>
        </w:rPr>
      </w:pPr>
      <w:r w:rsidRPr="1DBB1F52">
        <w:rPr>
          <w:b/>
          <w:bCs/>
          <w:i/>
          <w:iCs/>
        </w:rPr>
        <w:t xml:space="preserve">Vyhláška o výrobě a distribuci léčiv č. 229/2008 </w:t>
      </w:r>
      <w:proofErr w:type="spellStart"/>
      <w:r w:rsidRPr="1DBB1F52">
        <w:rPr>
          <w:b/>
          <w:bCs/>
          <w:i/>
          <w:iCs/>
        </w:rPr>
        <w:t>Sb</w:t>
      </w:r>
      <w:proofErr w:type="spellEnd"/>
      <w:r w:rsidRPr="1DBB1F52">
        <w:rPr>
          <w:b/>
          <w:bCs/>
          <w:i/>
          <w:iCs/>
        </w:rPr>
        <w:t>;</w:t>
      </w:r>
    </w:p>
    <w:p w14:paraId="6700CA57" w14:textId="2C7859D2" w:rsidR="31B0B1C8" w:rsidRDefault="1DBB1F52" w:rsidP="1DBB1F52">
      <w:pPr>
        <w:pStyle w:val="Odstavecseseznamem"/>
        <w:numPr>
          <w:ilvl w:val="0"/>
          <w:numId w:val="160"/>
        </w:numPr>
        <w:rPr>
          <w:i/>
          <w:iCs/>
        </w:rPr>
      </w:pPr>
      <w:r w:rsidRPr="1DBB1F52">
        <w:rPr>
          <w:i/>
          <w:iCs/>
        </w:rPr>
        <w:t xml:space="preserve">Požadavky na dodržování pravidel GMP stanovených direktivou evropské komise (2003/94/EC) a následně Pokyny GMP sepsanými v </w:t>
      </w:r>
      <w:proofErr w:type="spellStart"/>
      <w:r w:rsidRPr="1DBB1F52">
        <w:rPr>
          <w:i/>
          <w:iCs/>
        </w:rPr>
        <w:t>Guideline</w:t>
      </w:r>
      <w:proofErr w:type="spellEnd"/>
      <w:r w:rsidRPr="1DBB1F52">
        <w:rPr>
          <w:i/>
          <w:iCs/>
        </w:rPr>
        <w:t>:</w:t>
      </w:r>
    </w:p>
    <w:p w14:paraId="606E0064" w14:textId="5AF091DA" w:rsidR="31B0B1C8" w:rsidRDefault="1DBB1F52" w:rsidP="1DBB1F52">
      <w:pPr>
        <w:pStyle w:val="Odstavecseseznamem"/>
        <w:numPr>
          <w:ilvl w:val="1"/>
          <w:numId w:val="157"/>
        </w:numPr>
        <w:rPr>
          <w:i/>
          <w:iCs/>
        </w:rPr>
      </w:pPr>
      <w:r w:rsidRPr="1DBB1F52">
        <w:rPr>
          <w:b/>
          <w:bCs/>
          <w:i/>
          <w:iCs/>
        </w:rPr>
        <w:t xml:space="preserve">The </w:t>
      </w:r>
      <w:proofErr w:type="spellStart"/>
      <w:r w:rsidRPr="1DBB1F52">
        <w:rPr>
          <w:b/>
          <w:bCs/>
          <w:i/>
          <w:iCs/>
        </w:rPr>
        <w:t>Rules</w:t>
      </w:r>
      <w:proofErr w:type="spellEnd"/>
      <w:r w:rsidRPr="1DBB1F52">
        <w:rPr>
          <w:b/>
          <w:bCs/>
          <w:i/>
          <w:iCs/>
        </w:rPr>
        <w:t xml:space="preserve"> </w:t>
      </w:r>
      <w:proofErr w:type="spellStart"/>
      <w:r w:rsidRPr="1DBB1F52">
        <w:rPr>
          <w:b/>
          <w:bCs/>
          <w:i/>
          <w:iCs/>
        </w:rPr>
        <w:t>Governing</w:t>
      </w:r>
      <w:proofErr w:type="spellEnd"/>
      <w:r w:rsidRPr="1DBB1F52">
        <w:rPr>
          <w:b/>
          <w:bCs/>
          <w:i/>
          <w:iCs/>
        </w:rPr>
        <w:t xml:space="preserve"> </w:t>
      </w:r>
      <w:proofErr w:type="spellStart"/>
      <w:r w:rsidRPr="1DBB1F52">
        <w:rPr>
          <w:b/>
          <w:bCs/>
          <w:i/>
          <w:iCs/>
        </w:rPr>
        <w:t>Medicinal</w:t>
      </w:r>
      <w:proofErr w:type="spellEnd"/>
      <w:r w:rsidRPr="1DBB1F52">
        <w:rPr>
          <w:b/>
          <w:bCs/>
          <w:i/>
          <w:iCs/>
        </w:rPr>
        <w:t xml:space="preserve"> </w:t>
      </w:r>
      <w:proofErr w:type="spellStart"/>
      <w:r w:rsidRPr="1DBB1F52">
        <w:rPr>
          <w:b/>
          <w:bCs/>
          <w:i/>
          <w:iCs/>
        </w:rPr>
        <w:t>Products</w:t>
      </w:r>
      <w:proofErr w:type="spellEnd"/>
      <w:r w:rsidRPr="1DBB1F52">
        <w:rPr>
          <w:b/>
          <w:bCs/>
          <w:i/>
          <w:iCs/>
        </w:rPr>
        <w:t xml:space="preserve"> in EU, </w:t>
      </w:r>
      <w:proofErr w:type="spellStart"/>
      <w:r w:rsidRPr="1DBB1F52">
        <w:rPr>
          <w:b/>
          <w:bCs/>
          <w:i/>
          <w:iCs/>
        </w:rPr>
        <w:t>Volume</w:t>
      </w:r>
      <w:proofErr w:type="spellEnd"/>
      <w:r w:rsidRPr="1DBB1F52">
        <w:rPr>
          <w:b/>
          <w:bCs/>
          <w:i/>
          <w:iCs/>
        </w:rPr>
        <w:t xml:space="preserve"> 4 The </w:t>
      </w:r>
      <w:proofErr w:type="spellStart"/>
      <w:r w:rsidRPr="1DBB1F52">
        <w:rPr>
          <w:b/>
          <w:bCs/>
          <w:i/>
          <w:iCs/>
        </w:rPr>
        <w:t>Rules</w:t>
      </w:r>
      <w:proofErr w:type="spellEnd"/>
      <w:r w:rsidRPr="1DBB1F52">
        <w:rPr>
          <w:b/>
          <w:bCs/>
          <w:i/>
          <w:iCs/>
        </w:rPr>
        <w:t xml:space="preserve"> </w:t>
      </w:r>
      <w:proofErr w:type="spellStart"/>
      <w:r w:rsidRPr="1DBB1F52">
        <w:rPr>
          <w:b/>
          <w:bCs/>
          <w:i/>
          <w:iCs/>
        </w:rPr>
        <w:t>Governing</w:t>
      </w:r>
      <w:proofErr w:type="spellEnd"/>
      <w:r w:rsidRPr="1DBB1F52">
        <w:rPr>
          <w:b/>
          <w:bCs/>
          <w:i/>
          <w:iCs/>
        </w:rPr>
        <w:t xml:space="preserve"> </w:t>
      </w:r>
      <w:proofErr w:type="spellStart"/>
      <w:r w:rsidRPr="1DBB1F52">
        <w:rPr>
          <w:b/>
          <w:bCs/>
          <w:i/>
          <w:iCs/>
        </w:rPr>
        <w:t>Medicinal</w:t>
      </w:r>
      <w:proofErr w:type="spellEnd"/>
      <w:r w:rsidRPr="1DBB1F52">
        <w:rPr>
          <w:b/>
          <w:bCs/>
          <w:i/>
          <w:iCs/>
        </w:rPr>
        <w:t xml:space="preserve"> </w:t>
      </w:r>
      <w:proofErr w:type="spellStart"/>
      <w:r w:rsidRPr="1DBB1F52">
        <w:rPr>
          <w:b/>
          <w:bCs/>
          <w:i/>
          <w:iCs/>
        </w:rPr>
        <w:t>Products</w:t>
      </w:r>
      <w:proofErr w:type="spellEnd"/>
      <w:r w:rsidRPr="1DBB1F52">
        <w:rPr>
          <w:b/>
          <w:bCs/>
          <w:i/>
          <w:iCs/>
        </w:rPr>
        <w:t xml:space="preserve"> in EU, Part I: </w:t>
      </w:r>
      <w:proofErr w:type="spellStart"/>
      <w:r w:rsidRPr="1DBB1F52">
        <w:rPr>
          <w:b/>
          <w:bCs/>
          <w:i/>
          <w:iCs/>
        </w:rPr>
        <w:t>Good</w:t>
      </w:r>
      <w:proofErr w:type="spellEnd"/>
      <w:r w:rsidRPr="1DBB1F52">
        <w:rPr>
          <w:b/>
          <w:bCs/>
          <w:i/>
          <w:iCs/>
        </w:rPr>
        <w:t xml:space="preserve"> </w:t>
      </w:r>
      <w:proofErr w:type="spellStart"/>
      <w:r w:rsidRPr="1DBB1F52">
        <w:rPr>
          <w:b/>
          <w:bCs/>
          <w:i/>
          <w:iCs/>
        </w:rPr>
        <w:t>Manufacturing</w:t>
      </w:r>
      <w:proofErr w:type="spellEnd"/>
      <w:r w:rsidRPr="1DBB1F52">
        <w:rPr>
          <w:b/>
          <w:bCs/>
          <w:i/>
          <w:iCs/>
        </w:rPr>
        <w:t xml:space="preserve"> </w:t>
      </w:r>
      <w:proofErr w:type="spellStart"/>
      <w:r w:rsidRPr="1DBB1F52">
        <w:rPr>
          <w:b/>
          <w:bCs/>
          <w:i/>
          <w:iCs/>
        </w:rPr>
        <w:t>Practice</w:t>
      </w:r>
      <w:proofErr w:type="spellEnd"/>
      <w:r w:rsidRPr="1DBB1F52">
        <w:rPr>
          <w:b/>
          <w:bCs/>
          <w:i/>
          <w:iCs/>
        </w:rPr>
        <w:t xml:space="preserve"> </w:t>
      </w:r>
      <w:proofErr w:type="spellStart"/>
      <w:r w:rsidRPr="1DBB1F52">
        <w:rPr>
          <w:b/>
          <w:bCs/>
          <w:i/>
          <w:iCs/>
        </w:rPr>
        <w:t>for</w:t>
      </w:r>
      <w:proofErr w:type="spellEnd"/>
      <w:r w:rsidRPr="1DBB1F52">
        <w:rPr>
          <w:b/>
          <w:bCs/>
          <w:i/>
          <w:iCs/>
        </w:rPr>
        <w:t xml:space="preserve"> </w:t>
      </w:r>
      <w:proofErr w:type="spellStart"/>
      <w:r w:rsidRPr="1DBB1F52">
        <w:rPr>
          <w:b/>
          <w:bCs/>
          <w:i/>
          <w:iCs/>
        </w:rPr>
        <w:t>medicinal</w:t>
      </w:r>
      <w:proofErr w:type="spellEnd"/>
      <w:r w:rsidRPr="1DBB1F52">
        <w:rPr>
          <w:b/>
          <w:bCs/>
          <w:i/>
          <w:iCs/>
        </w:rPr>
        <w:t xml:space="preserve"> </w:t>
      </w:r>
      <w:proofErr w:type="spellStart"/>
      <w:r w:rsidRPr="1DBB1F52">
        <w:rPr>
          <w:b/>
          <w:bCs/>
          <w:i/>
          <w:iCs/>
        </w:rPr>
        <w:t>products</w:t>
      </w:r>
      <w:proofErr w:type="spellEnd"/>
      <w:r w:rsidRPr="1DBB1F52">
        <w:rPr>
          <w:b/>
          <w:bCs/>
          <w:i/>
          <w:iCs/>
        </w:rPr>
        <w:t xml:space="preserve">, </w:t>
      </w:r>
      <w:r w:rsidRPr="1DBB1F52">
        <w:rPr>
          <w:i/>
          <w:iCs/>
        </w:rPr>
        <w:t>jehož překladem je pak národní legislativa zakotvená v předpisech SÚKL (VYR 32 – Pokyny pro správnou výrobní praxi) a jeho doplňcích:</w:t>
      </w:r>
    </w:p>
    <w:p w14:paraId="5612EB6A" w14:textId="3926C6EF" w:rsidR="31B0B1C8" w:rsidRDefault="1DBB1F52" w:rsidP="1DBB1F52">
      <w:pPr>
        <w:pStyle w:val="Odstavecseseznamem"/>
        <w:numPr>
          <w:ilvl w:val="0"/>
          <w:numId w:val="156"/>
        </w:numPr>
        <w:rPr>
          <w:i/>
          <w:iCs/>
        </w:rPr>
      </w:pPr>
      <w:r w:rsidRPr="1DBB1F52">
        <w:rPr>
          <w:i/>
          <w:iCs/>
        </w:rPr>
        <w:t>VYR 32 – Pokyny pro správnou výrobní praxi</w:t>
      </w:r>
    </w:p>
    <w:p w14:paraId="71001AC7" w14:textId="31D83D32" w:rsidR="31B0B1C8" w:rsidRDefault="1DBB1F52" w:rsidP="1DBB1F52">
      <w:pPr>
        <w:pStyle w:val="Odstavecseseznamem"/>
        <w:numPr>
          <w:ilvl w:val="2"/>
          <w:numId w:val="155"/>
        </w:numPr>
        <w:rPr>
          <w:i/>
          <w:iCs/>
        </w:rPr>
      </w:pPr>
      <w:r w:rsidRPr="1DBB1F52">
        <w:rPr>
          <w:i/>
          <w:iCs/>
        </w:rPr>
        <w:t>Doplněk 1 (Výroba sterilních léčivých přípravků)</w:t>
      </w:r>
    </w:p>
    <w:p w14:paraId="00EA3A62" w14:textId="2799982B" w:rsidR="31B0B1C8" w:rsidRDefault="1DBB1F52" w:rsidP="1DBB1F52">
      <w:pPr>
        <w:pStyle w:val="Odstavecseseznamem"/>
        <w:numPr>
          <w:ilvl w:val="2"/>
          <w:numId w:val="155"/>
        </w:numPr>
        <w:rPr>
          <w:i/>
          <w:iCs/>
          <w:color w:val="000000" w:themeColor="text1"/>
        </w:rPr>
      </w:pPr>
      <w:r w:rsidRPr="1DBB1F52">
        <w:rPr>
          <w:i/>
          <w:iCs/>
        </w:rPr>
        <w:t>Doplněk 2 (</w:t>
      </w:r>
      <w:r w:rsidRPr="1DBB1F52">
        <w:rPr>
          <w:i/>
          <w:iCs/>
          <w:color w:val="000000" w:themeColor="text1"/>
        </w:rPr>
        <w:t>Výroba humánních biologických léčivých látek a léčivých přípravků)</w:t>
      </w:r>
    </w:p>
    <w:p w14:paraId="0226ED69" w14:textId="176CA701" w:rsidR="31B0B1C8" w:rsidRDefault="1DBB1F52" w:rsidP="1DBB1F52">
      <w:pPr>
        <w:pStyle w:val="Odstavecseseznamem"/>
        <w:numPr>
          <w:ilvl w:val="2"/>
          <w:numId w:val="155"/>
        </w:numPr>
        <w:rPr>
          <w:i/>
          <w:iCs/>
          <w:color w:val="000000" w:themeColor="text1"/>
        </w:rPr>
      </w:pPr>
      <w:r w:rsidRPr="1DBB1F52">
        <w:rPr>
          <w:i/>
          <w:iCs/>
          <w:color w:val="000000" w:themeColor="text1"/>
        </w:rPr>
        <w:t>Doplněk 8 (Vzorkování výchozích látek a obalových materiálů)</w:t>
      </w:r>
    </w:p>
    <w:p w14:paraId="05C15929" w14:textId="118B1F59" w:rsidR="31B0B1C8" w:rsidRDefault="1DBB1F52" w:rsidP="1DBB1F52">
      <w:pPr>
        <w:pStyle w:val="Odstavecseseznamem"/>
        <w:numPr>
          <w:ilvl w:val="2"/>
          <w:numId w:val="155"/>
        </w:numPr>
        <w:rPr>
          <w:i/>
          <w:iCs/>
          <w:color w:val="000000" w:themeColor="text1"/>
        </w:rPr>
      </w:pPr>
      <w:r w:rsidRPr="1DBB1F52">
        <w:rPr>
          <w:i/>
          <w:iCs/>
          <w:color w:val="000000" w:themeColor="text1"/>
        </w:rPr>
        <w:t>Doplněk 11 (Systémy řízené počítačem)</w:t>
      </w:r>
    </w:p>
    <w:p w14:paraId="656D54B1" w14:textId="201BF3E2" w:rsidR="31B0B1C8" w:rsidRDefault="1DBB1F52" w:rsidP="1DBB1F52">
      <w:pPr>
        <w:pStyle w:val="Odstavecseseznamem"/>
        <w:numPr>
          <w:ilvl w:val="2"/>
          <w:numId w:val="155"/>
        </w:numPr>
        <w:rPr>
          <w:i/>
          <w:iCs/>
          <w:color w:val="000000" w:themeColor="text1"/>
        </w:rPr>
      </w:pPr>
      <w:r w:rsidRPr="1DBB1F52">
        <w:rPr>
          <w:i/>
          <w:iCs/>
          <w:color w:val="000000" w:themeColor="text1"/>
        </w:rPr>
        <w:t>Doplněk 13 (Výroba hodnocených léčivých přípravků)</w:t>
      </w:r>
    </w:p>
    <w:p w14:paraId="07D0513C" w14:textId="542CB13E" w:rsidR="31B0B1C8" w:rsidRDefault="1DBB1F52" w:rsidP="1DBB1F52">
      <w:pPr>
        <w:pStyle w:val="Odstavecseseznamem"/>
        <w:numPr>
          <w:ilvl w:val="2"/>
          <w:numId w:val="155"/>
        </w:numPr>
        <w:rPr>
          <w:i/>
          <w:iCs/>
          <w:color w:val="000000" w:themeColor="text1"/>
        </w:rPr>
      </w:pPr>
      <w:r w:rsidRPr="1DBB1F52">
        <w:rPr>
          <w:i/>
          <w:iCs/>
          <w:color w:val="000000" w:themeColor="text1"/>
        </w:rPr>
        <w:t>Doplněk 15 (Kvalifikace a validace)</w:t>
      </w:r>
    </w:p>
    <w:p w14:paraId="24B6EEA1" w14:textId="1C681C12" w:rsidR="31B0B1C8" w:rsidRDefault="1DBB1F52" w:rsidP="1DBB1F52">
      <w:pPr>
        <w:pStyle w:val="Odstavecseseznamem"/>
        <w:numPr>
          <w:ilvl w:val="2"/>
          <w:numId w:val="155"/>
        </w:numPr>
        <w:rPr>
          <w:i/>
          <w:iCs/>
          <w:color w:val="000000" w:themeColor="text1"/>
        </w:rPr>
      </w:pPr>
      <w:r w:rsidRPr="1DBB1F52">
        <w:rPr>
          <w:i/>
          <w:iCs/>
          <w:color w:val="000000" w:themeColor="text1"/>
        </w:rPr>
        <w:t>Doplněk 16 (Certifikace kvalifikovanou osobou a propouštění šarží)</w:t>
      </w:r>
    </w:p>
    <w:p w14:paraId="5FF7A97C" w14:textId="335EB6F0" w:rsidR="31B0B1C8" w:rsidRDefault="1DBB1F52" w:rsidP="1DBB1F52">
      <w:pPr>
        <w:pStyle w:val="Odstavecseseznamem"/>
        <w:numPr>
          <w:ilvl w:val="2"/>
          <w:numId w:val="155"/>
        </w:numPr>
        <w:rPr>
          <w:i/>
          <w:iCs/>
          <w:color w:val="000000" w:themeColor="text1"/>
        </w:rPr>
      </w:pPr>
      <w:r w:rsidRPr="1DBB1F52">
        <w:rPr>
          <w:i/>
          <w:iCs/>
          <w:color w:val="000000" w:themeColor="text1"/>
        </w:rPr>
        <w:t>Doplněk 19 (Referenční a retenční vzorky)</w:t>
      </w:r>
    </w:p>
    <w:p w14:paraId="315842C1" w14:textId="27F3F711" w:rsidR="31B0B1C8" w:rsidRDefault="1DBB1F52" w:rsidP="1DBB1F52">
      <w:pPr>
        <w:pStyle w:val="Odstavecseseznamem"/>
        <w:numPr>
          <w:ilvl w:val="2"/>
          <w:numId w:val="155"/>
        </w:numPr>
        <w:rPr>
          <w:i/>
          <w:iCs/>
          <w:color w:val="000000" w:themeColor="text1"/>
        </w:rPr>
      </w:pPr>
      <w:r w:rsidRPr="1DBB1F52">
        <w:rPr>
          <w:i/>
          <w:iCs/>
          <w:color w:val="000000" w:themeColor="text1"/>
        </w:rPr>
        <w:t>Doplněk 20 (Řízení rizik pro jakost)</w:t>
      </w:r>
    </w:p>
    <w:p w14:paraId="770138E6" w14:textId="3C8EC7B9" w:rsidR="31B0B1C8" w:rsidRDefault="1DBB1F52" w:rsidP="1DBB1F52">
      <w:pPr>
        <w:pStyle w:val="Odstavecseseznamem"/>
        <w:numPr>
          <w:ilvl w:val="0"/>
          <w:numId w:val="156"/>
        </w:numPr>
        <w:rPr>
          <w:i/>
          <w:iCs/>
        </w:rPr>
      </w:pPr>
      <w:r w:rsidRPr="1DBB1F52">
        <w:rPr>
          <w:i/>
          <w:iCs/>
        </w:rPr>
        <w:t>VYR-36 o čistých prostorách</w:t>
      </w:r>
    </w:p>
    <w:p w14:paraId="3E3D7AA9" w14:textId="4966ADE6" w:rsidR="31B0B1C8" w:rsidRDefault="1DBB1F52" w:rsidP="1DBB1F52">
      <w:pPr>
        <w:pStyle w:val="Odstavecseseznamem"/>
        <w:numPr>
          <w:ilvl w:val="0"/>
          <w:numId w:val="156"/>
        </w:numPr>
        <w:rPr>
          <w:i/>
          <w:iCs/>
        </w:rPr>
      </w:pPr>
      <w:r w:rsidRPr="1DBB1F52">
        <w:rPr>
          <w:i/>
          <w:iCs/>
        </w:rPr>
        <w:t>VYR 10 o validaci aseptického procesu</w:t>
      </w:r>
    </w:p>
    <w:p w14:paraId="4E8791E8" w14:textId="5A9D0269" w:rsidR="31B0B1C8" w:rsidRDefault="1DBB1F52" w:rsidP="1DBB1F52">
      <w:pPr>
        <w:pStyle w:val="Odstavecseseznamem"/>
        <w:numPr>
          <w:ilvl w:val="0"/>
          <w:numId w:val="156"/>
        </w:numPr>
        <w:rPr>
          <w:i/>
          <w:iCs/>
        </w:rPr>
      </w:pPr>
      <w:r w:rsidRPr="1DBB1F52">
        <w:rPr>
          <w:i/>
          <w:iCs/>
        </w:rPr>
        <w:t>VYR 34 o sterilizaci teplem</w:t>
      </w:r>
    </w:p>
    <w:p w14:paraId="647C8147" w14:textId="26A3BEA5" w:rsidR="31B0B1C8" w:rsidRDefault="1DBB1F52" w:rsidP="1DBB1F52">
      <w:pPr>
        <w:pStyle w:val="Odstavecseseznamem"/>
        <w:numPr>
          <w:ilvl w:val="1"/>
          <w:numId w:val="157"/>
        </w:numPr>
        <w:rPr>
          <w:i/>
          <w:iCs/>
        </w:rPr>
      </w:pPr>
      <w:r w:rsidRPr="1DBB1F52">
        <w:rPr>
          <w:b/>
          <w:bCs/>
          <w:i/>
          <w:iCs/>
        </w:rPr>
        <w:t xml:space="preserve">The </w:t>
      </w:r>
      <w:proofErr w:type="spellStart"/>
      <w:r w:rsidRPr="1DBB1F52">
        <w:rPr>
          <w:b/>
          <w:bCs/>
          <w:i/>
          <w:iCs/>
        </w:rPr>
        <w:t>Rules</w:t>
      </w:r>
      <w:proofErr w:type="spellEnd"/>
      <w:r w:rsidRPr="1DBB1F52">
        <w:rPr>
          <w:b/>
          <w:bCs/>
          <w:i/>
          <w:iCs/>
        </w:rPr>
        <w:t xml:space="preserve"> </w:t>
      </w:r>
      <w:proofErr w:type="spellStart"/>
      <w:r w:rsidRPr="1DBB1F52">
        <w:rPr>
          <w:b/>
          <w:bCs/>
          <w:i/>
          <w:iCs/>
        </w:rPr>
        <w:t>Governing</w:t>
      </w:r>
      <w:proofErr w:type="spellEnd"/>
      <w:r w:rsidRPr="1DBB1F52">
        <w:rPr>
          <w:b/>
          <w:bCs/>
          <w:i/>
          <w:iCs/>
        </w:rPr>
        <w:t xml:space="preserve"> </w:t>
      </w:r>
      <w:proofErr w:type="spellStart"/>
      <w:r w:rsidRPr="1DBB1F52">
        <w:rPr>
          <w:b/>
          <w:bCs/>
          <w:i/>
          <w:iCs/>
        </w:rPr>
        <w:t>Medicinal</w:t>
      </w:r>
      <w:proofErr w:type="spellEnd"/>
      <w:r w:rsidRPr="1DBB1F52">
        <w:rPr>
          <w:b/>
          <w:bCs/>
          <w:i/>
          <w:iCs/>
        </w:rPr>
        <w:t xml:space="preserve"> </w:t>
      </w:r>
      <w:proofErr w:type="spellStart"/>
      <w:r w:rsidRPr="1DBB1F52">
        <w:rPr>
          <w:b/>
          <w:bCs/>
          <w:i/>
          <w:iCs/>
        </w:rPr>
        <w:t>Products</w:t>
      </w:r>
      <w:proofErr w:type="spellEnd"/>
      <w:r w:rsidRPr="1DBB1F52">
        <w:rPr>
          <w:b/>
          <w:bCs/>
          <w:i/>
          <w:iCs/>
        </w:rPr>
        <w:t xml:space="preserve"> in EU, </w:t>
      </w:r>
      <w:proofErr w:type="spellStart"/>
      <w:r w:rsidRPr="1DBB1F52">
        <w:rPr>
          <w:b/>
          <w:bCs/>
          <w:i/>
          <w:iCs/>
        </w:rPr>
        <w:t>Volume</w:t>
      </w:r>
      <w:proofErr w:type="spellEnd"/>
      <w:r w:rsidRPr="1DBB1F52">
        <w:rPr>
          <w:b/>
          <w:bCs/>
          <w:i/>
          <w:iCs/>
        </w:rPr>
        <w:t xml:space="preserve"> 4, </w:t>
      </w:r>
      <w:proofErr w:type="spellStart"/>
      <w:r w:rsidRPr="1DBB1F52">
        <w:rPr>
          <w:b/>
          <w:bCs/>
          <w:i/>
          <w:iCs/>
        </w:rPr>
        <w:t>Good</w:t>
      </w:r>
      <w:proofErr w:type="spellEnd"/>
      <w:r w:rsidRPr="1DBB1F52">
        <w:rPr>
          <w:b/>
          <w:bCs/>
          <w:i/>
          <w:iCs/>
        </w:rPr>
        <w:t xml:space="preserve"> </w:t>
      </w:r>
      <w:proofErr w:type="spellStart"/>
      <w:r w:rsidRPr="1DBB1F52">
        <w:rPr>
          <w:b/>
          <w:bCs/>
          <w:i/>
          <w:iCs/>
        </w:rPr>
        <w:t>Manufacturing</w:t>
      </w:r>
      <w:proofErr w:type="spellEnd"/>
      <w:r w:rsidRPr="1DBB1F52">
        <w:rPr>
          <w:b/>
          <w:bCs/>
          <w:i/>
          <w:iCs/>
        </w:rPr>
        <w:t xml:space="preserve"> </w:t>
      </w:r>
      <w:proofErr w:type="spellStart"/>
      <w:r w:rsidRPr="1DBB1F52">
        <w:rPr>
          <w:b/>
          <w:bCs/>
          <w:i/>
          <w:iCs/>
        </w:rPr>
        <w:t>Practice</w:t>
      </w:r>
      <w:proofErr w:type="spellEnd"/>
      <w:r w:rsidRPr="1DBB1F52">
        <w:rPr>
          <w:b/>
          <w:bCs/>
          <w:i/>
          <w:iCs/>
        </w:rPr>
        <w:t>,</w:t>
      </w:r>
      <w:r w:rsidRPr="1DBB1F52">
        <w:rPr>
          <w:i/>
          <w:iCs/>
        </w:rPr>
        <w:t xml:space="preserve"> </w:t>
      </w:r>
      <w:r w:rsidRPr="1DBB1F52">
        <w:rPr>
          <w:b/>
          <w:bCs/>
          <w:i/>
          <w:iCs/>
        </w:rPr>
        <w:t>Part IV:</w:t>
      </w:r>
      <w:r w:rsidRPr="1DBB1F52">
        <w:rPr>
          <w:i/>
          <w:iCs/>
        </w:rPr>
        <w:t xml:space="preserve"> </w:t>
      </w:r>
      <w:proofErr w:type="spellStart"/>
      <w:r w:rsidRPr="1DBB1F52">
        <w:rPr>
          <w:b/>
          <w:bCs/>
          <w:i/>
          <w:iCs/>
        </w:rPr>
        <w:t>Guidelines</w:t>
      </w:r>
      <w:proofErr w:type="spellEnd"/>
      <w:r w:rsidRPr="1DBB1F52">
        <w:rPr>
          <w:b/>
          <w:bCs/>
          <w:i/>
          <w:iCs/>
        </w:rPr>
        <w:t xml:space="preserve"> on </w:t>
      </w:r>
      <w:proofErr w:type="spellStart"/>
      <w:r w:rsidRPr="1DBB1F52">
        <w:rPr>
          <w:b/>
          <w:bCs/>
          <w:i/>
          <w:iCs/>
        </w:rPr>
        <w:t>Good</w:t>
      </w:r>
      <w:proofErr w:type="spellEnd"/>
      <w:r w:rsidRPr="1DBB1F52">
        <w:rPr>
          <w:b/>
          <w:bCs/>
          <w:i/>
          <w:iCs/>
        </w:rPr>
        <w:t xml:space="preserve"> </w:t>
      </w:r>
      <w:proofErr w:type="spellStart"/>
      <w:r w:rsidRPr="1DBB1F52">
        <w:rPr>
          <w:b/>
          <w:bCs/>
          <w:i/>
          <w:iCs/>
        </w:rPr>
        <w:t>Manufacturing</w:t>
      </w:r>
      <w:proofErr w:type="spellEnd"/>
      <w:r w:rsidRPr="1DBB1F52">
        <w:rPr>
          <w:b/>
          <w:bCs/>
          <w:i/>
          <w:iCs/>
        </w:rPr>
        <w:t xml:space="preserve"> </w:t>
      </w:r>
      <w:proofErr w:type="spellStart"/>
      <w:r w:rsidRPr="1DBB1F52">
        <w:rPr>
          <w:b/>
          <w:bCs/>
          <w:i/>
          <w:iCs/>
        </w:rPr>
        <w:t>Practice</w:t>
      </w:r>
      <w:proofErr w:type="spellEnd"/>
      <w:r w:rsidRPr="1DBB1F52">
        <w:rPr>
          <w:b/>
          <w:bCs/>
          <w:i/>
          <w:iCs/>
        </w:rPr>
        <w:t xml:space="preserve"> </w:t>
      </w:r>
      <w:proofErr w:type="spellStart"/>
      <w:r w:rsidRPr="1DBB1F52">
        <w:rPr>
          <w:b/>
          <w:bCs/>
          <w:i/>
          <w:iCs/>
        </w:rPr>
        <w:t>specific</w:t>
      </w:r>
      <w:proofErr w:type="spellEnd"/>
      <w:r w:rsidRPr="1DBB1F52">
        <w:rPr>
          <w:b/>
          <w:bCs/>
          <w:i/>
          <w:iCs/>
        </w:rPr>
        <w:t xml:space="preserve"> to </w:t>
      </w:r>
      <w:proofErr w:type="spellStart"/>
      <w:r w:rsidRPr="1DBB1F52">
        <w:rPr>
          <w:b/>
          <w:bCs/>
          <w:i/>
          <w:iCs/>
        </w:rPr>
        <w:t>Advanced</w:t>
      </w:r>
      <w:proofErr w:type="spellEnd"/>
      <w:r w:rsidRPr="1DBB1F52">
        <w:rPr>
          <w:b/>
          <w:bCs/>
          <w:i/>
          <w:iCs/>
        </w:rPr>
        <w:t xml:space="preserve"> </w:t>
      </w:r>
      <w:proofErr w:type="spellStart"/>
      <w:r w:rsidRPr="1DBB1F52">
        <w:rPr>
          <w:b/>
          <w:bCs/>
          <w:i/>
          <w:iCs/>
        </w:rPr>
        <w:t>Therapy</w:t>
      </w:r>
      <w:proofErr w:type="spellEnd"/>
      <w:r w:rsidRPr="1DBB1F52">
        <w:rPr>
          <w:b/>
          <w:bCs/>
          <w:i/>
          <w:iCs/>
        </w:rPr>
        <w:t xml:space="preserve"> </w:t>
      </w:r>
      <w:proofErr w:type="spellStart"/>
      <w:r w:rsidRPr="1DBB1F52">
        <w:rPr>
          <w:b/>
          <w:bCs/>
          <w:i/>
          <w:iCs/>
        </w:rPr>
        <w:t>Medicinal</w:t>
      </w:r>
      <w:proofErr w:type="spellEnd"/>
      <w:r w:rsidRPr="1DBB1F52">
        <w:rPr>
          <w:b/>
          <w:bCs/>
          <w:i/>
          <w:iCs/>
        </w:rPr>
        <w:t xml:space="preserve"> </w:t>
      </w:r>
      <w:proofErr w:type="spellStart"/>
      <w:r w:rsidRPr="1DBB1F52">
        <w:rPr>
          <w:b/>
          <w:bCs/>
          <w:i/>
          <w:iCs/>
        </w:rPr>
        <w:t>Products</w:t>
      </w:r>
      <w:proofErr w:type="spellEnd"/>
      <w:r w:rsidRPr="1DBB1F52">
        <w:rPr>
          <w:b/>
          <w:bCs/>
          <w:i/>
          <w:iCs/>
        </w:rPr>
        <w:t xml:space="preserve"> </w:t>
      </w:r>
      <w:r w:rsidRPr="1DBB1F52">
        <w:rPr>
          <w:i/>
          <w:iCs/>
        </w:rPr>
        <w:t>(V Pokynech SÚKL = VYR 43 – Pokyny správné výrobní praxe pro výrobu léčivých přípravků moderní terapie)</w:t>
      </w:r>
    </w:p>
    <w:p w14:paraId="621DBD40" w14:textId="2B84293D" w:rsidR="31B0B1C8" w:rsidRDefault="31B0B1C8" w:rsidP="1DBB1F52">
      <w:pPr>
        <w:rPr>
          <w:i/>
          <w:iCs/>
        </w:rPr>
      </w:pPr>
    </w:p>
    <w:p w14:paraId="7897789D" w14:textId="072131CB" w:rsidR="31B0B1C8" w:rsidRDefault="1DBB1F52" w:rsidP="1DBB1F52">
      <w:pPr>
        <w:spacing w:line="276" w:lineRule="auto"/>
        <w:ind w:left="709" w:firstLine="709"/>
        <w:rPr>
          <w:rFonts w:ascii="Verdana" w:eastAsia="Verdana" w:hAnsi="Verdana" w:cs="Verdana"/>
          <w:i/>
          <w:iCs/>
          <w:sz w:val="18"/>
          <w:szCs w:val="18"/>
        </w:rPr>
      </w:pPr>
      <w:r w:rsidRPr="1DBB1F52">
        <w:rPr>
          <w:rFonts w:ascii="Verdana" w:eastAsia="Verdana" w:hAnsi="Verdana" w:cs="Verdana"/>
          <w:i/>
          <w:iCs/>
          <w:sz w:val="18"/>
          <w:szCs w:val="18"/>
        </w:rPr>
        <w:t xml:space="preserve">Nově vybudované výrobní prostory musí odpovídat hygienickým a bezpečnostním </w:t>
      </w:r>
      <w:r w:rsidR="31B0B1C8">
        <w:tab/>
      </w:r>
      <w:r w:rsidR="31B0B1C8">
        <w:tab/>
      </w:r>
      <w:r w:rsidR="31B0B1C8">
        <w:tab/>
      </w:r>
      <w:r w:rsidRPr="1DBB1F52">
        <w:rPr>
          <w:rFonts w:ascii="Verdana" w:eastAsia="Verdana" w:hAnsi="Verdana" w:cs="Verdana"/>
          <w:i/>
          <w:iCs/>
          <w:sz w:val="18"/>
          <w:szCs w:val="18"/>
        </w:rPr>
        <w:t xml:space="preserve">předpisům, environmentálním legislativním požadavkům a předpisům (voda, půda, ovzduší, </w:t>
      </w:r>
      <w:r w:rsidR="31B0B1C8">
        <w:tab/>
      </w:r>
      <w:r w:rsidRPr="1DBB1F52">
        <w:rPr>
          <w:rFonts w:ascii="Verdana" w:eastAsia="Verdana" w:hAnsi="Verdana" w:cs="Verdana"/>
          <w:i/>
          <w:iCs/>
          <w:sz w:val="18"/>
          <w:szCs w:val="18"/>
        </w:rPr>
        <w:t>n</w:t>
      </w:r>
      <w:r w:rsidR="31B0B1C8">
        <w:tab/>
      </w:r>
      <w:proofErr w:type="spellStart"/>
      <w:r w:rsidRPr="1DBB1F52">
        <w:rPr>
          <w:rFonts w:ascii="Verdana" w:eastAsia="Verdana" w:hAnsi="Verdana" w:cs="Verdana"/>
          <w:i/>
          <w:iCs/>
          <w:sz w:val="18"/>
          <w:szCs w:val="18"/>
        </w:rPr>
        <w:t>akládání</w:t>
      </w:r>
      <w:proofErr w:type="spellEnd"/>
      <w:r w:rsidRPr="1DBB1F52">
        <w:rPr>
          <w:rFonts w:ascii="Verdana" w:eastAsia="Verdana" w:hAnsi="Verdana" w:cs="Verdana"/>
          <w:i/>
          <w:iCs/>
          <w:sz w:val="18"/>
          <w:szCs w:val="18"/>
        </w:rPr>
        <w:t xml:space="preserve"> s odpadními látkami a nebezpečnými chemickými látkami).</w:t>
      </w:r>
    </w:p>
    <w:p w14:paraId="27458DD7" w14:textId="6B01C81A" w:rsidR="31B0B1C8" w:rsidRDefault="31B0B1C8" w:rsidP="1DBB1F52">
      <w:pPr>
        <w:spacing w:line="276" w:lineRule="auto"/>
        <w:ind w:firstLine="708"/>
        <w:rPr>
          <w:rFonts w:ascii="Verdana" w:eastAsia="Verdana" w:hAnsi="Verdana" w:cs="Verdana"/>
          <w:i/>
          <w:iCs/>
          <w:sz w:val="18"/>
          <w:szCs w:val="18"/>
        </w:rPr>
      </w:pPr>
    </w:p>
    <w:p w14:paraId="107B6D85" w14:textId="408811E9" w:rsidR="31B0B1C8" w:rsidRDefault="1DBB1F52" w:rsidP="1DBB1F52">
      <w:pPr>
        <w:spacing w:line="276" w:lineRule="auto"/>
        <w:ind w:left="709" w:firstLine="709"/>
        <w:rPr>
          <w:rFonts w:ascii="Verdana" w:eastAsia="Verdana" w:hAnsi="Verdana" w:cs="Verdana"/>
          <w:i/>
          <w:iCs/>
          <w:sz w:val="18"/>
          <w:szCs w:val="18"/>
          <w:u w:val="single"/>
        </w:rPr>
      </w:pPr>
      <w:r w:rsidRPr="1DBB1F52">
        <w:rPr>
          <w:rFonts w:ascii="Verdana" w:eastAsia="Verdana" w:hAnsi="Verdana" w:cs="Verdana"/>
          <w:i/>
          <w:iCs/>
          <w:sz w:val="18"/>
          <w:szCs w:val="18"/>
          <w:u w:val="single"/>
        </w:rPr>
        <w:t>Základními předpoklady pro volbu klíčových parametrů jsou:</w:t>
      </w:r>
    </w:p>
    <w:p w14:paraId="6915D2F3" w14:textId="3A6A56A0" w:rsidR="31B0B1C8" w:rsidRDefault="1DBB1F52" w:rsidP="1DBB1F52">
      <w:pPr>
        <w:pStyle w:val="Odstavecseseznamem"/>
        <w:numPr>
          <w:ilvl w:val="0"/>
          <w:numId w:val="142"/>
        </w:numPr>
        <w:rPr>
          <w:i/>
          <w:iCs/>
        </w:rPr>
      </w:pPr>
      <w:r w:rsidRPr="1DBB1F52">
        <w:rPr>
          <w:i/>
          <w:iCs/>
        </w:rPr>
        <w:t>ochrana produktu</w:t>
      </w:r>
    </w:p>
    <w:p w14:paraId="74AF544E" w14:textId="16A2BAC7" w:rsidR="31B0B1C8" w:rsidRDefault="1DBB1F52" w:rsidP="1DBB1F52">
      <w:pPr>
        <w:pStyle w:val="Odstavecseseznamem"/>
        <w:numPr>
          <w:ilvl w:val="0"/>
          <w:numId w:val="142"/>
        </w:numPr>
        <w:rPr>
          <w:i/>
          <w:iCs/>
        </w:rPr>
      </w:pPr>
      <w:r w:rsidRPr="1DBB1F52">
        <w:rPr>
          <w:i/>
          <w:iCs/>
        </w:rPr>
        <w:t>ochrana pracovníků</w:t>
      </w:r>
    </w:p>
    <w:p w14:paraId="08D8C8D1" w14:textId="2724C1DB" w:rsidR="31B0B1C8" w:rsidRDefault="1DBB1F52" w:rsidP="1DBB1F52">
      <w:pPr>
        <w:pStyle w:val="Odstavecseseznamem"/>
        <w:numPr>
          <w:ilvl w:val="0"/>
          <w:numId w:val="142"/>
        </w:numPr>
        <w:rPr>
          <w:i/>
          <w:iCs/>
        </w:rPr>
      </w:pPr>
      <w:r w:rsidRPr="1DBB1F52">
        <w:rPr>
          <w:i/>
          <w:iCs/>
        </w:rPr>
        <w:lastRenderedPageBreak/>
        <w:t>ochrana vnějšího prostředí proti účinkům produktu</w:t>
      </w:r>
    </w:p>
    <w:p w14:paraId="42D31F39" w14:textId="57383853" w:rsidR="31B0B1C8" w:rsidRDefault="1DBB1F52" w:rsidP="1DBB1F52">
      <w:pPr>
        <w:pStyle w:val="Odstavecseseznamem"/>
        <w:numPr>
          <w:ilvl w:val="0"/>
          <w:numId w:val="142"/>
        </w:numPr>
        <w:rPr>
          <w:i/>
          <w:iCs/>
        </w:rPr>
      </w:pPr>
      <w:r w:rsidRPr="1DBB1F52">
        <w:rPr>
          <w:i/>
          <w:iCs/>
        </w:rPr>
        <w:t>ochrana vnějšího prostředí proti účinkům vznikajících exhalací</w:t>
      </w:r>
    </w:p>
    <w:p w14:paraId="78AD815A" w14:textId="2A8FD076" w:rsidR="31B0B1C8" w:rsidRDefault="31B0B1C8" w:rsidP="31B0B1C8"/>
    <w:p w14:paraId="291D5CBA" w14:textId="0332C9E2" w:rsidR="31B0B1C8" w:rsidRDefault="31B0B1C8" w:rsidP="31B0B1C8">
      <w:pPr>
        <w:pStyle w:val="Nadpis2"/>
        <w:ind w:left="709" w:firstLine="709"/>
        <w:rPr>
          <w:rFonts w:ascii="Verdana" w:eastAsia="Verdana" w:hAnsi="Verdana" w:cs="Verdana"/>
          <w:sz w:val="18"/>
          <w:szCs w:val="18"/>
          <w:lang w:val="cs-CZ"/>
        </w:rPr>
      </w:pPr>
      <w:r w:rsidRPr="31B0B1C8">
        <w:rPr>
          <w:rFonts w:ascii="Verdana" w:eastAsia="Verdana" w:hAnsi="Verdana" w:cs="Verdana"/>
          <w:sz w:val="18"/>
          <w:szCs w:val="18"/>
          <w:lang w:val="cs-CZ"/>
        </w:rPr>
        <w:t>Aktuální rozsah činností ACIU</w:t>
      </w:r>
    </w:p>
    <w:p w14:paraId="067638B9" w14:textId="1D01F006" w:rsidR="31B0B1C8" w:rsidRDefault="1DBB1F52" w:rsidP="1DBB1F52">
      <w:pPr>
        <w:spacing w:line="276" w:lineRule="auto"/>
        <w:ind w:left="425" w:firstLine="709"/>
        <w:rPr>
          <w:rFonts w:ascii="Verdana" w:eastAsia="Verdana" w:hAnsi="Verdana" w:cs="Verdana"/>
          <w:i/>
          <w:iCs/>
          <w:sz w:val="18"/>
          <w:szCs w:val="18"/>
        </w:rPr>
      </w:pPr>
      <w:r w:rsidRPr="1DBB1F52">
        <w:rPr>
          <w:rFonts w:ascii="Verdana" w:eastAsia="Verdana" w:hAnsi="Verdana" w:cs="Verdana"/>
          <w:i/>
          <w:iCs/>
          <w:sz w:val="18"/>
          <w:szCs w:val="18"/>
        </w:rPr>
        <w:t xml:space="preserve">ACIU se aktuálně zabývá výzkumem, vývojem a výrobou léčivých přípravků pro několik klinických </w:t>
      </w:r>
      <w:r w:rsidR="31B0B1C8">
        <w:tab/>
      </w:r>
      <w:r w:rsidR="31B0B1C8">
        <w:tab/>
      </w:r>
      <w:r w:rsidRPr="1DBB1F52">
        <w:rPr>
          <w:rFonts w:ascii="Verdana" w:eastAsia="Verdana" w:hAnsi="Verdana" w:cs="Verdana"/>
          <w:i/>
          <w:iCs/>
          <w:sz w:val="18"/>
          <w:szCs w:val="18"/>
        </w:rPr>
        <w:t>aplikací.</w:t>
      </w:r>
    </w:p>
    <w:p w14:paraId="71C7DC90" w14:textId="183248FF" w:rsidR="31B0B1C8" w:rsidRDefault="31B0B1C8" w:rsidP="1DBB1F52">
      <w:pPr>
        <w:pStyle w:val="EBMtext"/>
        <w:spacing w:after="0"/>
        <w:ind w:left="1134"/>
        <w:rPr>
          <w:rFonts w:ascii="Arial" w:hAnsi="Arial" w:cs="Times New Roman"/>
          <w:i/>
          <w:iCs/>
          <w:lang w:val="cs-CZ"/>
        </w:rPr>
      </w:pPr>
    </w:p>
    <w:p w14:paraId="43F3F8CE" w14:textId="5AB6BCDA" w:rsidR="31B0B1C8" w:rsidRDefault="1DBB1F52" w:rsidP="1DBB1F52">
      <w:pPr>
        <w:spacing w:line="276" w:lineRule="auto"/>
        <w:ind w:left="425" w:firstLine="709"/>
        <w:rPr>
          <w:rFonts w:ascii="Verdana" w:eastAsia="Verdana" w:hAnsi="Verdana" w:cs="Verdana"/>
          <w:i/>
          <w:iCs/>
          <w:sz w:val="18"/>
          <w:szCs w:val="18"/>
        </w:rPr>
      </w:pPr>
      <w:r w:rsidRPr="1DBB1F52">
        <w:rPr>
          <w:rFonts w:ascii="Verdana" w:eastAsia="Verdana" w:hAnsi="Verdana" w:cs="Verdana"/>
          <w:i/>
          <w:iCs/>
          <w:sz w:val="18"/>
          <w:szCs w:val="18"/>
        </w:rPr>
        <w:t xml:space="preserve">Pro výrobu budou využita 3 podlaží - 1.PP, 2.NP a 3.NP. Administrativní část je situována v 1.NP. </w:t>
      </w:r>
    </w:p>
    <w:p w14:paraId="2BD5D77B" w14:textId="739C5F0F" w:rsidR="31B0B1C8" w:rsidRDefault="1DBB1F52" w:rsidP="1DBB1F52">
      <w:pPr>
        <w:spacing w:line="276" w:lineRule="auto"/>
        <w:ind w:left="425" w:firstLine="709"/>
        <w:rPr>
          <w:rFonts w:ascii="Verdana" w:eastAsia="Verdana" w:hAnsi="Verdana" w:cs="Verdana"/>
          <w:i/>
          <w:iCs/>
          <w:sz w:val="18"/>
          <w:szCs w:val="18"/>
        </w:rPr>
      </w:pPr>
      <w:r w:rsidRPr="1DBB1F52">
        <w:rPr>
          <w:rFonts w:ascii="Verdana" w:eastAsia="Verdana" w:hAnsi="Verdana" w:cs="Verdana"/>
          <w:i/>
          <w:iCs/>
          <w:sz w:val="18"/>
          <w:szCs w:val="18"/>
        </w:rPr>
        <w:t>V 1.NP nejsou umístěny žádné výrobní prostory.</w:t>
      </w:r>
    </w:p>
    <w:p w14:paraId="30337AAC" w14:textId="1AB50BB8" w:rsidR="31B0B1C8" w:rsidRDefault="31B0B1C8" w:rsidP="31B0B1C8">
      <w:pPr>
        <w:spacing w:line="276" w:lineRule="auto"/>
        <w:ind w:left="425" w:firstLine="709"/>
        <w:rPr>
          <w:rFonts w:ascii="Verdana" w:eastAsia="Verdana" w:hAnsi="Verdana" w:cs="Verdana"/>
          <w:sz w:val="18"/>
          <w:szCs w:val="18"/>
        </w:rPr>
      </w:pPr>
    </w:p>
    <w:p w14:paraId="05CB274E" w14:textId="05936349" w:rsidR="0AF0355A" w:rsidRDefault="0AF0355A" w:rsidP="0AF0355A">
      <w:pPr>
        <w:spacing w:line="276" w:lineRule="auto"/>
        <w:ind w:left="425" w:firstLine="709"/>
        <w:rPr>
          <w:rFonts w:ascii="Verdana" w:eastAsia="Verdana" w:hAnsi="Verdana" w:cs="Verdana"/>
          <w:sz w:val="18"/>
          <w:szCs w:val="18"/>
        </w:rPr>
      </w:pPr>
    </w:p>
    <w:p w14:paraId="615AACE4" w14:textId="7890A15C" w:rsidR="31B0B1C8" w:rsidRDefault="31B0B1C8" w:rsidP="31B0B1C8">
      <w:pPr>
        <w:spacing w:line="276" w:lineRule="auto"/>
        <w:ind w:firstLine="708"/>
        <w:rPr>
          <w:rFonts w:ascii="Verdana" w:eastAsia="Verdana" w:hAnsi="Verdana" w:cs="Verdana"/>
          <w:sz w:val="18"/>
          <w:szCs w:val="18"/>
        </w:rPr>
      </w:pPr>
    </w:p>
    <w:p w14:paraId="1E2FEE0A" w14:textId="180B7E66" w:rsidR="31B0B1C8" w:rsidRDefault="31B0B1C8" w:rsidP="31B0B1C8">
      <w:pPr>
        <w:spacing w:line="276" w:lineRule="auto"/>
        <w:ind w:left="425" w:firstLine="709"/>
        <w:rPr>
          <w:rFonts w:ascii="Verdana" w:eastAsia="Verdana" w:hAnsi="Verdana" w:cs="Verdana"/>
          <w:b/>
          <w:bCs/>
          <w:sz w:val="22"/>
          <w:szCs w:val="22"/>
        </w:rPr>
      </w:pPr>
      <w:r w:rsidRPr="31B0B1C8">
        <w:rPr>
          <w:rFonts w:ascii="Verdana" w:eastAsia="Verdana" w:hAnsi="Verdana" w:cs="Verdana"/>
          <w:b/>
          <w:bCs/>
          <w:sz w:val="22"/>
          <w:szCs w:val="22"/>
        </w:rPr>
        <w:t xml:space="preserve">1. </w:t>
      </w:r>
      <w:proofErr w:type="gramStart"/>
      <w:r w:rsidRPr="31B0B1C8">
        <w:rPr>
          <w:rFonts w:ascii="Verdana" w:eastAsia="Verdana" w:hAnsi="Verdana" w:cs="Verdana"/>
          <w:b/>
          <w:bCs/>
          <w:sz w:val="22"/>
          <w:szCs w:val="22"/>
        </w:rPr>
        <w:t>PP - Podzemní</w:t>
      </w:r>
      <w:proofErr w:type="gramEnd"/>
      <w:r w:rsidRPr="31B0B1C8">
        <w:rPr>
          <w:rFonts w:ascii="Verdana" w:eastAsia="Verdana" w:hAnsi="Verdana" w:cs="Verdana"/>
          <w:b/>
          <w:bCs/>
          <w:sz w:val="22"/>
          <w:szCs w:val="22"/>
        </w:rPr>
        <w:t xml:space="preserve"> podlaží</w:t>
      </w:r>
    </w:p>
    <w:p w14:paraId="61C4DD95" w14:textId="3A828BB7" w:rsidR="31B0B1C8" w:rsidRDefault="31B0B1C8" w:rsidP="31B0B1C8">
      <w:pPr>
        <w:spacing w:line="276" w:lineRule="auto"/>
        <w:ind w:left="425" w:firstLine="709"/>
        <w:rPr>
          <w:rFonts w:ascii="Verdana" w:eastAsia="Verdana" w:hAnsi="Verdana" w:cs="Verdana"/>
          <w:sz w:val="18"/>
          <w:szCs w:val="18"/>
        </w:rPr>
      </w:pPr>
    </w:p>
    <w:p w14:paraId="7D475B5D" w14:textId="2F765A3D" w:rsidR="31B0B1C8" w:rsidRDefault="1DBB1F52" w:rsidP="1DBB1F52">
      <w:pPr>
        <w:spacing w:line="259" w:lineRule="auto"/>
        <w:ind w:left="709" w:firstLine="425"/>
        <w:rPr>
          <w:i/>
          <w:iCs/>
        </w:rPr>
      </w:pPr>
      <w:r w:rsidRPr="1DBB1F52">
        <w:rPr>
          <w:i/>
          <w:iCs/>
        </w:rPr>
        <w:t xml:space="preserve">V této části je uvažováno s “genovou terapií”. Pro práci s biologickým materiálem terapii budou </w:t>
      </w:r>
    </w:p>
    <w:p w14:paraId="1F171CF3" w14:textId="49FEE61C" w:rsidR="31B0B1C8" w:rsidRDefault="1DBB1F52" w:rsidP="1DBB1F52">
      <w:pPr>
        <w:spacing w:line="259" w:lineRule="auto"/>
        <w:ind w:left="709" w:firstLine="709"/>
        <w:rPr>
          <w:i/>
          <w:iCs/>
        </w:rPr>
      </w:pPr>
      <w:r w:rsidRPr="1DBB1F52">
        <w:rPr>
          <w:i/>
          <w:iCs/>
        </w:rPr>
        <w:t>vybudovány 3 nové výrobní (čisté) prostory. Manipulace s otevřeným produktem bude probíhat v</w:t>
      </w:r>
    </w:p>
    <w:p w14:paraId="37187DEB" w14:textId="4B55269D" w:rsidR="31B0B1C8" w:rsidRDefault="1DBB1F52" w:rsidP="1DBB1F52">
      <w:pPr>
        <w:spacing w:line="259" w:lineRule="auto"/>
        <w:ind w:left="709" w:firstLine="709"/>
        <w:rPr>
          <w:i/>
          <w:iCs/>
        </w:rPr>
      </w:pPr>
      <w:r w:rsidRPr="1DBB1F52">
        <w:rPr>
          <w:i/>
          <w:iCs/>
        </w:rPr>
        <w:t xml:space="preserve">podtlakovém izolátoru kvůli ochraně pracovníka. Jako sklady surovin, materiálů </w:t>
      </w:r>
      <w:r w:rsidR="31B0B1C8">
        <w:tab/>
      </w:r>
      <w:r w:rsidRPr="1DBB1F52">
        <w:rPr>
          <w:i/>
          <w:iCs/>
        </w:rPr>
        <w:t>a hotového produktu</w:t>
      </w:r>
    </w:p>
    <w:p w14:paraId="4A45AED5" w14:textId="23276436" w:rsidR="31B0B1C8" w:rsidRDefault="1DBB1F52" w:rsidP="1DBB1F52">
      <w:pPr>
        <w:spacing w:line="259" w:lineRule="auto"/>
        <w:ind w:left="709" w:firstLine="709"/>
        <w:rPr>
          <w:i/>
          <w:iCs/>
        </w:rPr>
      </w:pPr>
      <w:r w:rsidRPr="1DBB1F52">
        <w:rPr>
          <w:i/>
          <w:iCs/>
        </w:rPr>
        <w:t>budou využívány sklady ve 2.NP nebo ve 3.NP.</w:t>
      </w:r>
    </w:p>
    <w:p w14:paraId="2F9D0AC5" w14:textId="5380C21D" w:rsidR="31B0B1C8" w:rsidRDefault="1DBB1F52" w:rsidP="1DBB1F52">
      <w:pPr>
        <w:spacing w:line="259" w:lineRule="auto"/>
        <w:ind w:left="709" w:firstLine="709"/>
        <w:rPr>
          <w:i/>
          <w:iCs/>
        </w:rPr>
      </w:pPr>
      <w:r w:rsidRPr="1DBB1F52">
        <w:rPr>
          <w:i/>
          <w:iCs/>
        </w:rPr>
        <w:t xml:space="preserve">Bude vybudována QC laboratoř, kvůli manipulaci s otevřeným produktem, aby nedošlo ke kontaminaci </w:t>
      </w:r>
      <w:r w:rsidR="31B0B1C8">
        <w:tab/>
      </w:r>
      <w:r w:rsidRPr="1DBB1F52">
        <w:rPr>
          <w:i/>
          <w:iCs/>
        </w:rPr>
        <w:t xml:space="preserve"> prostor určených ke kontrole kvality ostatních produktů.</w:t>
      </w:r>
    </w:p>
    <w:p w14:paraId="44C0470C" w14:textId="5849825E" w:rsidR="31B0B1C8" w:rsidRDefault="1DBB1F52" w:rsidP="1DBB1F52">
      <w:pPr>
        <w:spacing w:line="259" w:lineRule="auto"/>
        <w:ind w:left="709" w:firstLine="709"/>
        <w:rPr>
          <w:i/>
          <w:iCs/>
        </w:rPr>
      </w:pPr>
      <w:r w:rsidRPr="1DBB1F52">
        <w:rPr>
          <w:i/>
          <w:iCs/>
        </w:rPr>
        <w:t xml:space="preserve">Všechny výrobní jednotky jsou řešeny jako samostatné výrobní prostory, které jsou provětrávány </w:t>
      </w:r>
      <w:r w:rsidR="31B0B1C8">
        <w:tab/>
      </w:r>
      <w:r w:rsidRPr="1DBB1F52">
        <w:rPr>
          <w:i/>
          <w:iCs/>
        </w:rPr>
        <w:t xml:space="preserve">vlastní VZT jednotkou k zabránění křížové kontaminace. </w:t>
      </w:r>
    </w:p>
    <w:p w14:paraId="764CE1FF" w14:textId="6F344E56" w:rsidR="0AF0355A" w:rsidRDefault="0AF0355A" w:rsidP="1DBB1F52">
      <w:pPr>
        <w:spacing w:line="259" w:lineRule="auto"/>
        <w:ind w:left="709" w:firstLine="709"/>
        <w:rPr>
          <w:i/>
          <w:iCs/>
        </w:rPr>
      </w:pPr>
    </w:p>
    <w:p w14:paraId="1230A290" w14:textId="56DE22DC" w:rsidR="31B0B1C8" w:rsidRDefault="1DBB1F52" w:rsidP="1DBB1F52">
      <w:pPr>
        <w:spacing w:line="276" w:lineRule="auto"/>
        <w:ind w:left="709" w:firstLine="709"/>
        <w:jc w:val="left"/>
        <w:rPr>
          <w:rFonts w:ascii="Verdana" w:eastAsia="Verdana" w:hAnsi="Verdana" w:cs="Verdana"/>
          <w:i/>
          <w:iCs/>
          <w:sz w:val="18"/>
          <w:szCs w:val="18"/>
        </w:rPr>
      </w:pPr>
      <w:r w:rsidRPr="1DBB1F52">
        <w:rPr>
          <w:i/>
          <w:iCs/>
        </w:rPr>
        <w:t>V samostatné části 1.PP jsou umístěny i civilní šatny pro per</w:t>
      </w:r>
      <w:r w:rsidRPr="1DBB1F52">
        <w:rPr>
          <w:rFonts w:ascii="Verdana" w:eastAsia="Verdana" w:hAnsi="Verdana" w:cs="Verdana"/>
          <w:i/>
          <w:iCs/>
          <w:sz w:val="18"/>
          <w:szCs w:val="18"/>
        </w:rPr>
        <w:t>sonál.</w:t>
      </w:r>
    </w:p>
    <w:p w14:paraId="016FFAC3" w14:textId="6E7C68A5" w:rsidR="31B0B1C8" w:rsidRDefault="31B0B1C8" w:rsidP="31B0B1C8">
      <w:pPr>
        <w:pStyle w:val="EBMtext"/>
        <w:spacing w:after="0"/>
        <w:ind w:left="709"/>
        <w:jc w:val="left"/>
        <w:rPr>
          <w:rFonts w:ascii="Arial" w:hAnsi="Arial" w:cs="Times New Roman"/>
          <w:lang w:val="cs-CZ"/>
        </w:rPr>
      </w:pPr>
    </w:p>
    <w:p w14:paraId="621F61A0" w14:textId="38D828FC" w:rsidR="0AF0355A" w:rsidRDefault="0AF0355A" w:rsidP="0AF0355A">
      <w:pPr>
        <w:pStyle w:val="EBMtext"/>
        <w:spacing w:after="0"/>
        <w:ind w:left="709"/>
        <w:jc w:val="left"/>
        <w:rPr>
          <w:rFonts w:ascii="Arial" w:hAnsi="Arial" w:cs="Times New Roman"/>
          <w:lang w:val="cs-CZ"/>
        </w:rPr>
      </w:pPr>
    </w:p>
    <w:p w14:paraId="01F9D617" w14:textId="254D5DD3" w:rsidR="0AF0355A" w:rsidRDefault="0AF0355A" w:rsidP="0AF0355A">
      <w:pPr>
        <w:pStyle w:val="EBMtext"/>
        <w:spacing w:after="0"/>
        <w:ind w:left="709"/>
        <w:jc w:val="left"/>
        <w:rPr>
          <w:rFonts w:ascii="Arial" w:hAnsi="Arial" w:cs="Times New Roman"/>
          <w:lang w:val="cs-CZ"/>
        </w:rPr>
      </w:pPr>
    </w:p>
    <w:p w14:paraId="331ED2B9" w14:textId="62FADDF0" w:rsidR="31B0B1C8" w:rsidRDefault="31B0B1C8" w:rsidP="31B0B1C8">
      <w:pPr>
        <w:spacing w:line="276" w:lineRule="auto"/>
        <w:ind w:left="425" w:firstLine="709"/>
        <w:rPr>
          <w:rFonts w:ascii="Verdana" w:eastAsia="Verdana" w:hAnsi="Verdana" w:cs="Verdana"/>
          <w:b/>
          <w:bCs/>
          <w:sz w:val="22"/>
          <w:szCs w:val="22"/>
        </w:rPr>
      </w:pPr>
      <w:r w:rsidRPr="31B0B1C8">
        <w:rPr>
          <w:rFonts w:ascii="Verdana" w:eastAsia="Verdana" w:hAnsi="Verdana" w:cs="Verdana"/>
          <w:b/>
          <w:bCs/>
          <w:sz w:val="22"/>
          <w:szCs w:val="22"/>
        </w:rPr>
        <w:t xml:space="preserve">1. </w:t>
      </w:r>
      <w:proofErr w:type="gramStart"/>
      <w:r w:rsidRPr="31B0B1C8">
        <w:rPr>
          <w:rFonts w:ascii="Verdana" w:eastAsia="Verdana" w:hAnsi="Verdana" w:cs="Verdana"/>
          <w:b/>
          <w:bCs/>
          <w:sz w:val="22"/>
          <w:szCs w:val="22"/>
        </w:rPr>
        <w:t>NP - Nadzemní</w:t>
      </w:r>
      <w:proofErr w:type="gramEnd"/>
      <w:r w:rsidRPr="31B0B1C8">
        <w:rPr>
          <w:rFonts w:ascii="Verdana" w:eastAsia="Verdana" w:hAnsi="Verdana" w:cs="Verdana"/>
          <w:b/>
          <w:bCs/>
          <w:sz w:val="22"/>
          <w:szCs w:val="22"/>
        </w:rPr>
        <w:t xml:space="preserve"> podlaží</w:t>
      </w:r>
    </w:p>
    <w:p w14:paraId="500237EA" w14:textId="713197C7" w:rsidR="31B0B1C8" w:rsidRDefault="31B0B1C8" w:rsidP="31B0B1C8">
      <w:pPr>
        <w:pStyle w:val="EBMtext"/>
        <w:spacing w:after="0"/>
        <w:ind w:left="1134"/>
        <w:rPr>
          <w:rFonts w:ascii="Arial" w:hAnsi="Arial" w:cs="Times New Roman"/>
          <w:lang w:val="cs-CZ"/>
        </w:rPr>
      </w:pPr>
    </w:p>
    <w:p w14:paraId="22B837B3" w14:textId="087187C3" w:rsidR="31B0B1C8" w:rsidRDefault="0AF0355A" w:rsidP="0AF0355A">
      <w:pPr>
        <w:spacing w:line="259" w:lineRule="auto"/>
        <w:ind w:left="425" w:firstLine="709"/>
      </w:pPr>
      <w:r w:rsidRPr="0AF0355A">
        <w:t>V této části objektu jsou umístěny kanceláře pro personál, zasedací místnosti a konferenční sál. V 1.NP</w:t>
      </w:r>
    </w:p>
    <w:p w14:paraId="298CDCE8" w14:textId="4B93738D" w:rsidR="31B0B1C8" w:rsidRDefault="0AF0355A" w:rsidP="31B0B1C8">
      <w:pPr>
        <w:spacing w:line="259" w:lineRule="auto"/>
        <w:ind w:left="425" w:firstLine="709"/>
      </w:pPr>
      <w:r w:rsidRPr="0AF0355A">
        <w:t>neprobíhá žádná výroba.</w:t>
      </w:r>
    </w:p>
    <w:p w14:paraId="2542EEB6" w14:textId="68091951" w:rsidR="0AF0355A" w:rsidRDefault="0AF0355A" w:rsidP="0AF0355A">
      <w:pPr>
        <w:spacing w:line="259" w:lineRule="auto"/>
        <w:ind w:left="425" w:firstLine="709"/>
      </w:pPr>
    </w:p>
    <w:p w14:paraId="71D0D18B" w14:textId="6A539390" w:rsidR="0AF0355A" w:rsidRDefault="0AF0355A" w:rsidP="0AF0355A">
      <w:pPr>
        <w:spacing w:line="259" w:lineRule="auto"/>
        <w:ind w:left="425" w:firstLine="709"/>
      </w:pPr>
    </w:p>
    <w:p w14:paraId="352A762D" w14:textId="483A925B" w:rsidR="31B0B1C8" w:rsidRDefault="31B0B1C8" w:rsidP="31B0B1C8">
      <w:pPr>
        <w:pStyle w:val="EBMtext"/>
        <w:spacing w:after="0"/>
        <w:ind w:left="1134"/>
        <w:rPr>
          <w:rFonts w:ascii="Arial" w:hAnsi="Arial" w:cs="Times New Roman"/>
          <w:lang w:val="cs-CZ"/>
        </w:rPr>
      </w:pPr>
    </w:p>
    <w:p w14:paraId="40EABE71" w14:textId="6D1012CA" w:rsidR="31B0B1C8" w:rsidRDefault="31B0B1C8" w:rsidP="31B0B1C8">
      <w:pPr>
        <w:spacing w:line="276" w:lineRule="auto"/>
        <w:ind w:left="425" w:firstLine="709"/>
        <w:rPr>
          <w:rFonts w:ascii="Verdana" w:eastAsia="Verdana" w:hAnsi="Verdana" w:cs="Verdana"/>
          <w:b/>
          <w:bCs/>
          <w:sz w:val="22"/>
          <w:szCs w:val="22"/>
        </w:rPr>
      </w:pPr>
      <w:r w:rsidRPr="31B0B1C8">
        <w:rPr>
          <w:rFonts w:ascii="Verdana" w:eastAsia="Verdana" w:hAnsi="Verdana" w:cs="Verdana"/>
          <w:b/>
          <w:bCs/>
          <w:sz w:val="22"/>
          <w:szCs w:val="22"/>
        </w:rPr>
        <w:t xml:space="preserve">2. </w:t>
      </w:r>
      <w:proofErr w:type="gramStart"/>
      <w:r w:rsidRPr="31B0B1C8">
        <w:rPr>
          <w:rFonts w:ascii="Verdana" w:eastAsia="Verdana" w:hAnsi="Verdana" w:cs="Verdana"/>
          <w:b/>
          <w:bCs/>
          <w:sz w:val="22"/>
          <w:szCs w:val="22"/>
        </w:rPr>
        <w:t>NP - Nadzemní</w:t>
      </w:r>
      <w:proofErr w:type="gramEnd"/>
      <w:r w:rsidRPr="31B0B1C8">
        <w:rPr>
          <w:rFonts w:ascii="Verdana" w:eastAsia="Verdana" w:hAnsi="Verdana" w:cs="Verdana"/>
          <w:b/>
          <w:bCs/>
          <w:sz w:val="22"/>
          <w:szCs w:val="22"/>
        </w:rPr>
        <w:t xml:space="preserve"> podlaží</w:t>
      </w:r>
    </w:p>
    <w:p w14:paraId="1079BFD0" w14:textId="23281FC0" w:rsidR="31B0B1C8" w:rsidRDefault="31B0B1C8" w:rsidP="1DBB1F52">
      <w:pPr>
        <w:pStyle w:val="EBMtext"/>
        <w:spacing w:after="0"/>
        <w:ind w:left="1134"/>
        <w:rPr>
          <w:rFonts w:ascii="Arial" w:hAnsi="Arial" w:cs="Times New Roman"/>
          <w:i/>
          <w:iCs/>
          <w:lang w:val="cs-CZ"/>
        </w:rPr>
      </w:pPr>
    </w:p>
    <w:p w14:paraId="2E43AE3C" w14:textId="54B97DCF" w:rsidR="31B0B1C8" w:rsidRDefault="1DBB1F52" w:rsidP="1DBB1F52">
      <w:pPr>
        <w:spacing w:line="259" w:lineRule="auto"/>
        <w:ind w:left="425" w:firstLine="709"/>
        <w:rPr>
          <w:i/>
          <w:iCs/>
        </w:rPr>
      </w:pPr>
      <w:r w:rsidRPr="1DBB1F52">
        <w:rPr>
          <w:i/>
          <w:iCs/>
        </w:rPr>
        <w:t xml:space="preserve">Ve 2.NP bude vytvořeny čisté prostory pro biotechnologickou výrobu proteinů, laboratoře kontroly kvality </w:t>
      </w:r>
      <w:r w:rsidR="31B0B1C8">
        <w:tab/>
      </w:r>
      <w:r w:rsidR="31B0B1C8">
        <w:tab/>
      </w:r>
      <w:r w:rsidRPr="1DBB1F52">
        <w:rPr>
          <w:i/>
          <w:iCs/>
        </w:rPr>
        <w:t xml:space="preserve">a výrobní laboratoře pro genovou terapii. Všechny tyto výrobní části jsou oddělené čisté prostory, se </w:t>
      </w:r>
      <w:r w:rsidR="31B0B1C8">
        <w:tab/>
      </w:r>
      <w:r w:rsidR="31B0B1C8">
        <w:tab/>
      </w:r>
      <w:r w:rsidRPr="1DBB1F52">
        <w:rPr>
          <w:i/>
          <w:iCs/>
        </w:rPr>
        <w:t xml:space="preserve">samostatnými personálními a materiálovými propustmi. Prostředí pro výrobu je zajištěno ventilačními </w:t>
      </w:r>
      <w:r w:rsidR="31B0B1C8">
        <w:tab/>
      </w:r>
      <w:r w:rsidR="31B0B1C8">
        <w:tab/>
      </w:r>
      <w:r w:rsidRPr="1DBB1F52">
        <w:rPr>
          <w:i/>
          <w:iCs/>
        </w:rPr>
        <w:t xml:space="preserve">a klimatizačními jednotkami, každý výrobní jednotka má svůj oddělený VZT systém. Pro práci s biologickým materiálem bude použita izolátorová technologie, která zajistí ochranu produktu i personálu a umožní po skončení výroby provést účinnou sanitaci výrobního prostoru izolátoru za použití par peroxidu vodíku.   </w:t>
      </w:r>
    </w:p>
    <w:p w14:paraId="609D3848" w14:textId="62D6B52F" w:rsidR="31B0B1C8" w:rsidRDefault="1DBB1F52" w:rsidP="1DBB1F52">
      <w:pPr>
        <w:spacing w:line="259" w:lineRule="auto"/>
        <w:ind w:left="709" w:firstLine="709"/>
        <w:rPr>
          <w:i/>
          <w:iCs/>
        </w:rPr>
      </w:pPr>
      <w:r w:rsidRPr="1DBB1F52">
        <w:rPr>
          <w:i/>
          <w:iCs/>
        </w:rPr>
        <w:t xml:space="preserve">Laboratoře QC pracují ve standardním režimu. V laboratořích QC nehrozí žádná kontaminace biologickým materiálem. </w:t>
      </w:r>
    </w:p>
    <w:p w14:paraId="477801C3" w14:textId="1417EE24" w:rsidR="0AF0355A" w:rsidRDefault="0AF0355A" w:rsidP="0AF0355A">
      <w:pPr>
        <w:spacing w:line="259" w:lineRule="auto"/>
        <w:ind w:left="709" w:firstLine="709"/>
      </w:pPr>
    </w:p>
    <w:p w14:paraId="6AA755AA" w14:textId="0D0645BB" w:rsidR="31B0B1C8" w:rsidRDefault="31B0B1C8" w:rsidP="31B0B1C8">
      <w:pPr>
        <w:pStyle w:val="EBMtext"/>
        <w:spacing w:after="0"/>
        <w:ind w:left="1134"/>
        <w:rPr>
          <w:rFonts w:ascii="Arial" w:hAnsi="Arial" w:cs="Times New Roman"/>
          <w:lang w:val="cs-CZ"/>
        </w:rPr>
      </w:pPr>
    </w:p>
    <w:p w14:paraId="345D22DF" w14:textId="7FFB42B5" w:rsidR="00A71582"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 xml:space="preserve">3. </w:t>
      </w:r>
      <w:proofErr w:type="gramStart"/>
      <w:r w:rsidRPr="0AF0355A">
        <w:rPr>
          <w:rFonts w:ascii="Verdana" w:eastAsia="Verdana" w:hAnsi="Verdana" w:cs="Verdana"/>
          <w:b/>
          <w:bCs/>
          <w:sz w:val="22"/>
          <w:szCs w:val="22"/>
        </w:rPr>
        <w:t>NP - Nadzemní</w:t>
      </w:r>
      <w:proofErr w:type="gramEnd"/>
      <w:r w:rsidRPr="0AF0355A">
        <w:rPr>
          <w:rFonts w:ascii="Verdana" w:eastAsia="Verdana" w:hAnsi="Verdana" w:cs="Verdana"/>
          <w:b/>
          <w:bCs/>
          <w:sz w:val="22"/>
          <w:szCs w:val="22"/>
        </w:rPr>
        <w:t xml:space="preserve"> podlaží</w:t>
      </w:r>
    </w:p>
    <w:p w14:paraId="5E2C120A" w14:textId="07D40C75" w:rsidR="00A71582" w:rsidRDefault="00A71582" w:rsidP="0AF0355A">
      <w:pPr>
        <w:pStyle w:val="EBMtext"/>
        <w:spacing w:after="0"/>
        <w:ind w:left="1134"/>
        <w:rPr>
          <w:rFonts w:ascii="Arial" w:hAnsi="Arial" w:cs="Times New Roman"/>
          <w:lang w:val="cs-CZ"/>
        </w:rPr>
      </w:pPr>
    </w:p>
    <w:p w14:paraId="3CE784A0" w14:textId="2895BB3A" w:rsidR="00A71582" w:rsidRDefault="1DBB1F52" w:rsidP="1DBB1F52">
      <w:pPr>
        <w:pStyle w:val="EBMtext"/>
        <w:spacing w:after="0"/>
        <w:ind w:left="1134"/>
        <w:rPr>
          <w:rFonts w:ascii="Verdana" w:eastAsia="Verdana" w:hAnsi="Verdana" w:cs="Verdana"/>
          <w:i/>
          <w:iCs/>
          <w:sz w:val="18"/>
          <w:szCs w:val="18"/>
          <w:lang w:val="cs-CZ"/>
        </w:rPr>
      </w:pPr>
      <w:r w:rsidRPr="1DBB1F52">
        <w:rPr>
          <w:i/>
          <w:iCs/>
          <w:lang w:val="cs-CZ"/>
        </w:rPr>
        <w:t>Ve 3.NP je plánována biotechnologická výroba protinádorové vakcíny na bázi dendritických buněk. D</w:t>
      </w:r>
      <w:r w:rsidRPr="1DBB1F52">
        <w:rPr>
          <w:rFonts w:ascii="Verdana" w:eastAsia="Verdana" w:hAnsi="Verdana" w:cs="Verdana"/>
          <w:i/>
          <w:iCs/>
          <w:sz w:val="18"/>
          <w:szCs w:val="18"/>
          <w:lang w:val="cs-CZ"/>
        </w:rPr>
        <w:t xml:space="preserve">endritické buňky pulzované autologním nádorovým </w:t>
      </w:r>
      <w:proofErr w:type="spellStart"/>
      <w:r w:rsidRPr="1DBB1F52">
        <w:rPr>
          <w:rFonts w:ascii="Verdana" w:eastAsia="Verdana" w:hAnsi="Verdana" w:cs="Verdana"/>
          <w:i/>
          <w:iCs/>
          <w:sz w:val="18"/>
          <w:szCs w:val="18"/>
          <w:lang w:val="cs-CZ"/>
        </w:rPr>
        <w:t>lyzátem</w:t>
      </w:r>
      <w:proofErr w:type="spellEnd"/>
      <w:r w:rsidRPr="1DBB1F52">
        <w:rPr>
          <w:rFonts w:ascii="Verdana" w:eastAsia="Verdana" w:hAnsi="Verdana" w:cs="Verdana"/>
          <w:i/>
          <w:iCs/>
          <w:sz w:val="18"/>
          <w:szCs w:val="18"/>
          <w:lang w:val="cs-CZ"/>
        </w:rPr>
        <w:t xml:space="preserve">, získané z tukové tkáně (ASC). Pro tuto výrobní technologii bude vybudován prostor se samostatným </w:t>
      </w:r>
      <w:r w:rsidRPr="1DBB1F52">
        <w:rPr>
          <w:rFonts w:ascii="Verdana" w:eastAsia="Verdana" w:hAnsi="Verdana" w:cs="Verdana"/>
          <w:i/>
          <w:iCs/>
          <w:sz w:val="18"/>
          <w:szCs w:val="18"/>
          <w:lang w:val="cs-CZ"/>
        </w:rPr>
        <w:lastRenderedPageBreak/>
        <w:t>vzduchotechnickým zabezpečením, vybavený personálními a materiálovými propustmi, samostatným čistým prostorem vysoké třídy čistoty pro práci se sterilní lékovou formou.</w:t>
      </w:r>
    </w:p>
    <w:p w14:paraId="09911036" w14:textId="0FFBA764" w:rsidR="0AF0355A" w:rsidRDefault="0AF0355A" w:rsidP="0AF0355A">
      <w:pPr>
        <w:pStyle w:val="EBMtext"/>
        <w:spacing w:after="0"/>
        <w:ind w:left="1134"/>
        <w:rPr>
          <w:lang w:val="cs-CZ"/>
        </w:rPr>
      </w:pPr>
    </w:p>
    <w:p w14:paraId="0919D13C" w14:textId="38E194FC" w:rsidR="0AF0355A" w:rsidRDefault="0AF0355A" w:rsidP="0AF0355A">
      <w:pPr>
        <w:pStyle w:val="EBMtext"/>
        <w:spacing w:after="0"/>
        <w:ind w:left="1134"/>
        <w:rPr>
          <w:lang w:val="cs-CZ"/>
        </w:rPr>
      </w:pPr>
    </w:p>
    <w:p w14:paraId="7C571C28" w14:textId="050064F9" w:rsidR="0AF0355A" w:rsidRDefault="0AF0355A" w:rsidP="0AF0355A">
      <w:pPr>
        <w:pStyle w:val="EBMtext"/>
        <w:spacing w:after="0"/>
        <w:ind w:left="1134"/>
        <w:rPr>
          <w:lang w:val="cs-CZ"/>
        </w:rPr>
      </w:pPr>
    </w:p>
    <w:p w14:paraId="6096F9BE" w14:textId="75AA370A" w:rsidR="0AF0355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Dispozice prostor</w:t>
      </w:r>
    </w:p>
    <w:p w14:paraId="79FAE395" w14:textId="77777777" w:rsidR="00A71582" w:rsidRDefault="00A71582" w:rsidP="0AF0355A">
      <w:pPr>
        <w:spacing w:line="276" w:lineRule="auto"/>
        <w:ind w:left="425" w:firstLine="709"/>
        <w:rPr>
          <w:rFonts w:ascii="Verdana" w:eastAsia="Verdana" w:hAnsi="Verdana" w:cs="Verdana"/>
          <w:b/>
          <w:bCs/>
          <w:sz w:val="22"/>
          <w:szCs w:val="22"/>
        </w:rPr>
      </w:pPr>
    </w:p>
    <w:p w14:paraId="4DB10A09" w14:textId="276E9ABA" w:rsidR="00A71582" w:rsidRPr="00A75B6A" w:rsidRDefault="1DBB1F52" w:rsidP="1DBB1F52">
      <w:pPr>
        <w:spacing w:line="276" w:lineRule="auto"/>
        <w:ind w:left="425" w:firstLine="709"/>
        <w:rPr>
          <w:i/>
          <w:iCs/>
        </w:rPr>
      </w:pPr>
      <w:r w:rsidRPr="1DBB1F52">
        <w:rPr>
          <w:rFonts w:asciiTheme="minorHAnsi" w:hAnsiTheme="minorHAnsi" w:cs="Arial"/>
          <w:i/>
          <w:iCs/>
          <w:color w:val="000000" w:themeColor="text1"/>
          <w:sz w:val="22"/>
          <w:szCs w:val="22"/>
        </w:rPr>
        <w:t xml:space="preserve">Dispoziční řešení ucelené biotechnologické výroby podobně jako stávající prostory ACIU, </w:t>
      </w:r>
      <w:proofErr w:type="gramStart"/>
      <w:r w:rsidRPr="1DBB1F52">
        <w:rPr>
          <w:rFonts w:asciiTheme="minorHAnsi" w:hAnsiTheme="minorHAnsi" w:cs="Arial"/>
          <w:i/>
          <w:iCs/>
          <w:color w:val="000000" w:themeColor="text1"/>
          <w:sz w:val="22"/>
          <w:szCs w:val="22"/>
        </w:rPr>
        <w:t>řeší</w:t>
      </w:r>
      <w:proofErr w:type="gramEnd"/>
      <w:r w:rsidRPr="1DBB1F52">
        <w:rPr>
          <w:rFonts w:asciiTheme="minorHAnsi" w:hAnsiTheme="minorHAnsi" w:cs="Arial"/>
          <w:i/>
          <w:iCs/>
          <w:color w:val="000000" w:themeColor="text1"/>
          <w:sz w:val="22"/>
          <w:szCs w:val="22"/>
        </w:rPr>
        <w:t xml:space="preserve"> vynucené </w:t>
      </w:r>
      <w:r w:rsidR="00A71582">
        <w:tab/>
      </w:r>
      <w:r w:rsidR="00A71582">
        <w:tab/>
      </w:r>
      <w:r w:rsidRPr="1DBB1F52">
        <w:rPr>
          <w:rFonts w:asciiTheme="minorHAnsi" w:hAnsiTheme="minorHAnsi" w:cs="Arial"/>
          <w:i/>
          <w:iCs/>
          <w:color w:val="000000" w:themeColor="text1"/>
          <w:sz w:val="22"/>
          <w:szCs w:val="22"/>
        </w:rPr>
        <w:t xml:space="preserve">zrušení stávajících místností (zjistit dispozice a případné rozvody médií). VZT jednotka/y umístit na </w:t>
      </w:r>
      <w:r w:rsidR="00A71582">
        <w:tab/>
      </w:r>
      <w:r w:rsidR="00A71582">
        <w:tab/>
      </w:r>
      <w:r w:rsidRPr="1DBB1F52">
        <w:rPr>
          <w:rFonts w:asciiTheme="minorHAnsi" w:hAnsiTheme="minorHAnsi" w:cs="Arial"/>
          <w:i/>
          <w:iCs/>
          <w:color w:val="000000" w:themeColor="text1"/>
          <w:sz w:val="22"/>
          <w:szCs w:val="22"/>
        </w:rPr>
        <w:t>střechu pavilonu C03. Biotechnologická výroba se bude skládat z následujících prostor:</w:t>
      </w:r>
    </w:p>
    <w:p w14:paraId="6646ACCD" w14:textId="5C36C0D4" w:rsidR="00A71582" w:rsidRPr="00A75B6A" w:rsidRDefault="1DBB1F52" w:rsidP="1DBB1F52">
      <w:pPr>
        <w:pStyle w:val="Odstavecseseznamem"/>
        <w:numPr>
          <w:ilvl w:val="0"/>
          <w:numId w:val="138"/>
        </w:numPr>
        <w:rPr>
          <w:i/>
          <w:iCs/>
        </w:rPr>
      </w:pPr>
      <w:r w:rsidRPr="1DBB1F52">
        <w:rPr>
          <w:rFonts w:asciiTheme="minorHAnsi" w:hAnsiTheme="minorHAnsi" w:cs="Arial"/>
          <w:i/>
          <w:iCs/>
          <w:color w:val="000000" w:themeColor="text1"/>
          <w:sz w:val="22"/>
          <w:szCs w:val="22"/>
        </w:rPr>
        <w:t>Vybudování čistých prostor</w:t>
      </w:r>
    </w:p>
    <w:p w14:paraId="3606C60E" w14:textId="0E9869D6" w:rsidR="00A71582" w:rsidRPr="00A75B6A" w:rsidRDefault="1DBB1F52" w:rsidP="1DBB1F52">
      <w:pPr>
        <w:pStyle w:val="Odstavecseseznamem"/>
        <w:numPr>
          <w:ilvl w:val="0"/>
          <w:numId w:val="138"/>
        </w:numPr>
        <w:rPr>
          <w:i/>
          <w:iCs/>
        </w:rPr>
      </w:pPr>
      <w:r w:rsidRPr="1DBB1F52">
        <w:rPr>
          <w:i/>
          <w:iCs/>
        </w:rPr>
        <w:t>Vybudování vstupního filtru (přepážka) pro pracovníky ACIU</w:t>
      </w:r>
    </w:p>
    <w:p w14:paraId="38C5AFD3" w14:textId="7752D843" w:rsidR="00A71582" w:rsidRPr="00A75B6A" w:rsidRDefault="1DBB1F52" w:rsidP="1DBB1F52">
      <w:pPr>
        <w:pStyle w:val="Odstavecseseznamem"/>
        <w:numPr>
          <w:ilvl w:val="0"/>
          <w:numId w:val="138"/>
        </w:numPr>
        <w:rPr>
          <w:i/>
          <w:iCs/>
        </w:rPr>
      </w:pPr>
      <w:r w:rsidRPr="1DBB1F52">
        <w:rPr>
          <w:i/>
          <w:iCs/>
        </w:rPr>
        <w:t>Vybudování vstupního filtru (oddělení kancelářské části od ostatní)</w:t>
      </w:r>
    </w:p>
    <w:p w14:paraId="49A688C0" w14:textId="12573154" w:rsidR="00A71582" w:rsidRPr="00A75B6A" w:rsidRDefault="1DBB1F52" w:rsidP="1DBB1F52">
      <w:pPr>
        <w:pStyle w:val="Odstavecseseznamem"/>
        <w:numPr>
          <w:ilvl w:val="0"/>
          <w:numId w:val="138"/>
        </w:numPr>
        <w:rPr>
          <w:i/>
          <w:iCs/>
        </w:rPr>
      </w:pPr>
      <w:r w:rsidRPr="1DBB1F52">
        <w:rPr>
          <w:i/>
          <w:iCs/>
        </w:rPr>
        <w:t>Vybudování příručního skladu vstupních surovin a materiálu (umístění chladicího a mrazicího boxu)</w:t>
      </w:r>
    </w:p>
    <w:p w14:paraId="01F3B3F3" w14:textId="4862F397" w:rsidR="00A71582" w:rsidRPr="00A75B6A" w:rsidRDefault="1DBB1F52" w:rsidP="1DBB1F52">
      <w:pPr>
        <w:pStyle w:val="Odstavecseseznamem"/>
        <w:numPr>
          <w:ilvl w:val="0"/>
          <w:numId w:val="138"/>
        </w:numPr>
        <w:rPr>
          <w:i/>
          <w:iCs/>
        </w:rPr>
      </w:pPr>
      <w:r w:rsidRPr="1DBB1F52">
        <w:rPr>
          <w:i/>
          <w:iCs/>
        </w:rPr>
        <w:t>Vybudování příručního skladu pomocného materiálu</w:t>
      </w:r>
    </w:p>
    <w:p w14:paraId="4590258A" w14:textId="77778D75" w:rsidR="00A71582" w:rsidRPr="00A75B6A" w:rsidRDefault="1DBB1F52" w:rsidP="1DBB1F52">
      <w:pPr>
        <w:pStyle w:val="Odstavecseseznamem"/>
        <w:numPr>
          <w:ilvl w:val="0"/>
          <w:numId w:val="138"/>
        </w:numPr>
        <w:rPr>
          <w:i/>
          <w:iCs/>
        </w:rPr>
      </w:pPr>
      <w:r w:rsidRPr="1DBB1F52">
        <w:rPr>
          <w:i/>
          <w:iCs/>
        </w:rPr>
        <w:t>Vybudování místnosti pro mytí a nebezpečný odpad</w:t>
      </w:r>
    </w:p>
    <w:p w14:paraId="74DBC1AA" w14:textId="4E667CFC" w:rsidR="00A71582" w:rsidRPr="00A75B6A" w:rsidRDefault="1DBB1F52" w:rsidP="1DBB1F52">
      <w:pPr>
        <w:pStyle w:val="Odstavecseseznamem"/>
        <w:numPr>
          <w:ilvl w:val="0"/>
          <w:numId w:val="138"/>
        </w:numPr>
        <w:rPr>
          <w:i/>
          <w:iCs/>
        </w:rPr>
      </w:pPr>
      <w:r w:rsidRPr="1DBB1F52">
        <w:rPr>
          <w:i/>
          <w:iCs/>
        </w:rPr>
        <w:t>Vybudování laboratoří QC</w:t>
      </w:r>
    </w:p>
    <w:p w14:paraId="4C3E02B3" w14:textId="0C8BA57F" w:rsidR="00A71582" w:rsidRPr="00A75B6A" w:rsidRDefault="1DBB1F52" w:rsidP="1DBB1F52">
      <w:pPr>
        <w:pStyle w:val="Odstavecseseznamem"/>
        <w:numPr>
          <w:ilvl w:val="0"/>
          <w:numId w:val="138"/>
        </w:numPr>
        <w:rPr>
          <w:i/>
          <w:iCs/>
        </w:rPr>
      </w:pPr>
      <w:r w:rsidRPr="1DBB1F52">
        <w:rPr>
          <w:i/>
          <w:iCs/>
        </w:rPr>
        <w:t xml:space="preserve">MB </w:t>
      </w:r>
      <w:proofErr w:type="gramStart"/>
      <w:r w:rsidRPr="1DBB1F52">
        <w:rPr>
          <w:i/>
          <w:iCs/>
        </w:rPr>
        <w:t>laboratoř - Kontrola</w:t>
      </w:r>
      <w:proofErr w:type="gramEnd"/>
      <w:r w:rsidRPr="1DBB1F52">
        <w:rPr>
          <w:i/>
          <w:iCs/>
        </w:rPr>
        <w:t xml:space="preserve"> sterility</w:t>
      </w:r>
    </w:p>
    <w:p w14:paraId="0B859711" w14:textId="7FAD9BD5" w:rsidR="00A71582" w:rsidRPr="00A75B6A" w:rsidRDefault="1DBB1F52" w:rsidP="1DBB1F52">
      <w:pPr>
        <w:pStyle w:val="Odstavecseseznamem"/>
        <w:numPr>
          <w:ilvl w:val="0"/>
          <w:numId w:val="138"/>
        </w:numPr>
        <w:rPr>
          <w:i/>
          <w:iCs/>
        </w:rPr>
      </w:pPr>
      <w:r w:rsidRPr="1DBB1F52">
        <w:rPr>
          <w:i/>
          <w:iCs/>
        </w:rPr>
        <w:t>laboratoře QC</w:t>
      </w:r>
    </w:p>
    <w:p w14:paraId="12526B7A" w14:textId="0442803F" w:rsidR="00A71582" w:rsidRPr="00A75B6A" w:rsidRDefault="1DBB1F52" w:rsidP="1DBB1F52">
      <w:pPr>
        <w:pStyle w:val="Odstavecseseznamem"/>
        <w:numPr>
          <w:ilvl w:val="0"/>
          <w:numId w:val="138"/>
        </w:numPr>
        <w:rPr>
          <w:i/>
          <w:iCs/>
        </w:rPr>
      </w:pPr>
      <w:r w:rsidRPr="1DBB1F52">
        <w:rPr>
          <w:i/>
          <w:iCs/>
        </w:rPr>
        <w:t>Vybudování kanceláří – 2 místnosti</w:t>
      </w:r>
    </w:p>
    <w:p w14:paraId="15BE5CAD" w14:textId="5AE8CD36" w:rsidR="00A71582" w:rsidRPr="00A75B6A" w:rsidRDefault="1DBB1F52" w:rsidP="1DBB1F52">
      <w:pPr>
        <w:pStyle w:val="Odstavecseseznamem"/>
        <w:numPr>
          <w:ilvl w:val="0"/>
          <w:numId w:val="138"/>
        </w:numPr>
        <w:rPr>
          <w:i/>
          <w:iCs/>
        </w:rPr>
      </w:pPr>
      <w:r w:rsidRPr="1DBB1F52">
        <w:rPr>
          <w:i/>
          <w:iCs/>
        </w:rPr>
        <w:t>Vybudování zasedací místnosti</w:t>
      </w:r>
    </w:p>
    <w:p w14:paraId="56899BFD" w14:textId="5C138F93" w:rsidR="00A71582" w:rsidRPr="00A75B6A" w:rsidRDefault="00A71582" w:rsidP="0AF0355A"/>
    <w:p w14:paraId="1E281D2C" w14:textId="42B06571" w:rsidR="00A71582" w:rsidRPr="00A75B6A" w:rsidRDefault="00A71582" w:rsidP="0AF0355A"/>
    <w:p w14:paraId="49665DAA" w14:textId="6F030E6E"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Čisté prostory</w:t>
      </w:r>
    </w:p>
    <w:p w14:paraId="6A9139C7" w14:textId="6EEF5364" w:rsidR="00A71582" w:rsidRPr="00A75B6A" w:rsidRDefault="00A71582" w:rsidP="0AF0355A">
      <w:pPr>
        <w:spacing w:line="276" w:lineRule="auto"/>
        <w:ind w:left="425" w:firstLine="709"/>
        <w:rPr>
          <w:rFonts w:ascii="Verdana" w:eastAsia="Verdana" w:hAnsi="Verdana" w:cs="Verdana"/>
          <w:b/>
          <w:bCs/>
          <w:sz w:val="22"/>
          <w:szCs w:val="22"/>
        </w:rPr>
      </w:pPr>
    </w:p>
    <w:p w14:paraId="361BE808" w14:textId="4E2E72D9" w:rsidR="00A71582" w:rsidRPr="00A75B6A" w:rsidRDefault="1DBB1F52" w:rsidP="1DBB1F52">
      <w:pPr>
        <w:spacing w:line="276" w:lineRule="auto"/>
        <w:ind w:left="709" w:firstLine="709"/>
        <w:rPr>
          <w:rFonts w:ascii="Verdana" w:eastAsia="Verdana" w:hAnsi="Verdana" w:cs="Verdana"/>
          <w:i/>
          <w:iCs/>
          <w:sz w:val="18"/>
          <w:szCs w:val="18"/>
        </w:rPr>
      </w:pPr>
      <w:r w:rsidRPr="1DBB1F52">
        <w:rPr>
          <w:rFonts w:ascii="Verdana" w:eastAsia="Verdana" w:hAnsi="Verdana" w:cs="Verdana"/>
          <w:i/>
          <w:iCs/>
          <w:sz w:val="18"/>
          <w:szCs w:val="18"/>
        </w:rPr>
        <w:t xml:space="preserve">Výrobní prostory jsou navrženy dle GMP jako čisté prostory se samostatnou vzduchotechnickou </w:t>
      </w:r>
      <w:r w:rsidR="00A71582">
        <w:tab/>
      </w:r>
      <w:r w:rsidRPr="1DBB1F52">
        <w:rPr>
          <w:rFonts w:ascii="Verdana" w:eastAsia="Verdana" w:hAnsi="Verdana" w:cs="Verdana"/>
          <w:i/>
          <w:iCs/>
          <w:sz w:val="18"/>
          <w:szCs w:val="18"/>
        </w:rPr>
        <w:t xml:space="preserve">jednotkou a vstupní hygienickou personální a materiálovou smyčkou. Obojí </w:t>
      </w:r>
      <w:proofErr w:type="gramStart"/>
      <w:r w:rsidRPr="1DBB1F52">
        <w:rPr>
          <w:rFonts w:ascii="Verdana" w:eastAsia="Verdana" w:hAnsi="Verdana" w:cs="Verdana"/>
          <w:i/>
          <w:iCs/>
          <w:sz w:val="18"/>
          <w:szCs w:val="18"/>
        </w:rPr>
        <w:t>slouží</w:t>
      </w:r>
      <w:proofErr w:type="gramEnd"/>
      <w:r w:rsidRPr="1DBB1F52">
        <w:rPr>
          <w:rFonts w:ascii="Verdana" w:eastAsia="Verdana" w:hAnsi="Verdana" w:cs="Verdana"/>
          <w:i/>
          <w:iCs/>
          <w:sz w:val="18"/>
          <w:szCs w:val="18"/>
        </w:rPr>
        <w:t xml:space="preserve"> jako vzduchová </w:t>
      </w:r>
      <w:r w:rsidR="00A71582">
        <w:tab/>
      </w:r>
      <w:r w:rsidRPr="1DBB1F52">
        <w:rPr>
          <w:rFonts w:ascii="Verdana" w:eastAsia="Verdana" w:hAnsi="Verdana" w:cs="Verdana"/>
          <w:i/>
          <w:iCs/>
          <w:sz w:val="18"/>
          <w:szCs w:val="18"/>
        </w:rPr>
        <w:t>uzávěra.</w:t>
      </w:r>
    </w:p>
    <w:p w14:paraId="67E9D5B6" w14:textId="5CC14E62" w:rsidR="00A71582" w:rsidRPr="00A75B6A" w:rsidRDefault="00A71582" w:rsidP="0AF0355A">
      <w:pPr>
        <w:spacing w:line="276" w:lineRule="auto"/>
        <w:ind w:left="709" w:firstLine="709"/>
        <w:rPr>
          <w:rFonts w:ascii="Verdana" w:eastAsia="Verdana" w:hAnsi="Verdana" w:cs="Verdana"/>
          <w:sz w:val="18"/>
          <w:szCs w:val="18"/>
        </w:rPr>
      </w:pPr>
    </w:p>
    <w:p w14:paraId="52D14A06" w14:textId="5D7E67CE" w:rsidR="00A71582" w:rsidRPr="00A75B6A" w:rsidRDefault="0AF0355A" w:rsidP="0AF0355A">
      <w:pPr>
        <w:spacing w:line="276" w:lineRule="auto"/>
        <w:ind w:left="709" w:firstLine="709"/>
        <w:rPr>
          <w:rFonts w:ascii="Verdana" w:eastAsia="Verdana" w:hAnsi="Verdana" w:cs="Verdana"/>
          <w:b/>
          <w:bCs/>
          <w:sz w:val="18"/>
          <w:szCs w:val="18"/>
        </w:rPr>
      </w:pPr>
      <w:r w:rsidRPr="0AF0355A">
        <w:rPr>
          <w:rFonts w:ascii="Verdana" w:eastAsia="Verdana" w:hAnsi="Verdana" w:cs="Verdana"/>
          <w:b/>
          <w:bCs/>
          <w:sz w:val="18"/>
          <w:szCs w:val="18"/>
        </w:rPr>
        <w:t>Základní požadavky:</w:t>
      </w:r>
    </w:p>
    <w:p w14:paraId="5A51CE55" w14:textId="448B22E6" w:rsidR="00A71582" w:rsidRPr="00A75B6A" w:rsidRDefault="1DBB1F52" w:rsidP="1DBB1F52">
      <w:pPr>
        <w:pStyle w:val="Odstavecseseznamem"/>
        <w:numPr>
          <w:ilvl w:val="0"/>
          <w:numId w:val="138"/>
        </w:numPr>
        <w:rPr>
          <w:i/>
          <w:iCs/>
        </w:rPr>
      </w:pPr>
      <w:r w:rsidRPr="1DBB1F52">
        <w:rPr>
          <w:i/>
          <w:iCs/>
        </w:rPr>
        <w:t>Prostory musí odpovídat požadavkům GMP pro výrobu LP:</w:t>
      </w:r>
    </w:p>
    <w:p w14:paraId="4821DD1B" w14:textId="797229B4" w:rsidR="00A71582" w:rsidRPr="00A75B6A" w:rsidRDefault="1DBB1F52" w:rsidP="1DBB1F52">
      <w:pPr>
        <w:pStyle w:val="Odstavecseseznamem"/>
        <w:numPr>
          <w:ilvl w:val="0"/>
          <w:numId w:val="138"/>
        </w:numPr>
        <w:rPr>
          <w:i/>
          <w:iCs/>
        </w:rPr>
      </w:pPr>
      <w:r w:rsidRPr="1DBB1F52">
        <w:rPr>
          <w:i/>
          <w:iCs/>
        </w:rPr>
        <w:t>Manipulace s konečnou formou produktu v čistém prostoru třídy čistoty C (klasifikace dle EU GMP a ISO 14 644);</w:t>
      </w:r>
    </w:p>
    <w:p w14:paraId="41CDB0EC" w14:textId="6B44A0EE" w:rsidR="00A71582" w:rsidRPr="00A75B6A" w:rsidRDefault="1DBB1F52" w:rsidP="1DBB1F52">
      <w:pPr>
        <w:pStyle w:val="Odstavecseseznamem"/>
        <w:numPr>
          <w:ilvl w:val="0"/>
          <w:numId w:val="138"/>
        </w:numPr>
        <w:rPr>
          <w:i/>
          <w:iCs/>
        </w:rPr>
      </w:pPr>
      <w:r w:rsidRPr="1DBB1F52">
        <w:rPr>
          <w:i/>
          <w:iCs/>
        </w:rPr>
        <w:t>Hygienické smyčky (personální a materiálové propusti);</w:t>
      </w:r>
    </w:p>
    <w:p w14:paraId="00F2B676" w14:textId="25E30FC0" w:rsidR="00A71582" w:rsidRPr="00A75B6A" w:rsidRDefault="1DBB1F52" w:rsidP="1DBB1F52">
      <w:pPr>
        <w:pStyle w:val="Odstavecseseznamem"/>
        <w:numPr>
          <w:ilvl w:val="0"/>
          <w:numId w:val="138"/>
        </w:numPr>
        <w:rPr>
          <w:i/>
          <w:iCs/>
        </w:rPr>
      </w:pPr>
      <w:r w:rsidRPr="1DBB1F52">
        <w:rPr>
          <w:i/>
          <w:iCs/>
        </w:rPr>
        <w:t>Výrobní prostory musí odpovídat hygienickým a bezpečnostním předpisům, environmentálním legislativním požadavkům a předpisům (voda, ovzduší, nakládání s odpadními látkami a nebezpečnými chemickými látkami) Dveře do propustí budou vybaveny signalizací otevření dveří bez blokace.</w:t>
      </w:r>
    </w:p>
    <w:p w14:paraId="1E5E5460" w14:textId="6FE7B882" w:rsidR="00A71582" w:rsidRPr="00A75B6A" w:rsidRDefault="1DBB1F52" w:rsidP="1DBB1F52">
      <w:pPr>
        <w:pStyle w:val="Odstavecseseznamem"/>
        <w:numPr>
          <w:ilvl w:val="0"/>
          <w:numId w:val="138"/>
        </w:numPr>
        <w:rPr>
          <w:i/>
          <w:iCs/>
        </w:rPr>
      </w:pPr>
      <w:r w:rsidRPr="1DBB1F52">
        <w:rPr>
          <w:i/>
          <w:iCs/>
        </w:rPr>
        <w:t>Veškeré nově budované prostory vybavit systémem EPS a připojit ke stávajícímu systému budovy.</w:t>
      </w:r>
    </w:p>
    <w:p w14:paraId="3D26D475" w14:textId="6F8A1B7A" w:rsidR="00A71582" w:rsidRPr="00A75B6A" w:rsidRDefault="1DBB1F52" w:rsidP="1DBB1F52">
      <w:pPr>
        <w:pStyle w:val="Odstavecseseznamem"/>
        <w:numPr>
          <w:ilvl w:val="0"/>
          <w:numId w:val="138"/>
        </w:numPr>
        <w:rPr>
          <w:i/>
          <w:iCs/>
        </w:rPr>
      </w:pPr>
      <w:r w:rsidRPr="1DBB1F52">
        <w:rPr>
          <w:i/>
          <w:iCs/>
        </w:rPr>
        <w:t>Použití výhradně k výrobě a vývoji léčivých přípravků</w:t>
      </w:r>
    </w:p>
    <w:p w14:paraId="5C1FAC0D" w14:textId="6E749344" w:rsidR="00A71582" w:rsidRPr="00A75B6A" w:rsidRDefault="1DBB1F52" w:rsidP="1DBB1F52">
      <w:pPr>
        <w:pStyle w:val="Odstavecseseznamem"/>
        <w:numPr>
          <w:ilvl w:val="0"/>
          <w:numId w:val="138"/>
        </w:numPr>
        <w:rPr>
          <w:i/>
          <w:iCs/>
        </w:rPr>
      </w:pPr>
      <w:r w:rsidRPr="1DBB1F52">
        <w:rPr>
          <w:i/>
          <w:iCs/>
        </w:rPr>
        <w:t>Třída čistoty C, D a izolátor (třída čistoty A)</w:t>
      </w:r>
    </w:p>
    <w:p w14:paraId="0528BB03" w14:textId="5F20F6E8" w:rsidR="00A71582" w:rsidRPr="00A75B6A" w:rsidRDefault="1DBB1F52" w:rsidP="1DBB1F52">
      <w:pPr>
        <w:pStyle w:val="Odstavecseseznamem"/>
        <w:numPr>
          <w:ilvl w:val="0"/>
          <w:numId w:val="138"/>
        </w:numPr>
        <w:rPr>
          <w:i/>
          <w:iCs/>
        </w:rPr>
      </w:pPr>
      <w:r w:rsidRPr="1DBB1F52">
        <w:rPr>
          <w:i/>
          <w:iCs/>
        </w:rPr>
        <w:t>Výrobní prostory musí být od ostatních prostor odděleny tlakovou vzduchovou uzávěrou</w:t>
      </w:r>
    </w:p>
    <w:p w14:paraId="4C58903E" w14:textId="75380A72" w:rsidR="00A71582" w:rsidRPr="00A75B6A" w:rsidRDefault="1DBB1F52" w:rsidP="1DBB1F52">
      <w:pPr>
        <w:pStyle w:val="Odstavecseseznamem"/>
        <w:numPr>
          <w:ilvl w:val="0"/>
          <w:numId w:val="138"/>
        </w:numPr>
        <w:rPr>
          <w:i/>
          <w:iCs/>
        </w:rPr>
      </w:pPr>
      <w:r w:rsidRPr="1DBB1F52">
        <w:rPr>
          <w:i/>
          <w:iCs/>
        </w:rPr>
        <w:t>Tok vzduchu v bariérách musí být zajištěn tak, aby bylo vyloučeno proudění vzduchu mezi jednotlivými prostory. Vzduch nesmí proudit z vnějšího „kontaminovaného“ prostředí dovnitř, a to ani v případě otevření dveří.</w:t>
      </w:r>
    </w:p>
    <w:p w14:paraId="4B661BD9" w14:textId="3BDF9953" w:rsidR="00A71582" w:rsidRPr="00A75B6A" w:rsidRDefault="1DBB1F52" w:rsidP="1DBB1F52">
      <w:pPr>
        <w:pStyle w:val="Odstavecseseznamem"/>
        <w:numPr>
          <w:ilvl w:val="0"/>
          <w:numId w:val="138"/>
        </w:numPr>
        <w:rPr>
          <w:i/>
          <w:iCs/>
        </w:rPr>
      </w:pPr>
      <w:r w:rsidRPr="1DBB1F52">
        <w:rPr>
          <w:i/>
          <w:iCs/>
        </w:rPr>
        <w:t>Samostatná HVAC jednotka schopná nezávislého provozu</w:t>
      </w:r>
    </w:p>
    <w:p w14:paraId="5FE8AE06" w14:textId="58EB5666" w:rsidR="00A71582" w:rsidRPr="00A75B6A" w:rsidRDefault="1DBB1F52" w:rsidP="1DBB1F52">
      <w:pPr>
        <w:pStyle w:val="Odstavecseseznamem"/>
        <w:numPr>
          <w:ilvl w:val="0"/>
          <w:numId w:val="138"/>
        </w:numPr>
        <w:rPr>
          <w:i/>
          <w:iCs/>
        </w:rPr>
      </w:pPr>
      <w:r w:rsidRPr="1DBB1F52">
        <w:rPr>
          <w:i/>
          <w:iCs/>
        </w:rPr>
        <w:t>Venkovní umístění jednotky, nejspíše na střeše pavilonu C03</w:t>
      </w:r>
    </w:p>
    <w:p w14:paraId="5475FBFA" w14:textId="12B58A56" w:rsidR="00A71582" w:rsidRPr="00A75B6A" w:rsidRDefault="1DBB1F52" w:rsidP="1DBB1F52">
      <w:pPr>
        <w:pStyle w:val="Odstavecseseznamem"/>
        <w:numPr>
          <w:ilvl w:val="0"/>
          <w:numId w:val="138"/>
        </w:numPr>
        <w:rPr>
          <w:i/>
          <w:iCs/>
        </w:rPr>
      </w:pPr>
      <w:r w:rsidRPr="1DBB1F52">
        <w:rPr>
          <w:i/>
          <w:iCs/>
        </w:rPr>
        <w:t>100% výměna vzduchu, rekuperace tepla, osazení vícestupňovou filtrací a HEPA filtry (v závislosti na třídě čistoty konkrétních místností ČP)</w:t>
      </w:r>
    </w:p>
    <w:p w14:paraId="4C2B8D06" w14:textId="0F943092" w:rsidR="00A71582" w:rsidRPr="00A75B6A" w:rsidRDefault="1DBB1F52" w:rsidP="1DBB1F52">
      <w:pPr>
        <w:pStyle w:val="Odstavecseseznamem"/>
        <w:numPr>
          <w:ilvl w:val="0"/>
          <w:numId w:val="138"/>
        </w:numPr>
        <w:rPr>
          <w:i/>
          <w:iCs/>
        </w:rPr>
      </w:pPr>
      <w:r w:rsidRPr="1DBB1F52">
        <w:rPr>
          <w:i/>
          <w:iCs/>
        </w:rPr>
        <w:t>Regulace a monitoring přetlaků, teploty, výkonu VZT jednotky</w:t>
      </w:r>
    </w:p>
    <w:p w14:paraId="2607F17B" w14:textId="18983849" w:rsidR="00A71582" w:rsidRPr="00A75B6A" w:rsidRDefault="1DBB1F52" w:rsidP="1DBB1F52">
      <w:pPr>
        <w:pStyle w:val="Odstavecseseznamem"/>
        <w:numPr>
          <w:ilvl w:val="0"/>
          <w:numId w:val="138"/>
        </w:numPr>
        <w:rPr>
          <w:i/>
          <w:iCs/>
        </w:rPr>
      </w:pPr>
      <w:r w:rsidRPr="1DBB1F52">
        <w:rPr>
          <w:i/>
          <w:iCs/>
        </w:rPr>
        <w:t>Ostatní výrobní operace v třídě čistoty D/C:</w:t>
      </w:r>
    </w:p>
    <w:p w14:paraId="5B4462CC" w14:textId="06878297" w:rsidR="00A71582" w:rsidRPr="00A75B6A" w:rsidRDefault="1DBB1F52" w:rsidP="1DBB1F52">
      <w:pPr>
        <w:pStyle w:val="Odstavecseseznamem"/>
        <w:numPr>
          <w:ilvl w:val="1"/>
          <w:numId w:val="138"/>
        </w:numPr>
        <w:rPr>
          <w:i/>
          <w:iCs/>
        </w:rPr>
      </w:pPr>
      <w:r w:rsidRPr="1DBB1F52">
        <w:rPr>
          <w:i/>
          <w:iCs/>
        </w:rPr>
        <w:t>Operace přípravy médií</w:t>
      </w:r>
    </w:p>
    <w:p w14:paraId="42D8EEE6" w14:textId="44424F6F" w:rsidR="00A71582" w:rsidRPr="00A75B6A" w:rsidRDefault="1DBB1F52" w:rsidP="1DBB1F52">
      <w:pPr>
        <w:pStyle w:val="Odstavecseseznamem"/>
        <w:numPr>
          <w:ilvl w:val="1"/>
          <w:numId w:val="138"/>
        </w:numPr>
        <w:rPr>
          <w:i/>
          <w:iCs/>
        </w:rPr>
      </w:pPr>
      <w:r w:rsidRPr="1DBB1F52">
        <w:rPr>
          <w:i/>
          <w:iCs/>
        </w:rPr>
        <w:t>Transformace</w:t>
      </w:r>
    </w:p>
    <w:p w14:paraId="44879973" w14:textId="14B5A0EF" w:rsidR="00A71582" w:rsidRPr="00A75B6A" w:rsidRDefault="1DBB1F52" w:rsidP="1DBB1F52">
      <w:pPr>
        <w:pStyle w:val="Odstavecseseznamem"/>
        <w:numPr>
          <w:ilvl w:val="1"/>
          <w:numId w:val="138"/>
        </w:numPr>
        <w:rPr>
          <w:i/>
          <w:iCs/>
        </w:rPr>
      </w:pPr>
      <w:r w:rsidRPr="1DBB1F52">
        <w:rPr>
          <w:i/>
          <w:iCs/>
        </w:rPr>
        <w:t>Fermentace</w:t>
      </w:r>
    </w:p>
    <w:p w14:paraId="52ABA51A" w14:textId="73761AA4" w:rsidR="00A71582" w:rsidRPr="00A75B6A" w:rsidRDefault="1DBB1F52" w:rsidP="1DBB1F52">
      <w:pPr>
        <w:pStyle w:val="Odstavecseseznamem"/>
        <w:numPr>
          <w:ilvl w:val="1"/>
          <w:numId w:val="138"/>
        </w:numPr>
        <w:rPr>
          <w:i/>
          <w:iCs/>
        </w:rPr>
      </w:pPr>
      <w:r w:rsidRPr="1DBB1F52">
        <w:rPr>
          <w:i/>
          <w:iCs/>
        </w:rPr>
        <w:lastRenderedPageBreak/>
        <w:t>Purifikace</w:t>
      </w:r>
    </w:p>
    <w:p w14:paraId="0BE870C0" w14:textId="5A0BEE39" w:rsidR="00A71582" w:rsidRPr="00A75B6A" w:rsidRDefault="1DBB1F52" w:rsidP="1DBB1F52">
      <w:pPr>
        <w:pStyle w:val="Odstavecseseznamem"/>
        <w:numPr>
          <w:ilvl w:val="1"/>
          <w:numId w:val="138"/>
        </w:numPr>
        <w:rPr>
          <w:i/>
          <w:iCs/>
        </w:rPr>
      </w:pPr>
      <w:r w:rsidRPr="1DBB1F52">
        <w:rPr>
          <w:i/>
          <w:iCs/>
        </w:rPr>
        <w:t>Sterilizace</w:t>
      </w:r>
    </w:p>
    <w:p w14:paraId="7B61DB93" w14:textId="680BB9CB" w:rsidR="00A71582" w:rsidRPr="00A75B6A" w:rsidRDefault="1DBB1F52" w:rsidP="1DBB1F52">
      <w:pPr>
        <w:pStyle w:val="Odstavecseseznamem"/>
        <w:numPr>
          <w:ilvl w:val="1"/>
          <w:numId w:val="138"/>
        </w:numPr>
        <w:rPr>
          <w:i/>
          <w:iCs/>
        </w:rPr>
      </w:pPr>
      <w:proofErr w:type="spellStart"/>
      <w:r w:rsidRPr="1DBB1F52">
        <w:rPr>
          <w:i/>
          <w:iCs/>
        </w:rPr>
        <w:t>Lyofilizace</w:t>
      </w:r>
      <w:proofErr w:type="spellEnd"/>
      <w:r w:rsidRPr="1DBB1F52">
        <w:rPr>
          <w:i/>
          <w:iCs/>
        </w:rPr>
        <w:t xml:space="preserve"> v izolátoru</w:t>
      </w:r>
    </w:p>
    <w:p w14:paraId="34D9E6E2" w14:textId="16776FFD" w:rsidR="00A71582" w:rsidRPr="00A75B6A" w:rsidRDefault="00A71582" w:rsidP="0AF0355A"/>
    <w:p w14:paraId="3F742F3A" w14:textId="634DB84B" w:rsidR="00A71582" w:rsidRPr="00A75B6A" w:rsidRDefault="00A71582" w:rsidP="0AF0355A"/>
    <w:p w14:paraId="72A1F7A5" w14:textId="7C17141B"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Prostory skladů a laboratoří QC</w:t>
      </w:r>
    </w:p>
    <w:p w14:paraId="04EC56CB" w14:textId="13D8F1CE" w:rsidR="00A71582" w:rsidRPr="00A75B6A" w:rsidRDefault="00A71582" w:rsidP="0AF0355A">
      <w:pPr>
        <w:spacing w:line="276" w:lineRule="auto"/>
        <w:ind w:left="425" w:firstLine="709"/>
        <w:rPr>
          <w:rFonts w:ascii="Verdana" w:eastAsia="Verdana" w:hAnsi="Verdana" w:cs="Verdana"/>
          <w:b/>
          <w:bCs/>
          <w:sz w:val="22"/>
          <w:szCs w:val="22"/>
        </w:rPr>
      </w:pPr>
    </w:p>
    <w:p w14:paraId="07AF660C" w14:textId="2D458E13" w:rsidR="00A71582" w:rsidRPr="00A75B6A" w:rsidRDefault="1DBB1F52" w:rsidP="1DBB1F52">
      <w:pPr>
        <w:pStyle w:val="Odstavecseseznamem"/>
        <w:numPr>
          <w:ilvl w:val="0"/>
          <w:numId w:val="138"/>
        </w:numPr>
        <w:rPr>
          <w:i/>
          <w:iCs/>
        </w:rPr>
      </w:pPr>
      <w:r w:rsidRPr="1DBB1F52">
        <w:rPr>
          <w:i/>
          <w:iCs/>
        </w:rPr>
        <w:t>Samostatná HVAC jednotka schopná nezávislého provozu</w:t>
      </w:r>
    </w:p>
    <w:p w14:paraId="02B93205" w14:textId="03E10ACE" w:rsidR="00A71582" w:rsidRPr="00A75B6A" w:rsidRDefault="1DBB1F52" w:rsidP="1DBB1F52">
      <w:pPr>
        <w:pStyle w:val="Odstavecseseznamem"/>
        <w:numPr>
          <w:ilvl w:val="0"/>
          <w:numId w:val="138"/>
        </w:numPr>
        <w:rPr>
          <w:i/>
          <w:iCs/>
        </w:rPr>
      </w:pPr>
      <w:r w:rsidRPr="1DBB1F52">
        <w:rPr>
          <w:i/>
          <w:iCs/>
        </w:rPr>
        <w:t>Venkovní umístění jednotky, nejspíše na střeše pavilonu C03</w:t>
      </w:r>
    </w:p>
    <w:p w14:paraId="10E48CD9" w14:textId="70F1774A" w:rsidR="00A71582" w:rsidRPr="00A75B6A" w:rsidRDefault="1DBB1F52" w:rsidP="1DBB1F52">
      <w:pPr>
        <w:pStyle w:val="Odstavecseseznamem"/>
        <w:numPr>
          <w:ilvl w:val="0"/>
          <w:numId w:val="138"/>
        </w:numPr>
        <w:rPr>
          <w:i/>
          <w:iCs/>
        </w:rPr>
      </w:pPr>
      <w:r w:rsidRPr="1DBB1F52">
        <w:rPr>
          <w:i/>
          <w:iCs/>
        </w:rPr>
        <w:t>100% výměna vzduchu, rekuperace tepla, osazení vícestupňovou filtrací a HEPA filtry (MB laboratoř)</w:t>
      </w:r>
    </w:p>
    <w:p w14:paraId="69B4DCBF" w14:textId="7781804F" w:rsidR="00A71582" w:rsidRPr="00A75B6A" w:rsidRDefault="1DBB1F52" w:rsidP="1DBB1F52">
      <w:pPr>
        <w:pStyle w:val="Odstavecseseznamem"/>
        <w:numPr>
          <w:ilvl w:val="0"/>
          <w:numId w:val="138"/>
        </w:numPr>
        <w:rPr>
          <w:i/>
          <w:iCs/>
        </w:rPr>
      </w:pPr>
      <w:r w:rsidRPr="1DBB1F52">
        <w:rPr>
          <w:i/>
          <w:iCs/>
        </w:rPr>
        <w:t>Regulace a monitoring teploty (</w:t>
      </w:r>
      <w:proofErr w:type="gramStart"/>
      <w:r w:rsidRPr="1DBB1F52">
        <w:rPr>
          <w:i/>
          <w:iCs/>
        </w:rPr>
        <w:t>20 – 25</w:t>
      </w:r>
      <w:proofErr w:type="gramEnd"/>
      <w:r w:rsidRPr="1DBB1F52">
        <w:rPr>
          <w:i/>
          <w:iCs/>
        </w:rPr>
        <w:t>°C)</w:t>
      </w:r>
    </w:p>
    <w:p w14:paraId="3F7B685D" w14:textId="4C2AD37F" w:rsidR="00A71582" w:rsidRPr="00A75B6A" w:rsidRDefault="00A71582" w:rsidP="0AF0355A"/>
    <w:p w14:paraId="3E62740F" w14:textId="7F449230" w:rsidR="00A71582" w:rsidRPr="00A75B6A" w:rsidRDefault="00A71582" w:rsidP="0AF0355A"/>
    <w:p w14:paraId="15FF6C56" w14:textId="4720F9D7" w:rsidR="00A71582" w:rsidRPr="00A75B6A" w:rsidRDefault="00A71582" w:rsidP="0AF0355A"/>
    <w:p w14:paraId="6F631B92" w14:textId="32293EA1"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Přístrojové vybavení výrobny BVP</w:t>
      </w:r>
    </w:p>
    <w:p w14:paraId="3F534F56" w14:textId="5ED5859A" w:rsidR="00A71582" w:rsidRPr="00A75B6A" w:rsidRDefault="00A71582" w:rsidP="0AF0355A">
      <w:pPr>
        <w:spacing w:line="276" w:lineRule="auto"/>
        <w:ind w:left="425" w:firstLine="709"/>
        <w:rPr>
          <w:rFonts w:ascii="Verdana" w:eastAsia="Verdana" w:hAnsi="Verdana" w:cs="Verdana"/>
          <w:b/>
          <w:bCs/>
          <w:sz w:val="22"/>
          <w:szCs w:val="22"/>
        </w:rPr>
      </w:pPr>
    </w:p>
    <w:p w14:paraId="303E7F54" w14:textId="59D8330B" w:rsidR="00A71582" w:rsidRPr="00A75B6A" w:rsidRDefault="1DBB1F52" w:rsidP="1DBB1F52">
      <w:pPr>
        <w:pStyle w:val="Odstavecseseznamem"/>
        <w:numPr>
          <w:ilvl w:val="0"/>
          <w:numId w:val="138"/>
        </w:numPr>
        <w:rPr>
          <w:i/>
          <w:iCs/>
        </w:rPr>
      </w:pPr>
      <w:proofErr w:type="spellStart"/>
      <w:r w:rsidRPr="1DBB1F52">
        <w:rPr>
          <w:i/>
          <w:iCs/>
        </w:rPr>
        <w:t>Water</w:t>
      </w:r>
      <w:proofErr w:type="spellEnd"/>
      <w:r w:rsidRPr="1DBB1F52">
        <w:rPr>
          <w:i/>
          <w:iCs/>
        </w:rPr>
        <w:t xml:space="preserve"> </w:t>
      </w:r>
      <w:proofErr w:type="spellStart"/>
      <w:r w:rsidRPr="1DBB1F52">
        <w:rPr>
          <w:i/>
          <w:iCs/>
        </w:rPr>
        <w:t>MilliQ</w:t>
      </w:r>
      <w:proofErr w:type="spellEnd"/>
      <w:r w:rsidRPr="1DBB1F52">
        <w:rPr>
          <w:i/>
          <w:iCs/>
        </w:rPr>
        <w:t xml:space="preserve"> </w:t>
      </w:r>
      <w:proofErr w:type="spellStart"/>
      <w:r w:rsidRPr="1DBB1F52">
        <w:rPr>
          <w:i/>
          <w:iCs/>
        </w:rPr>
        <w:t>purification</w:t>
      </w:r>
      <w:proofErr w:type="spellEnd"/>
      <w:r w:rsidRPr="1DBB1F52">
        <w:rPr>
          <w:i/>
          <w:iCs/>
        </w:rPr>
        <w:t>/</w:t>
      </w:r>
      <w:proofErr w:type="spellStart"/>
      <w:r w:rsidRPr="1DBB1F52">
        <w:rPr>
          <w:i/>
          <w:iCs/>
        </w:rPr>
        <w:t>distillation</w:t>
      </w:r>
      <w:proofErr w:type="spellEnd"/>
      <w:r w:rsidRPr="1DBB1F52">
        <w:rPr>
          <w:i/>
          <w:iCs/>
        </w:rPr>
        <w:t xml:space="preserve"> </w:t>
      </w:r>
      <w:proofErr w:type="spellStart"/>
      <w:r w:rsidRPr="1DBB1F52">
        <w:rPr>
          <w:i/>
          <w:iCs/>
        </w:rPr>
        <w:t>system</w:t>
      </w:r>
      <w:proofErr w:type="spellEnd"/>
    </w:p>
    <w:p w14:paraId="552C8C43" w14:textId="024E7CA4" w:rsidR="00A71582" w:rsidRPr="00A75B6A" w:rsidRDefault="1DBB1F52" w:rsidP="1DBB1F52">
      <w:pPr>
        <w:pStyle w:val="Odstavecseseznamem"/>
        <w:numPr>
          <w:ilvl w:val="0"/>
          <w:numId w:val="138"/>
        </w:numPr>
        <w:rPr>
          <w:i/>
          <w:iCs/>
        </w:rPr>
      </w:pPr>
      <w:proofErr w:type="spellStart"/>
      <w:r w:rsidRPr="1DBB1F52">
        <w:rPr>
          <w:i/>
          <w:iCs/>
        </w:rPr>
        <w:t>MonoBloc</w:t>
      </w:r>
      <w:proofErr w:type="spellEnd"/>
      <w:r w:rsidRPr="1DBB1F52">
        <w:rPr>
          <w:i/>
          <w:iCs/>
        </w:rPr>
        <w:t xml:space="preserve"> </w:t>
      </w:r>
      <w:proofErr w:type="spellStart"/>
      <w:r w:rsidRPr="1DBB1F52">
        <w:rPr>
          <w:i/>
          <w:iCs/>
        </w:rPr>
        <w:t>precision</w:t>
      </w:r>
      <w:proofErr w:type="spellEnd"/>
      <w:r w:rsidRPr="1DBB1F52">
        <w:rPr>
          <w:i/>
          <w:iCs/>
        </w:rPr>
        <w:t xml:space="preserve"> </w:t>
      </w:r>
      <w:proofErr w:type="spellStart"/>
      <w:r w:rsidRPr="1DBB1F52">
        <w:rPr>
          <w:i/>
          <w:iCs/>
        </w:rPr>
        <w:t>balances</w:t>
      </w:r>
      <w:proofErr w:type="spellEnd"/>
    </w:p>
    <w:p w14:paraId="31DFB750" w14:textId="6C1E2D38" w:rsidR="00A71582" w:rsidRPr="00A75B6A" w:rsidRDefault="1DBB1F52" w:rsidP="1DBB1F52">
      <w:pPr>
        <w:pStyle w:val="Odstavecseseznamem"/>
        <w:numPr>
          <w:ilvl w:val="0"/>
          <w:numId w:val="138"/>
        </w:numPr>
        <w:rPr>
          <w:i/>
          <w:iCs/>
        </w:rPr>
      </w:pPr>
      <w:proofErr w:type="spellStart"/>
      <w:r w:rsidRPr="1DBB1F52">
        <w:rPr>
          <w:i/>
          <w:iCs/>
        </w:rPr>
        <w:t>Analytical</w:t>
      </w:r>
      <w:proofErr w:type="spellEnd"/>
      <w:r w:rsidRPr="1DBB1F52">
        <w:rPr>
          <w:i/>
          <w:iCs/>
        </w:rPr>
        <w:t xml:space="preserve"> </w:t>
      </w:r>
      <w:proofErr w:type="spellStart"/>
      <w:r w:rsidRPr="1DBB1F52">
        <w:rPr>
          <w:i/>
          <w:iCs/>
        </w:rPr>
        <w:t>precision</w:t>
      </w:r>
      <w:proofErr w:type="spellEnd"/>
      <w:r w:rsidRPr="1DBB1F52">
        <w:rPr>
          <w:i/>
          <w:iCs/>
        </w:rPr>
        <w:t xml:space="preserve"> </w:t>
      </w:r>
      <w:proofErr w:type="spellStart"/>
      <w:r w:rsidRPr="1DBB1F52">
        <w:rPr>
          <w:i/>
          <w:iCs/>
        </w:rPr>
        <w:t>balances</w:t>
      </w:r>
      <w:proofErr w:type="spellEnd"/>
    </w:p>
    <w:p w14:paraId="39E52EE1" w14:textId="6D063A06" w:rsidR="00A71582" w:rsidRPr="00A75B6A" w:rsidRDefault="1DBB1F52" w:rsidP="1DBB1F52">
      <w:pPr>
        <w:pStyle w:val="Odstavecseseznamem"/>
        <w:numPr>
          <w:ilvl w:val="0"/>
          <w:numId w:val="138"/>
        </w:numPr>
        <w:rPr>
          <w:i/>
          <w:iCs/>
        </w:rPr>
      </w:pPr>
      <w:r w:rsidRPr="1DBB1F52">
        <w:rPr>
          <w:i/>
          <w:iCs/>
        </w:rPr>
        <w:t>pH meter</w:t>
      </w:r>
    </w:p>
    <w:p w14:paraId="01164E8A" w14:textId="6BCD77E8" w:rsidR="00A71582" w:rsidRPr="00A75B6A" w:rsidRDefault="1DBB1F52" w:rsidP="1DBB1F52">
      <w:pPr>
        <w:pStyle w:val="Odstavecseseznamem"/>
        <w:numPr>
          <w:ilvl w:val="0"/>
          <w:numId w:val="138"/>
        </w:numPr>
        <w:rPr>
          <w:i/>
          <w:iCs/>
        </w:rPr>
      </w:pPr>
      <w:proofErr w:type="spellStart"/>
      <w:r w:rsidRPr="1DBB1F52">
        <w:rPr>
          <w:i/>
          <w:iCs/>
        </w:rPr>
        <w:t>Magnetic</w:t>
      </w:r>
      <w:proofErr w:type="spellEnd"/>
      <w:r w:rsidRPr="1DBB1F52">
        <w:rPr>
          <w:i/>
          <w:iCs/>
        </w:rPr>
        <w:t xml:space="preserve"> </w:t>
      </w:r>
      <w:proofErr w:type="spellStart"/>
      <w:r w:rsidRPr="1DBB1F52">
        <w:rPr>
          <w:i/>
          <w:iCs/>
        </w:rPr>
        <w:t>stirrer</w:t>
      </w:r>
      <w:proofErr w:type="spellEnd"/>
      <w:r w:rsidRPr="1DBB1F52">
        <w:rPr>
          <w:i/>
          <w:iCs/>
        </w:rPr>
        <w:t xml:space="preserve"> </w:t>
      </w:r>
      <w:proofErr w:type="spellStart"/>
      <w:r w:rsidRPr="1DBB1F52">
        <w:rPr>
          <w:i/>
          <w:iCs/>
        </w:rPr>
        <w:t>with</w:t>
      </w:r>
      <w:proofErr w:type="spellEnd"/>
      <w:r w:rsidRPr="1DBB1F52">
        <w:rPr>
          <w:i/>
          <w:iCs/>
        </w:rPr>
        <w:t xml:space="preserve"> and </w:t>
      </w:r>
      <w:proofErr w:type="spellStart"/>
      <w:r w:rsidRPr="1DBB1F52">
        <w:rPr>
          <w:i/>
          <w:iCs/>
        </w:rPr>
        <w:t>without</w:t>
      </w:r>
      <w:proofErr w:type="spellEnd"/>
      <w:r w:rsidRPr="1DBB1F52">
        <w:rPr>
          <w:i/>
          <w:iCs/>
        </w:rPr>
        <w:t xml:space="preserve"> </w:t>
      </w:r>
      <w:proofErr w:type="spellStart"/>
      <w:r w:rsidRPr="1DBB1F52">
        <w:rPr>
          <w:i/>
          <w:iCs/>
        </w:rPr>
        <w:t>heating</w:t>
      </w:r>
      <w:proofErr w:type="spellEnd"/>
    </w:p>
    <w:p w14:paraId="11AA04EA" w14:textId="7DEB1E3F" w:rsidR="00A71582" w:rsidRPr="00A75B6A" w:rsidRDefault="1DBB1F52" w:rsidP="1DBB1F52">
      <w:pPr>
        <w:pStyle w:val="Odstavecseseznamem"/>
        <w:numPr>
          <w:ilvl w:val="0"/>
          <w:numId w:val="138"/>
        </w:numPr>
        <w:rPr>
          <w:i/>
          <w:iCs/>
        </w:rPr>
      </w:pPr>
      <w:proofErr w:type="spellStart"/>
      <w:r w:rsidRPr="1DBB1F52">
        <w:rPr>
          <w:i/>
          <w:iCs/>
        </w:rPr>
        <w:t>Combined</w:t>
      </w:r>
      <w:proofErr w:type="spellEnd"/>
      <w:r w:rsidRPr="1DBB1F52">
        <w:rPr>
          <w:i/>
          <w:iCs/>
        </w:rPr>
        <w:t xml:space="preserve"> orbital </w:t>
      </w:r>
      <w:proofErr w:type="spellStart"/>
      <w:r w:rsidRPr="1DBB1F52">
        <w:rPr>
          <w:i/>
          <w:iCs/>
        </w:rPr>
        <w:t>linear</w:t>
      </w:r>
      <w:proofErr w:type="spellEnd"/>
      <w:r w:rsidRPr="1DBB1F52">
        <w:rPr>
          <w:i/>
          <w:iCs/>
        </w:rPr>
        <w:t xml:space="preserve"> </w:t>
      </w:r>
      <w:proofErr w:type="spellStart"/>
      <w:r w:rsidRPr="1DBB1F52">
        <w:rPr>
          <w:i/>
          <w:iCs/>
        </w:rPr>
        <w:t>shaking</w:t>
      </w:r>
      <w:proofErr w:type="spellEnd"/>
      <w:r w:rsidRPr="1DBB1F52">
        <w:rPr>
          <w:i/>
          <w:iCs/>
        </w:rPr>
        <w:t xml:space="preserve"> </w:t>
      </w:r>
      <w:proofErr w:type="spellStart"/>
      <w:r w:rsidRPr="1DBB1F52">
        <w:rPr>
          <w:i/>
          <w:iCs/>
        </w:rPr>
        <w:t>water</w:t>
      </w:r>
      <w:proofErr w:type="spellEnd"/>
      <w:r w:rsidRPr="1DBB1F52">
        <w:rPr>
          <w:i/>
          <w:iCs/>
        </w:rPr>
        <w:t xml:space="preserve"> </w:t>
      </w:r>
      <w:proofErr w:type="spellStart"/>
      <w:r w:rsidRPr="1DBB1F52">
        <w:rPr>
          <w:i/>
          <w:iCs/>
        </w:rPr>
        <w:t>bath</w:t>
      </w:r>
      <w:proofErr w:type="spellEnd"/>
    </w:p>
    <w:p w14:paraId="62A2091E" w14:textId="74CED14E" w:rsidR="00A71582" w:rsidRPr="00A75B6A" w:rsidRDefault="1DBB1F52" w:rsidP="1DBB1F52">
      <w:pPr>
        <w:pStyle w:val="Odstavecseseznamem"/>
        <w:numPr>
          <w:ilvl w:val="0"/>
          <w:numId w:val="138"/>
        </w:numPr>
        <w:rPr>
          <w:i/>
          <w:iCs/>
        </w:rPr>
      </w:pPr>
      <w:proofErr w:type="spellStart"/>
      <w:r w:rsidRPr="1DBB1F52">
        <w:rPr>
          <w:i/>
          <w:iCs/>
        </w:rPr>
        <w:t>ThermoMixer</w:t>
      </w:r>
      <w:proofErr w:type="spellEnd"/>
      <w:r w:rsidRPr="1DBB1F52">
        <w:rPr>
          <w:i/>
          <w:iCs/>
        </w:rPr>
        <w:t xml:space="preserve"> </w:t>
      </w:r>
      <w:proofErr w:type="spellStart"/>
      <w:r w:rsidRPr="1DBB1F52">
        <w:rPr>
          <w:i/>
          <w:iCs/>
        </w:rPr>
        <w:t>with</w:t>
      </w:r>
      <w:proofErr w:type="spellEnd"/>
      <w:r w:rsidRPr="1DBB1F52">
        <w:rPr>
          <w:i/>
          <w:iCs/>
        </w:rPr>
        <w:t xml:space="preserve"> </w:t>
      </w:r>
      <w:proofErr w:type="spellStart"/>
      <w:r w:rsidRPr="1DBB1F52">
        <w:rPr>
          <w:i/>
          <w:iCs/>
        </w:rPr>
        <w:t>exchangable</w:t>
      </w:r>
      <w:proofErr w:type="spellEnd"/>
      <w:r w:rsidRPr="1DBB1F52">
        <w:rPr>
          <w:i/>
          <w:iCs/>
        </w:rPr>
        <w:t xml:space="preserve"> </w:t>
      </w:r>
      <w:proofErr w:type="spellStart"/>
      <w:r w:rsidRPr="1DBB1F52">
        <w:rPr>
          <w:i/>
          <w:iCs/>
        </w:rPr>
        <w:t>thermoblocks</w:t>
      </w:r>
      <w:proofErr w:type="spellEnd"/>
    </w:p>
    <w:p w14:paraId="26304546" w14:textId="731B73E2" w:rsidR="00A71582" w:rsidRPr="00A75B6A" w:rsidRDefault="1DBB1F52" w:rsidP="1DBB1F52">
      <w:pPr>
        <w:pStyle w:val="Odstavecseseznamem"/>
        <w:numPr>
          <w:ilvl w:val="0"/>
          <w:numId w:val="138"/>
        </w:numPr>
        <w:rPr>
          <w:i/>
          <w:iCs/>
        </w:rPr>
      </w:pPr>
      <w:proofErr w:type="spellStart"/>
      <w:r w:rsidRPr="1DBB1F52">
        <w:rPr>
          <w:i/>
          <w:iCs/>
        </w:rPr>
        <w:t>Laboratory</w:t>
      </w:r>
      <w:proofErr w:type="spellEnd"/>
      <w:r w:rsidRPr="1DBB1F52">
        <w:rPr>
          <w:i/>
          <w:iCs/>
        </w:rPr>
        <w:t xml:space="preserve"> </w:t>
      </w:r>
      <w:proofErr w:type="spellStart"/>
      <w:r w:rsidRPr="1DBB1F52">
        <w:rPr>
          <w:i/>
          <w:iCs/>
        </w:rPr>
        <w:t>dishwasher</w:t>
      </w:r>
      <w:proofErr w:type="spellEnd"/>
      <w:r w:rsidRPr="1DBB1F52">
        <w:rPr>
          <w:i/>
          <w:iCs/>
        </w:rPr>
        <w:t xml:space="preserve"> </w:t>
      </w:r>
    </w:p>
    <w:p w14:paraId="194EDEE6" w14:textId="6CF4FA8D" w:rsidR="00A71582" w:rsidRPr="00A75B6A" w:rsidRDefault="1DBB1F52" w:rsidP="1DBB1F52">
      <w:pPr>
        <w:pStyle w:val="Odstavecseseznamem"/>
        <w:numPr>
          <w:ilvl w:val="0"/>
          <w:numId w:val="138"/>
        </w:numPr>
        <w:rPr>
          <w:i/>
          <w:iCs/>
        </w:rPr>
      </w:pPr>
      <w:proofErr w:type="spellStart"/>
      <w:r w:rsidRPr="1DBB1F52">
        <w:rPr>
          <w:i/>
          <w:iCs/>
        </w:rPr>
        <w:t>Laboratory</w:t>
      </w:r>
      <w:proofErr w:type="spellEnd"/>
      <w:r w:rsidRPr="1DBB1F52">
        <w:rPr>
          <w:i/>
          <w:iCs/>
        </w:rPr>
        <w:t xml:space="preserve"> </w:t>
      </w:r>
      <w:proofErr w:type="spellStart"/>
      <w:r w:rsidRPr="1DBB1F52">
        <w:rPr>
          <w:i/>
          <w:iCs/>
        </w:rPr>
        <w:t>oven</w:t>
      </w:r>
      <w:proofErr w:type="spellEnd"/>
      <w:r w:rsidRPr="1DBB1F52">
        <w:rPr>
          <w:i/>
          <w:iCs/>
        </w:rPr>
        <w:t xml:space="preserve"> (</w:t>
      </w:r>
      <w:proofErr w:type="spellStart"/>
      <w:r w:rsidRPr="1DBB1F52">
        <w:rPr>
          <w:i/>
          <w:iCs/>
        </w:rPr>
        <w:t>with</w:t>
      </w:r>
      <w:proofErr w:type="spellEnd"/>
      <w:r w:rsidRPr="1DBB1F52">
        <w:rPr>
          <w:i/>
          <w:iCs/>
        </w:rPr>
        <w:t xml:space="preserve"> </w:t>
      </w:r>
      <w:proofErr w:type="spellStart"/>
      <w:r w:rsidRPr="1DBB1F52">
        <w:rPr>
          <w:i/>
          <w:iCs/>
        </w:rPr>
        <w:t>heating</w:t>
      </w:r>
      <w:proofErr w:type="spellEnd"/>
      <w:r w:rsidRPr="1DBB1F52">
        <w:rPr>
          <w:i/>
          <w:iCs/>
        </w:rPr>
        <w:t xml:space="preserve"> up to 300 °C)</w:t>
      </w:r>
    </w:p>
    <w:p w14:paraId="268D647C" w14:textId="544307FF" w:rsidR="00A71582" w:rsidRPr="00A75B6A" w:rsidRDefault="1DBB1F52" w:rsidP="1DBB1F52">
      <w:pPr>
        <w:pStyle w:val="Odstavecseseznamem"/>
        <w:numPr>
          <w:ilvl w:val="0"/>
          <w:numId w:val="138"/>
        </w:numPr>
        <w:rPr>
          <w:i/>
          <w:iCs/>
        </w:rPr>
      </w:pPr>
      <w:proofErr w:type="spellStart"/>
      <w:r w:rsidRPr="1DBB1F52">
        <w:rPr>
          <w:i/>
          <w:iCs/>
        </w:rPr>
        <w:t>Autoclave</w:t>
      </w:r>
      <w:proofErr w:type="spellEnd"/>
    </w:p>
    <w:p w14:paraId="543A5467" w14:textId="68DF8D0B" w:rsidR="00A71582" w:rsidRPr="00A75B6A" w:rsidRDefault="1DBB1F52" w:rsidP="1DBB1F52">
      <w:pPr>
        <w:pStyle w:val="Odstavecseseznamem"/>
        <w:numPr>
          <w:ilvl w:val="0"/>
          <w:numId w:val="138"/>
        </w:numPr>
        <w:rPr>
          <w:i/>
          <w:iCs/>
        </w:rPr>
      </w:pPr>
      <w:proofErr w:type="spellStart"/>
      <w:r w:rsidRPr="1DBB1F52">
        <w:rPr>
          <w:i/>
          <w:iCs/>
        </w:rPr>
        <w:t>Deep</w:t>
      </w:r>
      <w:proofErr w:type="spellEnd"/>
      <w:r w:rsidRPr="1DBB1F52">
        <w:rPr>
          <w:i/>
          <w:iCs/>
        </w:rPr>
        <w:t xml:space="preserve"> </w:t>
      </w:r>
      <w:proofErr w:type="spellStart"/>
      <w:r w:rsidRPr="1DBB1F52">
        <w:rPr>
          <w:i/>
          <w:iCs/>
        </w:rPr>
        <w:t>freezer</w:t>
      </w:r>
      <w:proofErr w:type="spellEnd"/>
      <w:r w:rsidRPr="1DBB1F52">
        <w:rPr>
          <w:i/>
          <w:iCs/>
        </w:rPr>
        <w:t xml:space="preserve"> </w:t>
      </w:r>
    </w:p>
    <w:p w14:paraId="4A62799C" w14:textId="5ACBF511" w:rsidR="00A71582" w:rsidRPr="00A75B6A" w:rsidRDefault="1DBB1F52" w:rsidP="1DBB1F52">
      <w:pPr>
        <w:pStyle w:val="Odstavecseseznamem"/>
        <w:numPr>
          <w:ilvl w:val="0"/>
          <w:numId w:val="138"/>
        </w:numPr>
        <w:rPr>
          <w:i/>
          <w:iCs/>
        </w:rPr>
      </w:pPr>
      <w:proofErr w:type="spellStart"/>
      <w:r w:rsidRPr="1DBB1F52">
        <w:rPr>
          <w:i/>
          <w:iCs/>
        </w:rPr>
        <w:t>Combined</w:t>
      </w:r>
      <w:proofErr w:type="spellEnd"/>
      <w:r w:rsidRPr="1DBB1F52">
        <w:rPr>
          <w:i/>
          <w:iCs/>
        </w:rPr>
        <w:t xml:space="preserve"> </w:t>
      </w:r>
      <w:proofErr w:type="spellStart"/>
      <w:r w:rsidRPr="1DBB1F52">
        <w:rPr>
          <w:i/>
          <w:iCs/>
        </w:rPr>
        <w:t>laboratory</w:t>
      </w:r>
      <w:proofErr w:type="spellEnd"/>
      <w:r w:rsidRPr="1DBB1F52">
        <w:rPr>
          <w:i/>
          <w:iCs/>
        </w:rPr>
        <w:t xml:space="preserve"> </w:t>
      </w:r>
      <w:proofErr w:type="spellStart"/>
      <w:r w:rsidRPr="1DBB1F52">
        <w:rPr>
          <w:i/>
          <w:iCs/>
        </w:rPr>
        <w:t>fridge</w:t>
      </w:r>
      <w:proofErr w:type="spellEnd"/>
      <w:r w:rsidRPr="1DBB1F52">
        <w:rPr>
          <w:i/>
          <w:iCs/>
        </w:rPr>
        <w:t xml:space="preserve"> </w:t>
      </w:r>
      <w:proofErr w:type="spellStart"/>
      <w:r w:rsidRPr="1DBB1F52">
        <w:rPr>
          <w:i/>
          <w:iCs/>
        </w:rPr>
        <w:t>with</w:t>
      </w:r>
      <w:proofErr w:type="spellEnd"/>
      <w:r w:rsidRPr="1DBB1F52">
        <w:rPr>
          <w:i/>
          <w:iCs/>
        </w:rPr>
        <w:t xml:space="preserve"> </w:t>
      </w:r>
      <w:proofErr w:type="spellStart"/>
      <w:r w:rsidRPr="1DBB1F52">
        <w:rPr>
          <w:i/>
          <w:iCs/>
        </w:rPr>
        <w:t>freezer</w:t>
      </w:r>
      <w:proofErr w:type="spellEnd"/>
    </w:p>
    <w:p w14:paraId="68A408A8" w14:textId="56B05BD8" w:rsidR="00A71582" w:rsidRPr="00A75B6A" w:rsidRDefault="1DBB1F52" w:rsidP="1DBB1F52">
      <w:pPr>
        <w:pStyle w:val="Odstavecseseznamem"/>
        <w:numPr>
          <w:ilvl w:val="0"/>
          <w:numId w:val="138"/>
        </w:numPr>
        <w:rPr>
          <w:i/>
          <w:iCs/>
        </w:rPr>
      </w:pPr>
      <w:proofErr w:type="spellStart"/>
      <w:r w:rsidRPr="1DBB1F52">
        <w:rPr>
          <w:i/>
          <w:iCs/>
        </w:rPr>
        <w:t>Electroporator</w:t>
      </w:r>
      <w:proofErr w:type="spellEnd"/>
    </w:p>
    <w:p w14:paraId="79A3E9AB" w14:textId="51FF6A63" w:rsidR="00A71582" w:rsidRPr="00A75B6A" w:rsidRDefault="1DBB1F52" w:rsidP="1DBB1F52">
      <w:pPr>
        <w:pStyle w:val="Odstavecseseznamem"/>
        <w:numPr>
          <w:ilvl w:val="0"/>
          <w:numId w:val="138"/>
        </w:numPr>
        <w:rPr>
          <w:i/>
          <w:iCs/>
        </w:rPr>
      </w:pPr>
      <w:proofErr w:type="spellStart"/>
      <w:r w:rsidRPr="1DBB1F52">
        <w:rPr>
          <w:i/>
          <w:iCs/>
        </w:rPr>
        <w:t>Refrigerated</w:t>
      </w:r>
      <w:proofErr w:type="spellEnd"/>
      <w:r w:rsidRPr="1DBB1F52">
        <w:rPr>
          <w:i/>
          <w:iCs/>
        </w:rPr>
        <w:t xml:space="preserve"> </w:t>
      </w:r>
      <w:proofErr w:type="spellStart"/>
      <w:r w:rsidRPr="1DBB1F52">
        <w:rPr>
          <w:i/>
          <w:iCs/>
        </w:rPr>
        <w:t>centrifuge</w:t>
      </w:r>
      <w:proofErr w:type="spellEnd"/>
      <w:r w:rsidRPr="1DBB1F52">
        <w:rPr>
          <w:i/>
          <w:iCs/>
        </w:rPr>
        <w:t xml:space="preserve"> (table </w:t>
      </w:r>
      <w:proofErr w:type="spellStart"/>
      <w:r w:rsidRPr="1DBB1F52">
        <w:rPr>
          <w:i/>
          <w:iCs/>
        </w:rPr>
        <w:t>microcentifuge</w:t>
      </w:r>
      <w:proofErr w:type="spellEnd"/>
      <w:r w:rsidRPr="1DBB1F52">
        <w:rPr>
          <w:i/>
          <w:iCs/>
        </w:rPr>
        <w:t>)</w:t>
      </w:r>
    </w:p>
    <w:p w14:paraId="51A4F6EA" w14:textId="4644F6B3" w:rsidR="00A71582" w:rsidRPr="00A75B6A" w:rsidRDefault="1DBB1F52" w:rsidP="1DBB1F52">
      <w:pPr>
        <w:pStyle w:val="Odstavecseseznamem"/>
        <w:numPr>
          <w:ilvl w:val="0"/>
          <w:numId w:val="138"/>
        </w:numPr>
        <w:rPr>
          <w:i/>
          <w:iCs/>
        </w:rPr>
      </w:pPr>
      <w:proofErr w:type="spellStart"/>
      <w:r w:rsidRPr="1DBB1F52">
        <w:rPr>
          <w:i/>
          <w:iCs/>
        </w:rPr>
        <w:t>Small</w:t>
      </w:r>
      <w:proofErr w:type="spellEnd"/>
      <w:r w:rsidRPr="1DBB1F52">
        <w:rPr>
          <w:i/>
          <w:iCs/>
        </w:rPr>
        <w:t xml:space="preserve"> orbital </w:t>
      </w:r>
      <w:proofErr w:type="spellStart"/>
      <w:r w:rsidRPr="1DBB1F52">
        <w:rPr>
          <w:i/>
          <w:iCs/>
        </w:rPr>
        <w:t>shaker-incubator</w:t>
      </w:r>
      <w:proofErr w:type="spellEnd"/>
      <w:r w:rsidRPr="1DBB1F52">
        <w:rPr>
          <w:i/>
          <w:iCs/>
        </w:rPr>
        <w:t xml:space="preserve"> (</w:t>
      </w:r>
      <w:proofErr w:type="spellStart"/>
      <w:r w:rsidRPr="1DBB1F52">
        <w:rPr>
          <w:i/>
          <w:iCs/>
        </w:rPr>
        <w:t>Biosan</w:t>
      </w:r>
      <w:proofErr w:type="spellEnd"/>
      <w:r w:rsidRPr="1DBB1F52">
        <w:rPr>
          <w:i/>
          <w:iCs/>
        </w:rPr>
        <w:t xml:space="preserve"> ES-20 </w:t>
      </w:r>
      <w:proofErr w:type="spellStart"/>
      <w:r w:rsidRPr="1DBB1F52">
        <w:rPr>
          <w:i/>
          <w:iCs/>
        </w:rPr>
        <w:t>or</w:t>
      </w:r>
      <w:proofErr w:type="spellEnd"/>
      <w:r w:rsidRPr="1DBB1F52">
        <w:rPr>
          <w:i/>
          <w:iCs/>
        </w:rPr>
        <w:t xml:space="preserve"> </w:t>
      </w:r>
      <w:proofErr w:type="spellStart"/>
      <w:r w:rsidRPr="1DBB1F52">
        <w:rPr>
          <w:i/>
          <w:iCs/>
        </w:rPr>
        <w:t>similar</w:t>
      </w:r>
      <w:proofErr w:type="spellEnd"/>
      <w:r w:rsidRPr="1DBB1F52">
        <w:rPr>
          <w:i/>
          <w:iCs/>
        </w:rPr>
        <w:t xml:space="preserve"> type)</w:t>
      </w:r>
    </w:p>
    <w:p w14:paraId="5C7CDCC8" w14:textId="3C7A83B0" w:rsidR="00A71582" w:rsidRPr="00A75B6A" w:rsidRDefault="1DBB1F52" w:rsidP="1DBB1F52">
      <w:pPr>
        <w:pStyle w:val="Odstavecseseznamem"/>
        <w:numPr>
          <w:ilvl w:val="0"/>
          <w:numId w:val="138"/>
        </w:numPr>
        <w:rPr>
          <w:i/>
          <w:iCs/>
        </w:rPr>
      </w:pPr>
      <w:r w:rsidRPr="1DBB1F52">
        <w:rPr>
          <w:i/>
          <w:iCs/>
        </w:rPr>
        <w:t xml:space="preserve">Big orbital </w:t>
      </w:r>
      <w:proofErr w:type="spellStart"/>
      <w:r w:rsidRPr="1DBB1F52">
        <w:rPr>
          <w:i/>
          <w:iCs/>
        </w:rPr>
        <w:t>shaking</w:t>
      </w:r>
      <w:proofErr w:type="spellEnd"/>
      <w:r w:rsidRPr="1DBB1F52">
        <w:rPr>
          <w:i/>
          <w:iCs/>
        </w:rPr>
        <w:t xml:space="preserve"> </w:t>
      </w:r>
      <w:proofErr w:type="spellStart"/>
      <w:r w:rsidRPr="1DBB1F52">
        <w:rPr>
          <w:i/>
          <w:iCs/>
        </w:rPr>
        <w:t>incubator</w:t>
      </w:r>
      <w:proofErr w:type="spellEnd"/>
      <w:r w:rsidRPr="1DBB1F52">
        <w:rPr>
          <w:i/>
          <w:iCs/>
        </w:rPr>
        <w:t xml:space="preserve"> (</w:t>
      </w:r>
      <w:proofErr w:type="spellStart"/>
      <w:r w:rsidRPr="1DBB1F52">
        <w:rPr>
          <w:i/>
          <w:iCs/>
        </w:rPr>
        <w:t>Innova</w:t>
      </w:r>
      <w:proofErr w:type="spellEnd"/>
      <w:r w:rsidRPr="1DBB1F52">
        <w:rPr>
          <w:i/>
          <w:iCs/>
        </w:rPr>
        <w:t xml:space="preserve"> </w:t>
      </w:r>
      <w:proofErr w:type="spellStart"/>
      <w:r w:rsidRPr="1DBB1F52">
        <w:rPr>
          <w:i/>
          <w:iCs/>
        </w:rPr>
        <w:t>or</w:t>
      </w:r>
      <w:proofErr w:type="spellEnd"/>
      <w:r w:rsidRPr="1DBB1F52">
        <w:rPr>
          <w:i/>
          <w:iCs/>
        </w:rPr>
        <w:t xml:space="preserve"> </w:t>
      </w:r>
      <w:proofErr w:type="spellStart"/>
      <w:r w:rsidRPr="1DBB1F52">
        <w:rPr>
          <w:i/>
          <w:iCs/>
        </w:rPr>
        <w:t>similar</w:t>
      </w:r>
      <w:proofErr w:type="spellEnd"/>
      <w:r w:rsidRPr="1DBB1F52">
        <w:rPr>
          <w:i/>
          <w:iCs/>
        </w:rPr>
        <w:t xml:space="preserve"> type)</w:t>
      </w:r>
    </w:p>
    <w:p w14:paraId="2A15C28B" w14:textId="6B9BD2AE" w:rsidR="00A71582" w:rsidRPr="00A75B6A" w:rsidRDefault="1DBB1F52" w:rsidP="1DBB1F52">
      <w:pPr>
        <w:pStyle w:val="Odstavecseseznamem"/>
        <w:numPr>
          <w:ilvl w:val="0"/>
          <w:numId w:val="138"/>
        </w:numPr>
        <w:rPr>
          <w:i/>
          <w:iCs/>
        </w:rPr>
      </w:pPr>
      <w:proofErr w:type="spellStart"/>
      <w:r w:rsidRPr="1DBB1F52">
        <w:rPr>
          <w:i/>
          <w:iCs/>
        </w:rPr>
        <w:t>Laboratory</w:t>
      </w:r>
      <w:proofErr w:type="spellEnd"/>
      <w:r w:rsidRPr="1DBB1F52">
        <w:rPr>
          <w:i/>
          <w:iCs/>
        </w:rPr>
        <w:t xml:space="preserve"> </w:t>
      </w:r>
      <w:proofErr w:type="spellStart"/>
      <w:r w:rsidRPr="1DBB1F52">
        <w:rPr>
          <w:i/>
          <w:iCs/>
        </w:rPr>
        <w:t>fermenter</w:t>
      </w:r>
      <w:proofErr w:type="spellEnd"/>
      <w:r w:rsidRPr="1DBB1F52">
        <w:rPr>
          <w:i/>
          <w:iCs/>
        </w:rPr>
        <w:t xml:space="preserve"> (</w:t>
      </w:r>
      <w:proofErr w:type="spellStart"/>
      <w:r w:rsidRPr="1DBB1F52">
        <w:rPr>
          <w:i/>
          <w:iCs/>
        </w:rPr>
        <w:t>Stainless</w:t>
      </w:r>
      <w:proofErr w:type="spellEnd"/>
      <w:r w:rsidRPr="1DBB1F52">
        <w:rPr>
          <w:i/>
          <w:iCs/>
        </w:rPr>
        <w:t xml:space="preserve"> </w:t>
      </w:r>
      <w:proofErr w:type="spellStart"/>
      <w:r w:rsidRPr="1DBB1F52">
        <w:rPr>
          <w:i/>
          <w:iCs/>
        </w:rPr>
        <w:t>steel</w:t>
      </w:r>
      <w:proofErr w:type="spellEnd"/>
      <w:r w:rsidRPr="1DBB1F52">
        <w:rPr>
          <w:i/>
          <w:iCs/>
        </w:rPr>
        <w:t xml:space="preserve"> </w:t>
      </w:r>
      <w:proofErr w:type="spellStart"/>
      <w:r w:rsidRPr="1DBB1F52">
        <w:rPr>
          <w:i/>
          <w:iCs/>
        </w:rPr>
        <w:t>bioreactor</w:t>
      </w:r>
      <w:proofErr w:type="spellEnd"/>
      <w:r w:rsidRPr="1DBB1F52">
        <w:rPr>
          <w:i/>
          <w:iCs/>
        </w:rPr>
        <w:t xml:space="preserve">, </w:t>
      </w:r>
      <w:proofErr w:type="spellStart"/>
      <w:r w:rsidRPr="1DBB1F52">
        <w:rPr>
          <w:i/>
          <w:iCs/>
        </w:rPr>
        <w:t>working</w:t>
      </w:r>
      <w:proofErr w:type="spellEnd"/>
      <w:r w:rsidRPr="1DBB1F52">
        <w:rPr>
          <w:i/>
          <w:iCs/>
        </w:rPr>
        <w:t xml:space="preserve"> </w:t>
      </w:r>
      <w:proofErr w:type="spellStart"/>
      <w:r w:rsidRPr="1DBB1F52">
        <w:rPr>
          <w:i/>
          <w:iCs/>
        </w:rPr>
        <w:t>wolume</w:t>
      </w:r>
      <w:proofErr w:type="spellEnd"/>
      <w:r w:rsidRPr="1DBB1F52">
        <w:rPr>
          <w:i/>
          <w:iCs/>
        </w:rPr>
        <w:t xml:space="preserve"> 20 L)</w:t>
      </w:r>
    </w:p>
    <w:p w14:paraId="7887D72A" w14:textId="366B2579" w:rsidR="00A71582" w:rsidRPr="00A75B6A" w:rsidRDefault="1DBB1F52" w:rsidP="1DBB1F52">
      <w:pPr>
        <w:pStyle w:val="Odstavecseseznamem"/>
        <w:numPr>
          <w:ilvl w:val="0"/>
          <w:numId w:val="138"/>
        </w:numPr>
        <w:rPr>
          <w:i/>
          <w:iCs/>
        </w:rPr>
      </w:pPr>
      <w:proofErr w:type="spellStart"/>
      <w:r w:rsidRPr="1DBB1F52">
        <w:rPr>
          <w:i/>
          <w:iCs/>
        </w:rPr>
        <w:t>Centrifuge</w:t>
      </w:r>
      <w:proofErr w:type="spellEnd"/>
      <w:r w:rsidRPr="1DBB1F52">
        <w:rPr>
          <w:i/>
          <w:iCs/>
        </w:rPr>
        <w:t xml:space="preserve"> </w:t>
      </w:r>
      <w:proofErr w:type="spellStart"/>
      <w:r w:rsidRPr="1DBB1F52">
        <w:rPr>
          <w:i/>
          <w:iCs/>
        </w:rPr>
        <w:t>for</w:t>
      </w:r>
      <w:proofErr w:type="spellEnd"/>
      <w:r w:rsidRPr="1DBB1F52">
        <w:rPr>
          <w:i/>
          <w:iCs/>
        </w:rPr>
        <w:t xml:space="preserve"> cell </w:t>
      </w:r>
      <w:proofErr w:type="spellStart"/>
      <w:r w:rsidRPr="1DBB1F52">
        <w:rPr>
          <w:i/>
          <w:iCs/>
        </w:rPr>
        <w:t>harvesting</w:t>
      </w:r>
      <w:proofErr w:type="spellEnd"/>
    </w:p>
    <w:p w14:paraId="0481F23B" w14:textId="47E3C32E" w:rsidR="00A71582" w:rsidRPr="00A75B6A" w:rsidRDefault="1DBB1F52" w:rsidP="1DBB1F52">
      <w:pPr>
        <w:pStyle w:val="Odstavecseseznamem"/>
        <w:numPr>
          <w:ilvl w:val="0"/>
          <w:numId w:val="138"/>
        </w:numPr>
        <w:rPr>
          <w:i/>
          <w:iCs/>
        </w:rPr>
      </w:pPr>
      <w:proofErr w:type="spellStart"/>
      <w:r w:rsidRPr="1DBB1F52">
        <w:rPr>
          <w:i/>
          <w:iCs/>
        </w:rPr>
        <w:t>French</w:t>
      </w:r>
      <w:proofErr w:type="spellEnd"/>
      <w:r w:rsidRPr="1DBB1F52">
        <w:rPr>
          <w:i/>
          <w:iCs/>
        </w:rPr>
        <w:t xml:space="preserve"> </w:t>
      </w:r>
      <w:proofErr w:type="spellStart"/>
      <w:r w:rsidRPr="1DBB1F52">
        <w:rPr>
          <w:i/>
          <w:iCs/>
        </w:rPr>
        <w:t>press</w:t>
      </w:r>
      <w:proofErr w:type="spellEnd"/>
      <w:r w:rsidRPr="1DBB1F52">
        <w:rPr>
          <w:i/>
          <w:iCs/>
        </w:rPr>
        <w:t>/</w:t>
      </w:r>
      <w:proofErr w:type="spellStart"/>
      <w:r w:rsidRPr="1DBB1F52">
        <w:rPr>
          <w:i/>
          <w:iCs/>
        </w:rPr>
        <w:t>homogenizator</w:t>
      </w:r>
      <w:proofErr w:type="spellEnd"/>
    </w:p>
    <w:p w14:paraId="1877D6AF" w14:textId="00A18015" w:rsidR="00A71582" w:rsidRPr="00A75B6A" w:rsidRDefault="1DBB1F52" w:rsidP="1DBB1F52">
      <w:pPr>
        <w:pStyle w:val="Odstavecseseznamem"/>
        <w:numPr>
          <w:ilvl w:val="0"/>
          <w:numId w:val="138"/>
        </w:numPr>
        <w:rPr>
          <w:i/>
          <w:iCs/>
        </w:rPr>
      </w:pPr>
      <w:r w:rsidRPr="1DBB1F52">
        <w:rPr>
          <w:i/>
          <w:iCs/>
        </w:rPr>
        <w:t xml:space="preserve">FPLC </w:t>
      </w:r>
      <w:proofErr w:type="spellStart"/>
      <w:r w:rsidRPr="1DBB1F52">
        <w:rPr>
          <w:i/>
          <w:iCs/>
        </w:rPr>
        <w:t>purification</w:t>
      </w:r>
      <w:proofErr w:type="spellEnd"/>
      <w:r w:rsidRPr="1DBB1F52">
        <w:rPr>
          <w:i/>
          <w:iCs/>
        </w:rPr>
        <w:t xml:space="preserve"> </w:t>
      </w:r>
      <w:proofErr w:type="spellStart"/>
      <w:r w:rsidRPr="1DBB1F52">
        <w:rPr>
          <w:i/>
          <w:iCs/>
        </w:rPr>
        <w:t>system</w:t>
      </w:r>
      <w:proofErr w:type="spellEnd"/>
      <w:r w:rsidRPr="1DBB1F52">
        <w:rPr>
          <w:i/>
          <w:iCs/>
        </w:rPr>
        <w:t xml:space="preserve"> (Akta </w:t>
      </w:r>
      <w:proofErr w:type="spellStart"/>
      <w:proofErr w:type="gramStart"/>
      <w:r w:rsidRPr="1DBB1F52">
        <w:rPr>
          <w:i/>
          <w:iCs/>
        </w:rPr>
        <w:t>Pure</w:t>
      </w:r>
      <w:proofErr w:type="spellEnd"/>
      <w:r w:rsidRPr="1DBB1F52">
        <w:rPr>
          <w:i/>
          <w:iCs/>
        </w:rPr>
        <w:t xml:space="preserve"> - </w:t>
      </w:r>
      <w:proofErr w:type="spellStart"/>
      <w:r w:rsidRPr="1DBB1F52">
        <w:rPr>
          <w:i/>
          <w:iCs/>
        </w:rPr>
        <w:t>allows</w:t>
      </w:r>
      <w:proofErr w:type="spellEnd"/>
      <w:proofErr w:type="gramEnd"/>
      <w:r w:rsidRPr="1DBB1F52">
        <w:rPr>
          <w:i/>
          <w:iCs/>
        </w:rPr>
        <w:t xml:space="preserve"> </w:t>
      </w:r>
      <w:proofErr w:type="spellStart"/>
      <w:r w:rsidRPr="1DBB1F52">
        <w:rPr>
          <w:i/>
          <w:iCs/>
        </w:rPr>
        <w:t>purification</w:t>
      </w:r>
      <w:proofErr w:type="spellEnd"/>
      <w:r w:rsidRPr="1DBB1F52">
        <w:rPr>
          <w:i/>
          <w:iCs/>
        </w:rPr>
        <w:t xml:space="preserve"> </w:t>
      </w:r>
      <w:proofErr w:type="spellStart"/>
      <w:r w:rsidRPr="1DBB1F52">
        <w:rPr>
          <w:i/>
          <w:iCs/>
        </w:rPr>
        <w:t>from</w:t>
      </w:r>
      <w:proofErr w:type="spellEnd"/>
      <w:r w:rsidRPr="1DBB1F52">
        <w:rPr>
          <w:i/>
          <w:iCs/>
        </w:rPr>
        <w:t xml:space="preserve"> </w:t>
      </w:r>
      <w:proofErr w:type="spellStart"/>
      <w:r w:rsidRPr="1DBB1F52">
        <w:rPr>
          <w:i/>
          <w:iCs/>
        </w:rPr>
        <w:t>micrograms</w:t>
      </w:r>
      <w:proofErr w:type="spellEnd"/>
      <w:r w:rsidRPr="1DBB1F52">
        <w:rPr>
          <w:i/>
          <w:iCs/>
        </w:rPr>
        <w:t xml:space="preserve"> to </w:t>
      </w:r>
      <w:proofErr w:type="spellStart"/>
      <w:r w:rsidRPr="1DBB1F52">
        <w:rPr>
          <w:i/>
          <w:iCs/>
        </w:rPr>
        <w:t>grams</w:t>
      </w:r>
      <w:proofErr w:type="spellEnd"/>
      <w:r w:rsidRPr="1DBB1F52">
        <w:rPr>
          <w:i/>
          <w:iCs/>
        </w:rPr>
        <w:t xml:space="preserve"> of protein)</w:t>
      </w:r>
    </w:p>
    <w:p w14:paraId="70AEEEF0" w14:textId="00D0B1DF" w:rsidR="00A71582" w:rsidRPr="00A75B6A" w:rsidRDefault="1DBB1F52" w:rsidP="1DBB1F52">
      <w:pPr>
        <w:pStyle w:val="Odstavecseseznamem"/>
        <w:numPr>
          <w:ilvl w:val="0"/>
          <w:numId w:val="138"/>
        </w:numPr>
        <w:rPr>
          <w:i/>
          <w:iCs/>
        </w:rPr>
      </w:pPr>
      <w:proofErr w:type="spellStart"/>
      <w:r w:rsidRPr="1DBB1F52">
        <w:rPr>
          <w:i/>
          <w:iCs/>
        </w:rPr>
        <w:t>Freeze</w:t>
      </w:r>
      <w:proofErr w:type="spellEnd"/>
      <w:r w:rsidRPr="1DBB1F52">
        <w:rPr>
          <w:i/>
          <w:iCs/>
        </w:rPr>
        <w:t xml:space="preserve"> </w:t>
      </w:r>
      <w:proofErr w:type="spellStart"/>
      <w:r w:rsidRPr="1DBB1F52">
        <w:rPr>
          <w:i/>
          <w:iCs/>
        </w:rPr>
        <w:t>drier</w:t>
      </w:r>
      <w:proofErr w:type="spellEnd"/>
      <w:r w:rsidRPr="1DBB1F52">
        <w:rPr>
          <w:i/>
          <w:iCs/>
        </w:rPr>
        <w:t xml:space="preserve"> </w:t>
      </w:r>
      <w:proofErr w:type="spellStart"/>
      <w:r w:rsidRPr="1DBB1F52">
        <w:rPr>
          <w:i/>
          <w:iCs/>
        </w:rPr>
        <w:t>with</w:t>
      </w:r>
      <w:proofErr w:type="spellEnd"/>
      <w:r w:rsidRPr="1DBB1F52">
        <w:rPr>
          <w:i/>
          <w:iCs/>
        </w:rPr>
        <w:t xml:space="preserve"> </w:t>
      </w:r>
      <w:proofErr w:type="spellStart"/>
      <w:r w:rsidRPr="1DBB1F52">
        <w:rPr>
          <w:i/>
          <w:iCs/>
        </w:rPr>
        <w:t>control</w:t>
      </w:r>
      <w:proofErr w:type="spellEnd"/>
      <w:r w:rsidRPr="1DBB1F52">
        <w:rPr>
          <w:i/>
          <w:iCs/>
        </w:rPr>
        <w:t xml:space="preserve"> of </w:t>
      </w:r>
      <w:proofErr w:type="spellStart"/>
      <w:r w:rsidRPr="1DBB1F52">
        <w:rPr>
          <w:i/>
          <w:iCs/>
        </w:rPr>
        <w:t>residual</w:t>
      </w:r>
      <w:proofErr w:type="spellEnd"/>
      <w:r w:rsidRPr="1DBB1F52">
        <w:rPr>
          <w:i/>
          <w:iCs/>
        </w:rPr>
        <w:t xml:space="preserve"> </w:t>
      </w:r>
      <w:proofErr w:type="spellStart"/>
      <w:r w:rsidRPr="1DBB1F52">
        <w:rPr>
          <w:i/>
          <w:iCs/>
        </w:rPr>
        <w:t>moisture</w:t>
      </w:r>
      <w:proofErr w:type="spellEnd"/>
      <w:r w:rsidRPr="1DBB1F52">
        <w:rPr>
          <w:i/>
          <w:iCs/>
        </w:rPr>
        <w:t xml:space="preserve"> </w:t>
      </w:r>
    </w:p>
    <w:p w14:paraId="1809A247" w14:textId="0BFAC6A3" w:rsidR="00A71582" w:rsidRPr="00A75B6A" w:rsidRDefault="1DBB1F52" w:rsidP="1DBB1F52">
      <w:pPr>
        <w:pStyle w:val="Odstavecseseznamem"/>
        <w:numPr>
          <w:ilvl w:val="0"/>
          <w:numId w:val="138"/>
        </w:numPr>
        <w:rPr>
          <w:i/>
          <w:iCs/>
        </w:rPr>
      </w:pPr>
      <w:proofErr w:type="spellStart"/>
      <w:r w:rsidRPr="1DBB1F52">
        <w:rPr>
          <w:i/>
          <w:iCs/>
        </w:rPr>
        <w:t>Microvolume</w:t>
      </w:r>
      <w:proofErr w:type="spellEnd"/>
      <w:r w:rsidRPr="1DBB1F52">
        <w:rPr>
          <w:i/>
          <w:iCs/>
        </w:rPr>
        <w:t xml:space="preserve"> </w:t>
      </w:r>
      <w:proofErr w:type="spellStart"/>
      <w:r w:rsidRPr="1DBB1F52">
        <w:rPr>
          <w:i/>
          <w:iCs/>
        </w:rPr>
        <w:t>spectrophotometer</w:t>
      </w:r>
      <w:proofErr w:type="spellEnd"/>
    </w:p>
    <w:p w14:paraId="3C0057B2" w14:textId="11DBBB9A" w:rsidR="00A71582" w:rsidRPr="00A75B6A" w:rsidRDefault="1DBB1F52" w:rsidP="1DBB1F52">
      <w:pPr>
        <w:pStyle w:val="Odstavecseseznamem"/>
        <w:numPr>
          <w:ilvl w:val="0"/>
          <w:numId w:val="138"/>
        </w:numPr>
        <w:rPr>
          <w:i/>
          <w:iCs/>
        </w:rPr>
      </w:pPr>
      <w:r w:rsidRPr="1DBB1F52">
        <w:rPr>
          <w:i/>
          <w:iCs/>
        </w:rPr>
        <w:t>UV-</w:t>
      </w:r>
      <w:proofErr w:type="gramStart"/>
      <w:r w:rsidRPr="1DBB1F52">
        <w:rPr>
          <w:i/>
          <w:iCs/>
        </w:rPr>
        <w:t xml:space="preserve">VIS  </w:t>
      </w:r>
      <w:proofErr w:type="spellStart"/>
      <w:r w:rsidRPr="1DBB1F52">
        <w:rPr>
          <w:i/>
          <w:iCs/>
        </w:rPr>
        <w:t>reader</w:t>
      </w:r>
      <w:proofErr w:type="spellEnd"/>
      <w:proofErr w:type="gramEnd"/>
      <w:r w:rsidRPr="1DBB1F52">
        <w:rPr>
          <w:i/>
          <w:iCs/>
        </w:rPr>
        <w:t xml:space="preserve"> </w:t>
      </w:r>
      <w:proofErr w:type="spellStart"/>
      <w:r w:rsidRPr="1DBB1F52">
        <w:rPr>
          <w:i/>
          <w:iCs/>
        </w:rPr>
        <w:t>micropate</w:t>
      </w:r>
      <w:proofErr w:type="spellEnd"/>
      <w:r w:rsidRPr="1DBB1F52">
        <w:rPr>
          <w:i/>
          <w:iCs/>
        </w:rPr>
        <w:t xml:space="preserve"> </w:t>
      </w:r>
      <w:proofErr w:type="spellStart"/>
      <w:r w:rsidRPr="1DBB1F52">
        <w:rPr>
          <w:i/>
          <w:iCs/>
        </w:rPr>
        <w:t>format</w:t>
      </w:r>
      <w:proofErr w:type="spellEnd"/>
    </w:p>
    <w:p w14:paraId="6F9F85BD" w14:textId="11A86C67" w:rsidR="00A71582" w:rsidRPr="00A75B6A" w:rsidRDefault="1DBB1F52" w:rsidP="1DBB1F52">
      <w:pPr>
        <w:pStyle w:val="Odstavecseseznamem"/>
        <w:numPr>
          <w:ilvl w:val="0"/>
          <w:numId w:val="138"/>
        </w:numPr>
        <w:rPr>
          <w:i/>
          <w:iCs/>
        </w:rPr>
      </w:pPr>
      <w:r w:rsidRPr="1DBB1F52">
        <w:rPr>
          <w:i/>
          <w:iCs/>
        </w:rPr>
        <w:t xml:space="preserve">Fluorescence </w:t>
      </w:r>
      <w:proofErr w:type="spellStart"/>
      <w:r w:rsidRPr="1DBB1F52">
        <w:rPr>
          <w:i/>
          <w:iCs/>
        </w:rPr>
        <w:t>reader</w:t>
      </w:r>
      <w:proofErr w:type="spellEnd"/>
      <w:r w:rsidRPr="1DBB1F52">
        <w:rPr>
          <w:i/>
          <w:iCs/>
        </w:rPr>
        <w:t xml:space="preserve"> </w:t>
      </w:r>
      <w:proofErr w:type="spellStart"/>
      <w:r w:rsidRPr="1DBB1F52">
        <w:rPr>
          <w:i/>
          <w:iCs/>
        </w:rPr>
        <w:t>microplate</w:t>
      </w:r>
      <w:proofErr w:type="spellEnd"/>
      <w:r w:rsidRPr="1DBB1F52">
        <w:rPr>
          <w:i/>
          <w:iCs/>
        </w:rPr>
        <w:t xml:space="preserve"> </w:t>
      </w:r>
      <w:proofErr w:type="spellStart"/>
      <w:r w:rsidRPr="1DBB1F52">
        <w:rPr>
          <w:i/>
          <w:iCs/>
        </w:rPr>
        <w:t>format</w:t>
      </w:r>
      <w:proofErr w:type="spellEnd"/>
    </w:p>
    <w:p w14:paraId="618B4D17" w14:textId="5022FB54" w:rsidR="00A71582" w:rsidRPr="00A75B6A" w:rsidRDefault="1DBB1F52" w:rsidP="1DBB1F52">
      <w:pPr>
        <w:pStyle w:val="Odstavecseseznamem"/>
        <w:numPr>
          <w:ilvl w:val="0"/>
          <w:numId w:val="138"/>
        </w:numPr>
        <w:rPr>
          <w:i/>
          <w:iCs/>
        </w:rPr>
      </w:pPr>
      <w:r w:rsidRPr="1DBB1F52">
        <w:rPr>
          <w:i/>
          <w:iCs/>
        </w:rPr>
        <w:t xml:space="preserve">Mini-PROTEAN® </w:t>
      </w:r>
      <w:proofErr w:type="spellStart"/>
      <w:r w:rsidRPr="1DBB1F52">
        <w:rPr>
          <w:i/>
          <w:iCs/>
        </w:rPr>
        <w:t>electrophoresis</w:t>
      </w:r>
      <w:proofErr w:type="spellEnd"/>
      <w:r w:rsidRPr="1DBB1F52">
        <w:rPr>
          <w:i/>
          <w:iCs/>
        </w:rPr>
        <w:t xml:space="preserve"> </w:t>
      </w:r>
      <w:proofErr w:type="spellStart"/>
      <w:r w:rsidRPr="1DBB1F52">
        <w:rPr>
          <w:i/>
          <w:iCs/>
        </w:rPr>
        <w:t>system</w:t>
      </w:r>
      <w:proofErr w:type="spellEnd"/>
      <w:r w:rsidRPr="1DBB1F52">
        <w:rPr>
          <w:i/>
          <w:iCs/>
        </w:rPr>
        <w:t xml:space="preserve"> </w:t>
      </w:r>
    </w:p>
    <w:p w14:paraId="639173BD" w14:textId="6B40ECDD" w:rsidR="00A71582" w:rsidRPr="00A75B6A" w:rsidRDefault="1DBB1F52" w:rsidP="1DBB1F52">
      <w:pPr>
        <w:pStyle w:val="Odstavecseseznamem"/>
        <w:numPr>
          <w:ilvl w:val="0"/>
          <w:numId w:val="138"/>
        </w:numPr>
        <w:rPr>
          <w:i/>
          <w:iCs/>
        </w:rPr>
      </w:pPr>
      <w:r w:rsidRPr="1DBB1F52">
        <w:rPr>
          <w:i/>
          <w:iCs/>
        </w:rPr>
        <w:t xml:space="preserve">CD </w:t>
      </w:r>
      <w:proofErr w:type="spellStart"/>
      <w:r w:rsidRPr="1DBB1F52">
        <w:rPr>
          <w:i/>
          <w:iCs/>
        </w:rPr>
        <w:t>spectropolarimeter</w:t>
      </w:r>
      <w:proofErr w:type="spellEnd"/>
    </w:p>
    <w:p w14:paraId="3EBA3FCE" w14:textId="0B5CA0D4" w:rsidR="00A71582" w:rsidRPr="00A75B6A" w:rsidRDefault="1DBB1F52" w:rsidP="1DBB1F52">
      <w:pPr>
        <w:pStyle w:val="Odstavecseseznamem"/>
        <w:numPr>
          <w:ilvl w:val="0"/>
          <w:numId w:val="138"/>
        </w:numPr>
        <w:rPr>
          <w:i/>
          <w:iCs/>
        </w:rPr>
      </w:pPr>
      <w:r w:rsidRPr="1DBB1F52">
        <w:rPr>
          <w:i/>
          <w:iCs/>
        </w:rPr>
        <w:t>Nano DSF</w:t>
      </w:r>
    </w:p>
    <w:p w14:paraId="1136E795" w14:textId="1EBB739B" w:rsidR="00A71582" w:rsidRPr="00A75B6A" w:rsidRDefault="1DBB1F52" w:rsidP="1DBB1F52">
      <w:pPr>
        <w:pStyle w:val="Odstavecseseznamem"/>
        <w:numPr>
          <w:ilvl w:val="0"/>
          <w:numId w:val="138"/>
        </w:numPr>
        <w:rPr>
          <w:i/>
          <w:iCs/>
        </w:rPr>
      </w:pPr>
      <w:r w:rsidRPr="1DBB1F52">
        <w:rPr>
          <w:i/>
          <w:iCs/>
        </w:rPr>
        <w:t>CO</w:t>
      </w:r>
      <w:r w:rsidRPr="1DBB1F52">
        <w:rPr>
          <w:i/>
          <w:iCs/>
          <w:vertAlign w:val="subscript"/>
        </w:rPr>
        <w:t>2</w:t>
      </w:r>
      <w:r w:rsidRPr="1DBB1F52">
        <w:rPr>
          <w:i/>
          <w:iCs/>
        </w:rPr>
        <w:t xml:space="preserve"> </w:t>
      </w:r>
      <w:proofErr w:type="spellStart"/>
      <w:r w:rsidRPr="1DBB1F52">
        <w:rPr>
          <w:i/>
          <w:iCs/>
        </w:rPr>
        <w:t>incubator</w:t>
      </w:r>
      <w:proofErr w:type="spellEnd"/>
    </w:p>
    <w:p w14:paraId="2EF76D35" w14:textId="3E0A0D0E" w:rsidR="00A71582" w:rsidRPr="00A75B6A" w:rsidRDefault="1DBB1F52" w:rsidP="1DBB1F52">
      <w:pPr>
        <w:pStyle w:val="Odstavecseseznamem"/>
        <w:numPr>
          <w:ilvl w:val="0"/>
          <w:numId w:val="138"/>
        </w:numPr>
        <w:rPr>
          <w:i/>
          <w:iCs/>
        </w:rPr>
      </w:pPr>
      <w:proofErr w:type="spellStart"/>
      <w:r w:rsidRPr="1DBB1F52">
        <w:rPr>
          <w:i/>
          <w:iCs/>
        </w:rPr>
        <w:t>Dewar</w:t>
      </w:r>
      <w:proofErr w:type="spellEnd"/>
      <w:r w:rsidRPr="1DBB1F52">
        <w:rPr>
          <w:i/>
          <w:iCs/>
        </w:rPr>
        <w:t xml:space="preserve"> </w:t>
      </w:r>
      <w:proofErr w:type="spellStart"/>
      <w:r w:rsidRPr="1DBB1F52">
        <w:rPr>
          <w:i/>
          <w:iCs/>
        </w:rPr>
        <w:t>cryogeneic</w:t>
      </w:r>
      <w:proofErr w:type="spellEnd"/>
      <w:r w:rsidRPr="1DBB1F52">
        <w:rPr>
          <w:i/>
          <w:iCs/>
        </w:rPr>
        <w:t xml:space="preserve"> </w:t>
      </w:r>
      <w:proofErr w:type="spellStart"/>
      <w:r w:rsidRPr="1DBB1F52">
        <w:rPr>
          <w:i/>
          <w:iCs/>
        </w:rPr>
        <w:t>refrigerator</w:t>
      </w:r>
      <w:proofErr w:type="spellEnd"/>
      <w:r w:rsidRPr="1DBB1F52">
        <w:rPr>
          <w:i/>
          <w:iCs/>
        </w:rPr>
        <w:t xml:space="preserve">, </w:t>
      </w:r>
      <w:proofErr w:type="spellStart"/>
      <w:r w:rsidRPr="1DBB1F52">
        <w:rPr>
          <w:i/>
          <w:iCs/>
        </w:rPr>
        <w:t>storage</w:t>
      </w:r>
      <w:proofErr w:type="spellEnd"/>
      <w:r w:rsidRPr="1DBB1F52">
        <w:rPr>
          <w:i/>
          <w:iCs/>
        </w:rPr>
        <w:t xml:space="preserve"> </w:t>
      </w:r>
      <w:proofErr w:type="spellStart"/>
      <w:r w:rsidRPr="1DBB1F52">
        <w:rPr>
          <w:i/>
          <w:iCs/>
        </w:rPr>
        <w:t>container</w:t>
      </w:r>
      <w:proofErr w:type="spellEnd"/>
      <w:r w:rsidRPr="1DBB1F52">
        <w:rPr>
          <w:i/>
          <w:iCs/>
        </w:rPr>
        <w:t xml:space="preserve"> </w:t>
      </w:r>
      <w:proofErr w:type="spellStart"/>
      <w:r w:rsidRPr="1DBB1F52">
        <w:rPr>
          <w:i/>
          <w:iCs/>
        </w:rPr>
        <w:t>for</w:t>
      </w:r>
      <w:proofErr w:type="spellEnd"/>
      <w:r w:rsidRPr="1DBB1F52">
        <w:rPr>
          <w:i/>
          <w:iCs/>
        </w:rPr>
        <w:t xml:space="preserve"> </w:t>
      </w:r>
      <w:proofErr w:type="spellStart"/>
      <w:r w:rsidRPr="1DBB1F52">
        <w:rPr>
          <w:i/>
          <w:iCs/>
        </w:rPr>
        <w:t>liquid</w:t>
      </w:r>
      <w:proofErr w:type="spellEnd"/>
      <w:r w:rsidRPr="1DBB1F52">
        <w:rPr>
          <w:i/>
          <w:iCs/>
        </w:rPr>
        <w:t xml:space="preserve"> </w:t>
      </w:r>
      <w:proofErr w:type="spellStart"/>
      <w:r w:rsidRPr="1DBB1F52">
        <w:rPr>
          <w:i/>
          <w:iCs/>
        </w:rPr>
        <w:t>nitrogen</w:t>
      </w:r>
      <w:proofErr w:type="spellEnd"/>
    </w:p>
    <w:p w14:paraId="1E66D055" w14:textId="4C3A88E7" w:rsidR="00A71582" w:rsidRPr="00A75B6A" w:rsidRDefault="1DBB1F52" w:rsidP="1DBB1F52">
      <w:pPr>
        <w:pStyle w:val="Odstavecseseznamem"/>
        <w:numPr>
          <w:ilvl w:val="0"/>
          <w:numId w:val="138"/>
        </w:numPr>
        <w:rPr>
          <w:i/>
          <w:iCs/>
        </w:rPr>
      </w:pPr>
      <w:proofErr w:type="spellStart"/>
      <w:r w:rsidRPr="1DBB1F52">
        <w:rPr>
          <w:i/>
          <w:iCs/>
        </w:rPr>
        <w:t>Inverted</w:t>
      </w:r>
      <w:proofErr w:type="spellEnd"/>
      <w:r w:rsidRPr="1DBB1F52">
        <w:rPr>
          <w:i/>
          <w:iCs/>
        </w:rPr>
        <w:t xml:space="preserve"> </w:t>
      </w:r>
      <w:proofErr w:type="spellStart"/>
      <w:r w:rsidRPr="1DBB1F52">
        <w:rPr>
          <w:i/>
          <w:iCs/>
        </w:rPr>
        <w:t>biological</w:t>
      </w:r>
      <w:proofErr w:type="spellEnd"/>
      <w:r w:rsidRPr="1DBB1F52">
        <w:rPr>
          <w:i/>
          <w:iCs/>
        </w:rPr>
        <w:t xml:space="preserve"> </w:t>
      </w:r>
      <w:proofErr w:type="spellStart"/>
      <w:r w:rsidRPr="1DBB1F52">
        <w:rPr>
          <w:i/>
          <w:iCs/>
        </w:rPr>
        <w:t>microscope</w:t>
      </w:r>
      <w:proofErr w:type="spellEnd"/>
    </w:p>
    <w:p w14:paraId="362ED27A" w14:textId="51E9D01D" w:rsidR="00A71582" w:rsidRPr="00A75B6A" w:rsidRDefault="1DBB1F52" w:rsidP="1DBB1F52">
      <w:pPr>
        <w:pStyle w:val="Odstavecseseznamem"/>
        <w:numPr>
          <w:ilvl w:val="0"/>
          <w:numId w:val="138"/>
        </w:numPr>
        <w:rPr>
          <w:i/>
          <w:iCs/>
        </w:rPr>
      </w:pPr>
      <w:r w:rsidRPr="1DBB1F52">
        <w:rPr>
          <w:i/>
          <w:iCs/>
        </w:rPr>
        <w:t>Sterilizátor</w:t>
      </w:r>
    </w:p>
    <w:p w14:paraId="6E17B7D9" w14:textId="45D3349F" w:rsidR="00A71582" w:rsidRPr="00A75B6A" w:rsidRDefault="00A71582" w:rsidP="0AF0355A"/>
    <w:p w14:paraId="17D5D1D7" w14:textId="038AE064"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Přístrojové vybavení skladů</w:t>
      </w:r>
    </w:p>
    <w:p w14:paraId="3BAF1A6E" w14:textId="0685EB57" w:rsidR="00A71582" w:rsidRPr="00A75B6A" w:rsidRDefault="00A71582" w:rsidP="0AF0355A">
      <w:pPr>
        <w:spacing w:line="276" w:lineRule="auto"/>
        <w:ind w:left="425" w:firstLine="709"/>
        <w:rPr>
          <w:rFonts w:ascii="Verdana" w:eastAsia="Verdana" w:hAnsi="Verdana" w:cs="Verdana"/>
          <w:b/>
          <w:bCs/>
          <w:sz w:val="22"/>
          <w:szCs w:val="22"/>
        </w:rPr>
      </w:pPr>
    </w:p>
    <w:p w14:paraId="0C1EBAB5" w14:textId="39ED0D5B" w:rsidR="00A71582" w:rsidRPr="00A75B6A" w:rsidRDefault="1DBB1F52" w:rsidP="1DBB1F52">
      <w:pPr>
        <w:pStyle w:val="Odstavecseseznamem"/>
        <w:numPr>
          <w:ilvl w:val="0"/>
          <w:numId w:val="138"/>
        </w:numPr>
        <w:rPr>
          <w:i/>
          <w:iCs/>
        </w:rPr>
      </w:pPr>
      <w:r w:rsidRPr="1DBB1F52">
        <w:rPr>
          <w:i/>
          <w:iCs/>
        </w:rPr>
        <w:t xml:space="preserve">Chladicí box (2 – </w:t>
      </w:r>
      <w:proofErr w:type="gramStart"/>
      <w:r w:rsidRPr="1DBB1F52">
        <w:rPr>
          <w:i/>
          <w:iCs/>
        </w:rPr>
        <w:t>8)°</w:t>
      </w:r>
      <w:proofErr w:type="gramEnd"/>
      <w:r w:rsidRPr="1DBB1F52">
        <w:rPr>
          <w:i/>
          <w:iCs/>
        </w:rPr>
        <w:t>C</w:t>
      </w:r>
    </w:p>
    <w:p w14:paraId="03E22B97" w14:textId="7C4B4E7F" w:rsidR="00A71582" w:rsidRPr="00A75B6A" w:rsidRDefault="1DBB1F52" w:rsidP="1DBB1F52">
      <w:pPr>
        <w:pStyle w:val="Odstavecseseznamem"/>
        <w:numPr>
          <w:ilvl w:val="0"/>
          <w:numId w:val="138"/>
        </w:numPr>
        <w:rPr>
          <w:i/>
          <w:iCs/>
        </w:rPr>
      </w:pPr>
      <w:r w:rsidRPr="1DBB1F52">
        <w:rPr>
          <w:i/>
          <w:iCs/>
        </w:rPr>
        <w:t>Mrazicí box</w:t>
      </w:r>
    </w:p>
    <w:p w14:paraId="18795B44" w14:textId="2953C1CC" w:rsidR="00A71582" w:rsidRPr="00A75B6A" w:rsidRDefault="1DBB1F52" w:rsidP="1DBB1F52">
      <w:pPr>
        <w:pStyle w:val="Odstavecseseznamem"/>
        <w:numPr>
          <w:ilvl w:val="0"/>
          <w:numId w:val="138"/>
        </w:numPr>
        <w:rPr>
          <w:i/>
          <w:iCs/>
        </w:rPr>
      </w:pPr>
      <w:r w:rsidRPr="1DBB1F52">
        <w:rPr>
          <w:i/>
          <w:iCs/>
        </w:rPr>
        <w:t>Skříň na chemikálie s odtahem</w:t>
      </w:r>
    </w:p>
    <w:p w14:paraId="4C00BEDB" w14:textId="305DAC9A" w:rsidR="00A71582" w:rsidRPr="00A75B6A" w:rsidRDefault="1DBB1F52" w:rsidP="1DBB1F52">
      <w:pPr>
        <w:pStyle w:val="Odstavecseseznamem"/>
        <w:numPr>
          <w:ilvl w:val="0"/>
          <w:numId w:val="138"/>
        </w:numPr>
        <w:rPr>
          <w:i/>
          <w:iCs/>
        </w:rPr>
      </w:pPr>
      <w:r w:rsidRPr="1DBB1F52">
        <w:rPr>
          <w:i/>
          <w:iCs/>
        </w:rPr>
        <w:t>Digestoř</w:t>
      </w:r>
    </w:p>
    <w:p w14:paraId="78F4CB2A" w14:textId="1221A6D7" w:rsidR="00A71582" w:rsidRPr="00A75B6A" w:rsidRDefault="1DBB1F52" w:rsidP="1DBB1F52">
      <w:pPr>
        <w:pStyle w:val="Odstavecseseznamem"/>
        <w:numPr>
          <w:ilvl w:val="0"/>
          <w:numId w:val="138"/>
        </w:numPr>
        <w:rPr>
          <w:i/>
          <w:iCs/>
        </w:rPr>
      </w:pPr>
      <w:r w:rsidRPr="1DBB1F52">
        <w:rPr>
          <w:i/>
          <w:iCs/>
        </w:rPr>
        <w:t>Regálový systém</w:t>
      </w:r>
    </w:p>
    <w:p w14:paraId="0AB2D3B0" w14:textId="18BE7CCE" w:rsidR="00A71582" w:rsidRPr="00A75B6A" w:rsidRDefault="00A71582" w:rsidP="1DBB1F52">
      <w:pPr>
        <w:rPr>
          <w:i/>
          <w:iCs/>
        </w:rPr>
      </w:pPr>
    </w:p>
    <w:p w14:paraId="65DBCB75" w14:textId="62AAC732" w:rsidR="00A71582" w:rsidRPr="00A75B6A" w:rsidRDefault="00A71582" w:rsidP="0AF0355A"/>
    <w:p w14:paraId="74944BFD" w14:textId="11FD0402"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lastRenderedPageBreak/>
        <w:t>Personál</w:t>
      </w:r>
    </w:p>
    <w:p w14:paraId="6B3F2AAA" w14:textId="7087E308" w:rsidR="00A71582" w:rsidRPr="00A75B6A" w:rsidRDefault="00A71582" w:rsidP="0AF0355A">
      <w:pPr>
        <w:spacing w:line="276" w:lineRule="auto"/>
        <w:ind w:left="425" w:firstLine="709"/>
        <w:rPr>
          <w:rFonts w:ascii="Verdana" w:eastAsia="Verdana" w:hAnsi="Verdana" w:cs="Verdana"/>
          <w:b/>
          <w:bCs/>
          <w:sz w:val="22"/>
          <w:szCs w:val="22"/>
        </w:rPr>
      </w:pPr>
    </w:p>
    <w:p w14:paraId="4334AFEB" w14:textId="39738C36" w:rsidR="00A71582" w:rsidRPr="00A75B6A" w:rsidRDefault="1DBB1F52" w:rsidP="1DBB1F52">
      <w:pPr>
        <w:spacing w:line="259" w:lineRule="auto"/>
        <w:ind w:left="1134"/>
        <w:rPr>
          <w:i/>
          <w:iCs/>
        </w:rPr>
      </w:pPr>
      <w:r w:rsidRPr="1DBB1F52">
        <w:rPr>
          <w:i/>
          <w:iCs/>
        </w:rPr>
        <w:t xml:space="preserve">Pro uvažovanou výrobu je třeba </w:t>
      </w:r>
      <w:proofErr w:type="gramStart"/>
      <w:r w:rsidRPr="1DBB1F52">
        <w:rPr>
          <w:i/>
          <w:iCs/>
        </w:rPr>
        <w:t>zajistiti</w:t>
      </w:r>
      <w:proofErr w:type="gramEnd"/>
      <w:r w:rsidRPr="1DBB1F52">
        <w:rPr>
          <w:i/>
          <w:iCs/>
        </w:rPr>
        <w:t xml:space="preserve"> dostatečné množství kvalifikovaného personálu. Vytvořené čisté prostory a uvažovaná výroba počítají s 20 odbornými pracovníky. Pro pracovníky je vytvořeno sociální zázemí, kanceláře denní místnosti, sociální zařízení apod. Celkově se počítá se 40 zaměstnanci v objektu (pracovníci v ČP a mimo ČP). </w:t>
      </w:r>
    </w:p>
    <w:p w14:paraId="0438B6D9" w14:textId="548B2BB6" w:rsidR="00A71582" w:rsidRPr="00A75B6A" w:rsidRDefault="00A71582" w:rsidP="1DBB1F52">
      <w:pPr>
        <w:spacing w:line="259" w:lineRule="auto"/>
        <w:ind w:left="1134"/>
        <w:rPr>
          <w:i/>
          <w:iCs/>
        </w:rPr>
      </w:pPr>
    </w:p>
    <w:p w14:paraId="72601841" w14:textId="034162F7" w:rsidR="00A71582" w:rsidRPr="00A75B6A" w:rsidRDefault="00A71582" w:rsidP="0AF0355A">
      <w:pPr>
        <w:spacing w:line="259" w:lineRule="auto"/>
        <w:ind w:left="1134"/>
      </w:pPr>
    </w:p>
    <w:p w14:paraId="502C554B" w14:textId="210BE73F" w:rsidR="00A71582" w:rsidRPr="00A75B6A" w:rsidRDefault="00A71582" w:rsidP="0AF0355A">
      <w:pPr>
        <w:spacing w:line="259" w:lineRule="auto"/>
        <w:ind w:left="1134"/>
      </w:pPr>
    </w:p>
    <w:p w14:paraId="3AB746FF" w14:textId="4BEA217D" w:rsidR="00A71582" w:rsidRPr="00A75B6A" w:rsidRDefault="0AF0355A" w:rsidP="0AF0355A">
      <w:pPr>
        <w:spacing w:line="276" w:lineRule="auto"/>
        <w:ind w:left="425" w:firstLine="709"/>
        <w:rPr>
          <w:rFonts w:ascii="Verdana" w:eastAsia="Verdana" w:hAnsi="Verdana" w:cs="Verdana"/>
          <w:b/>
          <w:bCs/>
          <w:sz w:val="22"/>
          <w:szCs w:val="22"/>
        </w:rPr>
      </w:pPr>
      <w:r w:rsidRPr="0AF0355A">
        <w:rPr>
          <w:rFonts w:ascii="Verdana" w:eastAsia="Verdana" w:hAnsi="Verdana" w:cs="Verdana"/>
          <w:b/>
          <w:bCs/>
          <w:sz w:val="22"/>
          <w:szCs w:val="22"/>
        </w:rPr>
        <w:t>Nakládání s odpady</w:t>
      </w:r>
    </w:p>
    <w:p w14:paraId="45843545" w14:textId="4E4738A0" w:rsidR="00A71582" w:rsidRPr="00A75B6A" w:rsidRDefault="00A71582" w:rsidP="0AF0355A"/>
    <w:p w14:paraId="1CFF2489" w14:textId="157B5071" w:rsidR="00A71582" w:rsidRPr="00A75B6A" w:rsidRDefault="1DBB1F52" w:rsidP="1DBB1F52">
      <w:pPr>
        <w:spacing w:line="259" w:lineRule="auto"/>
        <w:ind w:left="1134"/>
        <w:rPr>
          <w:i/>
          <w:iCs/>
        </w:rPr>
      </w:pPr>
      <w:r w:rsidRPr="1DBB1F52">
        <w:rPr>
          <w:i/>
          <w:iCs/>
        </w:rPr>
        <w:t>Navržené výrobní postupy používají ve všech výrobních krocích jednorázové obaly a materiály. (single use</w:t>
      </w:r>
      <w:proofErr w:type="gramStart"/>
      <w:r w:rsidRPr="1DBB1F52">
        <w:rPr>
          <w:i/>
          <w:iCs/>
        </w:rPr>
        <w:t>).Tyto</w:t>
      </w:r>
      <w:proofErr w:type="gramEnd"/>
      <w:r w:rsidRPr="1DBB1F52">
        <w:rPr>
          <w:i/>
          <w:iCs/>
        </w:rPr>
        <w:t xml:space="preserve"> materiály jsou dodávány již sterilní a připravené k použití. Nejsou tedy nutné žádné přípravné operace pro mytí a sterilizaci. Pro každou výrobní šarži jsou použity nové a po skončení výroby jsou ve výrobních prostorách zabaleny do dvojobalu a přes materiálové propusti a centrální výtah jsou dopraveny do prostor dekontaminace. Veškeré biologické materiály z výroby, včetně jednorázových pracovních oděvů jsou pomocí průchozího </w:t>
      </w:r>
      <w:proofErr w:type="gramStart"/>
      <w:r w:rsidRPr="1DBB1F52">
        <w:rPr>
          <w:i/>
          <w:iCs/>
        </w:rPr>
        <w:t>autoklávu - parního</w:t>
      </w:r>
      <w:proofErr w:type="gramEnd"/>
      <w:r w:rsidRPr="1DBB1F52">
        <w:rPr>
          <w:i/>
          <w:iCs/>
        </w:rPr>
        <w:t xml:space="preserve"> sterilizátoru biologicky dekontaminovány. Po provedené dekontaminaci jsou skladovány v samostatných místnostech určených ke skladování a následně předány odborně způsobilé firmě k likvidaci.</w:t>
      </w:r>
    </w:p>
    <w:p w14:paraId="1EE5151F" w14:textId="7A8605C4" w:rsidR="00A71582" w:rsidRPr="00A75B6A" w:rsidRDefault="1DBB1F52" w:rsidP="1DBB1F52">
      <w:pPr>
        <w:spacing w:line="259" w:lineRule="auto"/>
        <w:ind w:left="1134"/>
        <w:rPr>
          <w:i/>
          <w:iCs/>
        </w:rPr>
      </w:pPr>
      <w:r w:rsidRPr="1DBB1F52">
        <w:rPr>
          <w:i/>
          <w:iCs/>
        </w:rPr>
        <w:t>Papírové obaly a plasty, které neprojdou výrobou, jsou tříděny a vyváženy jako standardní odpad k recyklaci.</w:t>
      </w:r>
    </w:p>
    <w:p w14:paraId="0DC1A470" w14:textId="67930566" w:rsidR="00A71582" w:rsidRPr="00A75B6A" w:rsidRDefault="1DBB1F52" w:rsidP="1DBB1F52">
      <w:pPr>
        <w:spacing w:line="259" w:lineRule="auto"/>
        <w:ind w:left="1134"/>
        <w:rPr>
          <w:i/>
          <w:iCs/>
        </w:rPr>
      </w:pPr>
      <w:r w:rsidRPr="1DBB1F52">
        <w:rPr>
          <w:i/>
          <w:iCs/>
        </w:rPr>
        <w:t>Z charakteru výroby nevznikají žádné kapalné technologické odpady chemické nebo nebezpečné povahy. Kapalné odpady vzniklé z úklidu prostor jsou vypouštěny do splaškové kanalizace.</w:t>
      </w:r>
    </w:p>
    <w:p w14:paraId="7C90E196" w14:textId="13956F63" w:rsidR="00A71582" w:rsidRPr="00A75B6A" w:rsidRDefault="00A71582" w:rsidP="0AF0355A">
      <w:pPr>
        <w:spacing w:line="259" w:lineRule="auto"/>
        <w:ind w:left="1134"/>
      </w:pPr>
    </w:p>
    <w:p w14:paraId="5FE5AE4E" w14:textId="197422CF" w:rsidR="00A71582" w:rsidRPr="00A75B6A" w:rsidRDefault="00A71582" w:rsidP="0AF0355A">
      <w:pPr>
        <w:spacing w:line="259" w:lineRule="auto"/>
        <w:ind w:left="1134"/>
      </w:pPr>
    </w:p>
    <w:p w14:paraId="50DBFAD4" w14:textId="27182ADD" w:rsidR="00A71582" w:rsidRPr="00A75B6A" w:rsidRDefault="00A71582" w:rsidP="0AF0355A"/>
    <w:p w14:paraId="78E6B785" w14:textId="57826746" w:rsidR="00A71582" w:rsidRPr="00A75B6A" w:rsidRDefault="00A71582" w:rsidP="0AF0355A"/>
    <w:p w14:paraId="7F6F6499" w14:textId="0E0606D1" w:rsidR="00A71582" w:rsidRPr="00A75B6A" w:rsidRDefault="00A71582" w:rsidP="0AF0355A"/>
    <w:p w14:paraId="5C12A13D" w14:textId="26E3E5E9" w:rsidR="00A71582" w:rsidRPr="00A75B6A" w:rsidRDefault="00A71582" w:rsidP="31B0B1C8">
      <w:pPr>
        <w:pStyle w:val="EBMtext"/>
        <w:spacing w:after="0"/>
        <w:ind w:left="1134"/>
        <w:rPr>
          <w:rFonts w:ascii="Arial" w:hAnsi="Arial"/>
          <w:color w:val="000000" w:themeColor="text1"/>
          <w:sz w:val="20"/>
          <w:szCs w:val="20"/>
          <w:lang w:val="cs-CZ"/>
        </w:rPr>
      </w:pPr>
    </w:p>
    <w:p w14:paraId="5444A2FE" w14:textId="77777777" w:rsidR="00D73260" w:rsidRPr="001D23E9" w:rsidRDefault="31B0B1C8" w:rsidP="31B0B1C8">
      <w:pPr>
        <w:pStyle w:val="Nadpis4"/>
        <w:ind w:left="1134"/>
        <w:rPr>
          <w:color w:val="000000" w:themeColor="text1"/>
          <w:u w:val="single"/>
        </w:rPr>
      </w:pPr>
      <w:bookmarkStart w:id="11" w:name="_Toc100315025"/>
      <w:r w:rsidRPr="31B0B1C8">
        <w:rPr>
          <w:color w:val="000000" w:themeColor="text1"/>
          <w:u w:val="single"/>
        </w:rPr>
        <w:t>B.2.4 Bezbariérové užívání stavby</w:t>
      </w:r>
      <w:bookmarkEnd w:id="11"/>
    </w:p>
    <w:p w14:paraId="682DBEB7" w14:textId="5C8694E0" w:rsidR="00DC519C" w:rsidRPr="001D23E9" w:rsidRDefault="1DBB1F52" w:rsidP="1DBB1F52">
      <w:pPr>
        <w:tabs>
          <w:tab w:val="left" w:pos="2835"/>
          <w:tab w:val="left" w:pos="3119"/>
          <w:tab w:val="left" w:pos="3828"/>
          <w:tab w:val="right" w:pos="7938"/>
        </w:tabs>
        <w:ind w:left="1134"/>
        <w:rPr>
          <w:i/>
          <w:iCs/>
          <w:color w:val="000000" w:themeColor="text1"/>
        </w:rPr>
      </w:pPr>
      <w:r w:rsidRPr="1DBB1F52">
        <w:rPr>
          <w:i/>
          <w:iCs/>
          <w:color w:val="000000" w:themeColor="text1"/>
        </w:rPr>
        <w:t>Zásady řešení přístupnosti a užívání stavby osobami se sníženou schopností pohybu nebo orientace včetně údajů o podmínkách pro výkon práce osob se zdravotním postižením</w:t>
      </w:r>
    </w:p>
    <w:p w14:paraId="257AFA53" w14:textId="77777777" w:rsidR="0026063E" w:rsidRPr="0026063E" w:rsidRDefault="0026063E" w:rsidP="1DBB1F52">
      <w:pPr>
        <w:tabs>
          <w:tab w:val="left" w:pos="2835"/>
          <w:tab w:val="left" w:pos="3119"/>
          <w:tab w:val="left" w:pos="3828"/>
          <w:tab w:val="right" w:pos="7938"/>
        </w:tabs>
        <w:ind w:left="1134"/>
        <w:rPr>
          <w:i/>
          <w:iCs/>
          <w:color w:val="FF0000"/>
        </w:rPr>
      </w:pPr>
    </w:p>
    <w:p w14:paraId="3DFA6785" w14:textId="77777777" w:rsidR="00DC519C" w:rsidRPr="00DC519C" w:rsidRDefault="1DBB1F52" w:rsidP="1DBB1F52">
      <w:pPr>
        <w:tabs>
          <w:tab w:val="left" w:pos="2835"/>
          <w:tab w:val="left" w:pos="3119"/>
          <w:tab w:val="left" w:pos="3828"/>
          <w:tab w:val="right" w:pos="7938"/>
        </w:tabs>
        <w:ind w:left="1134"/>
        <w:rPr>
          <w:i/>
          <w:iCs/>
        </w:rPr>
      </w:pPr>
      <w:r w:rsidRPr="1DBB1F52">
        <w:rPr>
          <w:i/>
          <w:iCs/>
        </w:rPr>
        <w:t>VYHLÁŠKA 398 ze dne 5. listopadu 2009 o obecných technických požadavcích zabezpečujících bezbariérové užívání staveb.</w:t>
      </w:r>
    </w:p>
    <w:p w14:paraId="545C4D00" w14:textId="3FFBFD2A" w:rsidR="63745394" w:rsidRDefault="1DBB1F52" w:rsidP="1DBB1F52">
      <w:pPr>
        <w:tabs>
          <w:tab w:val="left" w:pos="2835"/>
          <w:tab w:val="left" w:pos="3119"/>
          <w:tab w:val="left" w:pos="3828"/>
          <w:tab w:val="right" w:pos="7938"/>
        </w:tabs>
        <w:spacing w:line="259" w:lineRule="auto"/>
        <w:ind w:left="1134"/>
        <w:rPr>
          <w:i/>
          <w:iCs/>
        </w:rPr>
      </w:pPr>
      <w:r w:rsidRPr="1DBB1F52">
        <w:rPr>
          <w:i/>
          <w:iCs/>
        </w:rPr>
        <w:t xml:space="preserve">Stávající objekt byl navržen tak, aby umožňoval pohyb osob se sníženou schopností pohybu nebo orientace. Navržené </w:t>
      </w:r>
      <w:proofErr w:type="spellStart"/>
      <w:r w:rsidRPr="1DBB1F52">
        <w:rPr>
          <w:i/>
          <w:iCs/>
        </w:rPr>
        <w:t>stravební</w:t>
      </w:r>
      <w:proofErr w:type="spellEnd"/>
      <w:r w:rsidRPr="1DBB1F52">
        <w:rPr>
          <w:i/>
          <w:iCs/>
        </w:rPr>
        <w:t xml:space="preserve"> úpravy tomu nebrání.</w:t>
      </w:r>
    </w:p>
    <w:p w14:paraId="047C82CF" w14:textId="4F377C2D" w:rsidR="00D73260" w:rsidRDefault="00D73260" w:rsidP="31B0B1C8">
      <w:pPr>
        <w:pStyle w:val="Nadpis4"/>
        <w:ind w:left="1134"/>
      </w:pPr>
    </w:p>
    <w:p w14:paraId="1EA3B426" w14:textId="77777777" w:rsidR="00A75B6A" w:rsidRPr="00A75B6A" w:rsidRDefault="00A75B6A" w:rsidP="00A75B6A"/>
    <w:p w14:paraId="37B2FE97" w14:textId="77777777" w:rsidR="00D73260" w:rsidRPr="008E57A3" w:rsidRDefault="31B0B1C8" w:rsidP="001C2196">
      <w:pPr>
        <w:pStyle w:val="Nadpis4"/>
        <w:ind w:left="1134"/>
        <w:rPr>
          <w:u w:val="single"/>
        </w:rPr>
      </w:pPr>
      <w:bookmarkStart w:id="12" w:name="_Toc100315026"/>
      <w:r w:rsidRPr="31B0B1C8">
        <w:rPr>
          <w:u w:val="single"/>
        </w:rPr>
        <w:t>B.2.5 Bezpečnost při užívání stavby</w:t>
      </w:r>
      <w:bookmarkEnd w:id="12"/>
      <w:r w:rsidRPr="31B0B1C8">
        <w:rPr>
          <w:u w:val="single"/>
        </w:rPr>
        <w:t xml:space="preserve"> </w:t>
      </w:r>
    </w:p>
    <w:p w14:paraId="68DDB3F4" w14:textId="77777777" w:rsidR="00352A00" w:rsidRDefault="00352A00" w:rsidP="00352A00"/>
    <w:p w14:paraId="1C4D9453" w14:textId="77777777" w:rsidR="005E5BE5" w:rsidRPr="007908D1" w:rsidRDefault="1DBB1F52" w:rsidP="1DBB1F52">
      <w:pPr>
        <w:tabs>
          <w:tab w:val="left" w:pos="2835"/>
          <w:tab w:val="left" w:pos="3119"/>
          <w:tab w:val="left" w:pos="3828"/>
          <w:tab w:val="right" w:pos="7938"/>
        </w:tabs>
        <w:ind w:left="1134"/>
        <w:rPr>
          <w:i/>
          <w:iCs/>
          <w:lang w:eastAsia="zh-CN"/>
        </w:rPr>
      </w:pPr>
      <w:r w:rsidRPr="1DBB1F52">
        <w:rPr>
          <w:i/>
          <w:iCs/>
        </w:rPr>
        <w:t>Veškeré materiály použité při výstavbě budou mít platné certifikáty a prohlášení o shodě. Stavební materiály budou splňovat podmínky uvádění na trh dle Zákona o technických požadavcích na výrobky 22/1997 Sb. a nařízení vlády 163/2002 Sb. technické požadavky na vybrané stavební výrobky.</w:t>
      </w:r>
    </w:p>
    <w:p w14:paraId="673FF138" w14:textId="00084C48" w:rsidR="005E5BE5" w:rsidRPr="007908D1" w:rsidRDefault="1DBB1F52" w:rsidP="00570FA6">
      <w:pPr>
        <w:tabs>
          <w:tab w:val="left" w:pos="2835"/>
          <w:tab w:val="left" w:pos="3119"/>
          <w:tab w:val="left" w:pos="3828"/>
          <w:tab w:val="right" w:pos="7938"/>
        </w:tabs>
        <w:ind w:left="1134"/>
        <w:rPr>
          <w:lang w:eastAsia="zh-CN"/>
        </w:rPr>
      </w:pPr>
      <w:r w:rsidRPr="1DBB1F52">
        <w:rPr>
          <w:i/>
          <w:iCs/>
        </w:rPr>
        <w:t>Po provedení rozvodů VN, NN a slaboproudů budou vydány revizní zprávy. Po provedení rozvodů technických plynů, rozvodů topení a pitné vody budou provedeny tlakové zkoušky</w:t>
      </w:r>
      <w:r>
        <w:t>.</w:t>
      </w:r>
    </w:p>
    <w:p w14:paraId="1B15CC9C" w14:textId="77777777" w:rsidR="00352A00" w:rsidRDefault="00352A00" w:rsidP="00570FA6">
      <w:pPr>
        <w:ind w:left="1134"/>
      </w:pPr>
    </w:p>
    <w:p w14:paraId="2E57394A" w14:textId="77777777" w:rsidR="0084631B" w:rsidRDefault="0084631B" w:rsidP="00570FA6">
      <w:pPr>
        <w:ind w:left="1134"/>
      </w:pPr>
    </w:p>
    <w:p w14:paraId="633DA3B2" w14:textId="77777777" w:rsidR="00D73260" w:rsidRDefault="00D73260" w:rsidP="00FC6F57">
      <w:pPr>
        <w:pStyle w:val="Nadpis4"/>
        <w:ind w:left="1134"/>
      </w:pPr>
    </w:p>
    <w:p w14:paraId="4EBDDF5F" w14:textId="79E1FF24" w:rsidR="00D73260" w:rsidRDefault="31B0B1C8" w:rsidP="00FC6F57">
      <w:pPr>
        <w:pStyle w:val="Nadpis4"/>
        <w:ind w:left="1134"/>
        <w:rPr>
          <w:u w:val="single"/>
        </w:rPr>
      </w:pPr>
      <w:bookmarkStart w:id="13" w:name="_Toc100315027"/>
      <w:r w:rsidRPr="31B0B1C8">
        <w:rPr>
          <w:u w:val="single"/>
        </w:rPr>
        <w:t>B.2.6 Základní charakteristika objektů</w:t>
      </w:r>
      <w:bookmarkEnd w:id="13"/>
      <w:r w:rsidRPr="31B0B1C8">
        <w:rPr>
          <w:u w:val="single"/>
        </w:rPr>
        <w:t xml:space="preserve"> </w:t>
      </w:r>
    </w:p>
    <w:p w14:paraId="6E0602BC" w14:textId="77A3CD78" w:rsidR="0026063E" w:rsidRDefault="0026063E" w:rsidP="0026063E"/>
    <w:p w14:paraId="620E7971" w14:textId="6C827676" w:rsidR="0026063E" w:rsidRDefault="31B0B1C8" w:rsidP="00D731EE">
      <w:pPr>
        <w:pStyle w:val="Odstavecseseznamem"/>
        <w:numPr>
          <w:ilvl w:val="0"/>
          <w:numId w:val="179"/>
        </w:numPr>
        <w:rPr>
          <w:b/>
          <w:bCs/>
          <w:color w:val="000000" w:themeColor="text1"/>
          <w:u w:val="single"/>
        </w:rPr>
      </w:pPr>
      <w:r w:rsidRPr="31B0B1C8">
        <w:rPr>
          <w:b/>
          <w:bCs/>
          <w:color w:val="000000" w:themeColor="text1"/>
          <w:u w:val="single"/>
        </w:rPr>
        <w:t xml:space="preserve">Stavební řešení </w:t>
      </w:r>
    </w:p>
    <w:p w14:paraId="55965888" w14:textId="77777777" w:rsidR="000A00EA" w:rsidRPr="000A00EA" w:rsidRDefault="000A00EA" w:rsidP="000A00EA">
      <w:pPr>
        <w:rPr>
          <w:b/>
          <w:bCs/>
          <w:color w:val="000000" w:themeColor="text1"/>
          <w:u w:val="single"/>
        </w:rPr>
      </w:pPr>
    </w:p>
    <w:p w14:paraId="51CA7202" w14:textId="77777777" w:rsidR="000A00EA" w:rsidRPr="00827D5A" w:rsidRDefault="31B0B1C8" w:rsidP="31B0B1C8">
      <w:pPr>
        <w:pStyle w:val="Nadpis2"/>
        <w:ind w:left="1134" w:right="5"/>
        <w:rPr>
          <w:rFonts w:cs="Arial"/>
          <w:lang w:val="cs-CZ"/>
        </w:rPr>
      </w:pPr>
      <w:proofErr w:type="spellStart"/>
      <w:r w:rsidRPr="31B0B1C8">
        <w:rPr>
          <w:rFonts w:cs="Arial"/>
        </w:rPr>
        <w:lastRenderedPageBreak/>
        <w:t>Stávající</w:t>
      </w:r>
      <w:proofErr w:type="spellEnd"/>
      <w:r w:rsidRPr="31B0B1C8">
        <w:rPr>
          <w:rFonts w:cs="Arial"/>
        </w:rPr>
        <w:t xml:space="preserve"> </w:t>
      </w:r>
      <w:proofErr w:type="spellStart"/>
      <w:r w:rsidRPr="31B0B1C8">
        <w:rPr>
          <w:rFonts w:cs="Arial"/>
        </w:rPr>
        <w:t>stav</w:t>
      </w:r>
      <w:proofErr w:type="spellEnd"/>
    </w:p>
    <w:p w14:paraId="5E84A698" w14:textId="77777777" w:rsidR="000A00EA" w:rsidRDefault="000A00EA" w:rsidP="000A00EA">
      <w:pPr>
        <w:pStyle w:val="Zkladntextodsazen3"/>
        <w:ind w:left="1134" w:right="5"/>
        <w:rPr>
          <w:rFonts w:cs="Arial"/>
          <w:sz w:val="20"/>
          <w:szCs w:val="20"/>
        </w:rPr>
      </w:pPr>
    </w:p>
    <w:p w14:paraId="21F7F654"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a/ Založení</w:t>
      </w:r>
    </w:p>
    <w:p w14:paraId="40B1B79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Objekt je založen na pilotách, které jsou provázány se železobetonovou deskou, podbetonovanou podkladním cementovým potěrem </w:t>
      </w:r>
      <w:proofErr w:type="spellStart"/>
      <w:r w:rsidRPr="31B0B1C8">
        <w:rPr>
          <w:rFonts w:cs="Arial"/>
          <w:i/>
          <w:iCs/>
          <w:sz w:val="20"/>
          <w:szCs w:val="20"/>
        </w:rPr>
        <w:t>tl</w:t>
      </w:r>
      <w:proofErr w:type="spellEnd"/>
      <w:r w:rsidRPr="31B0B1C8">
        <w:rPr>
          <w:rFonts w:cs="Arial"/>
          <w:i/>
          <w:iCs/>
          <w:sz w:val="20"/>
          <w:szCs w:val="20"/>
        </w:rPr>
        <w:t>. 50 mm vyztuženým KARI sítí 5/5 oka 150/150.</w:t>
      </w:r>
    </w:p>
    <w:p w14:paraId="7CDC720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Na pilotami vynášenou železobetonovou desku v </w:t>
      </w:r>
      <w:proofErr w:type="spellStart"/>
      <w:r w:rsidRPr="31B0B1C8">
        <w:rPr>
          <w:rFonts w:cs="Arial"/>
          <w:i/>
          <w:iCs/>
          <w:sz w:val="20"/>
          <w:szCs w:val="20"/>
        </w:rPr>
        <w:t>tl</w:t>
      </w:r>
      <w:proofErr w:type="spellEnd"/>
      <w:r w:rsidRPr="31B0B1C8">
        <w:rPr>
          <w:rFonts w:cs="Arial"/>
          <w:i/>
          <w:iCs/>
          <w:sz w:val="20"/>
          <w:szCs w:val="20"/>
        </w:rPr>
        <w:t xml:space="preserve">. 400 mm je kotvena nosná ocelová konstrukce schodiště. </w:t>
      </w:r>
    </w:p>
    <w:p w14:paraId="3010029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Monolitické základové konstrukce jsou provedeny z betonu BC 25/30 – S3.</w:t>
      </w:r>
    </w:p>
    <w:p w14:paraId="713F1DC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Železobetonová jímka dojezdu výtahu je uložena na </w:t>
      </w:r>
      <w:proofErr w:type="spellStart"/>
      <w:r w:rsidRPr="31B0B1C8">
        <w:rPr>
          <w:rFonts w:cs="Arial"/>
          <w:i/>
          <w:iCs/>
          <w:sz w:val="20"/>
          <w:szCs w:val="20"/>
        </w:rPr>
        <w:t>podpilotované</w:t>
      </w:r>
      <w:proofErr w:type="spellEnd"/>
      <w:r w:rsidRPr="31B0B1C8">
        <w:rPr>
          <w:rFonts w:cs="Arial"/>
          <w:i/>
          <w:iCs/>
          <w:sz w:val="20"/>
          <w:szCs w:val="20"/>
        </w:rPr>
        <w:t xml:space="preserve"> železobetonové desce.</w:t>
      </w:r>
    </w:p>
    <w:p w14:paraId="1D6783B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Pod místností </w:t>
      </w:r>
      <w:proofErr w:type="gramStart"/>
      <w:r w:rsidRPr="31B0B1C8">
        <w:rPr>
          <w:rFonts w:cs="Arial"/>
          <w:i/>
          <w:iCs/>
          <w:sz w:val="20"/>
          <w:szCs w:val="20"/>
        </w:rPr>
        <w:t>desinfekce</w:t>
      </w:r>
      <w:proofErr w:type="gramEnd"/>
      <w:r w:rsidRPr="31B0B1C8">
        <w:rPr>
          <w:rFonts w:cs="Arial"/>
          <w:i/>
          <w:iCs/>
          <w:sz w:val="20"/>
          <w:szCs w:val="20"/>
        </w:rPr>
        <w:t xml:space="preserve"> vod v 1. PP je provedena železobetonová jímka pro přečerpávání chemických odpadních vod. V ní jsou umístěny dvě polypropylénové nádrže na odpadní chemické vody. Jímka je z vnitřní strany opatřena hydroizolačním krystalizujícím nátěrem např. XYPEX. </w:t>
      </w:r>
    </w:p>
    <w:p w14:paraId="2733C99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Součástí základových konstrukcí jsou železobetonové revizní kanalizační šachty s vnitřním hydroizolačním krystalizujícím nátěrem.</w:t>
      </w:r>
    </w:p>
    <w:p w14:paraId="08C9406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Po obvodu základových konstrukcí je uložen zemnící pásek.</w:t>
      </w:r>
    </w:p>
    <w:p w14:paraId="2BB7AE9E" w14:textId="77777777" w:rsidR="000A00EA" w:rsidRPr="000B57A3" w:rsidRDefault="000A00EA" w:rsidP="31B0B1C8">
      <w:pPr>
        <w:pStyle w:val="Zkladntextodsazen3"/>
        <w:ind w:left="1134" w:right="5"/>
        <w:rPr>
          <w:rFonts w:cs="Arial"/>
          <w:i/>
          <w:iCs/>
          <w:sz w:val="20"/>
          <w:szCs w:val="20"/>
        </w:rPr>
      </w:pPr>
    </w:p>
    <w:p w14:paraId="40B2B406"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b/ Nosné konstrukce</w:t>
      </w:r>
    </w:p>
    <w:p w14:paraId="22B10EB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Nosná konstrukce 1. PP je železobetonová včetně stropní desky nad 1. PP, od 1. NP nosná konstrukce celého objektu je ocelová, jejíž kruhové sloupy jsou kotveny k železobetonovému stropu </w:t>
      </w:r>
      <w:proofErr w:type="spellStart"/>
      <w:r w:rsidRPr="31B0B1C8">
        <w:rPr>
          <w:rFonts w:cs="Arial"/>
          <w:i/>
          <w:iCs/>
          <w:sz w:val="20"/>
          <w:szCs w:val="20"/>
        </w:rPr>
        <w:t>tl</w:t>
      </w:r>
      <w:proofErr w:type="spellEnd"/>
      <w:r w:rsidRPr="31B0B1C8">
        <w:rPr>
          <w:rFonts w:cs="Arial"/>
          <w:i/>
          <w:iCs/>
          <w:sz w:val="20"/>
          <w:szCs w:val="20"/>
        </w:rPr>
        <w:t>. 240 mm nad 1. PP na úrovni –0,400. Ocelové sloupy jsou vylity betonovou směsí a vyztuženy. Na sloupy navazují vodorovné nosné konstrukce v obou směrech, ztužení a zavětrování.</w:t>
      </w:r>
    </w:p>
    <w:p w14:paraId="7D8F4A37" w14:textId="77777777" w:rsidR="000A00EA" w:rsidRPr="000B57A3" w:rsidRDefault="000A00EA" w:rsidP="31B0B1C8">
      <w:pPr>
        <w:pStyle w:val="Zkladntextodsazen3"/>
        <w:ind w:left="1134" w:right="5"/>
        <w:rPr>
          <w:rFonts w:cs="Arial"/>
          <w:i/>
          <w:iCs/>
          <w:sz w:val="20"/>
          <w:szCs w:val="20"/>
        </w:rPr>
      </w:pPr>
    </w:p>
    <w:p w14:paraId="7D1F0CD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Obvodové železobetonové stěny v 1. podzemním podlaží, vycházející z nosné železobetonové podlahové desky, navazují na stěny prostoru technické části tohoto podlaží.</w:t>
      </w:r>
    </w:p>
    <w:p w14:paraId="2B3CDE3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Stěny mají </w:t>
      </w:r>
      <w:proofErr w:type="spellStart"/>
      <w:r w:rsidRPr="31B0B1C8">
        <w:rPr>
          <w:rFonts w:cs="Arial"/>
          <w:i/>
          <w:iCs/>
          <w:sz w:val="20"/>
          <w:szCs w:val="20"/>
        </w:rPr>
        <w:t>tl</w:t>
      </w:r>
      <w:proofErr w:type="spellEnd"/>
      <w:r w:rsidRPr="31B0B1C8">
        <w:rPr>
          <w:rFonts w:cs="Arial"/>
          <w:i/>
          <w:iCs/>
          <w:sz w:val="20"/>
          <w:szCs w:val="20"/>
        </w:rPr>
        <w:t xml:space="preserve">. 300 a 350 mm. </w:t>
      </w:r>
    </w:p>
    <w:p w14:paraId="5924ACE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Na železobetonové stěny je přichycena hydroizolace z PVC fólie, vč. ochranných vrstev. Dále probíhá tepelná izolace v </w:t>
      </w:r>
      <w:proofErr w:type="spellStart"/>
      <w:r w:rsidRPr="31B0B1C8">
        <w:rPr>
          <w:rFonts w:cs="Arial"/>
          <w:i/>
          <w:iCs/>
          <w:sz w:val="20"/>
          <w:szCs w:val="20"/>
        </w:rPr>
        <w:t>tl</w:t>
      </w:r>
      <w:proofErr w:type="spellEnd"/>
      <w:r w:rsidRPr="31B0B1C8">
        <w:rPr>
          <w:rFonts w:cs="Arial"/>
          <w:i/>
          <w:iCs/>
          <w:sz w:val="20"/>
          <w:szCs w:val="20"/>
        </w:rPr>
        <w:t xml:space="preserve">. 50 mm, do </w:t>
      </w:r>
      <w:proofErr w:type="gramStart"/>
      <w:r w:rsidRPr="31B0B1C8">
        <w:rPr>
          <w:rFonts w:cs="Arial"/>
          <w:i/>
          <w:iCs/>
          <w:sz w:val="20"/>
          <w:szCs w:val="20"/>
        </w:rPr>
        <w:t>1m</w:t>
      </w:r>
      <w:proofErr w:type="gramEnd"/>
      <w:r w:rsidRPr="31B0B1C8">
        <w:rPr>
          <w:rFonts w:cs="Arial"/>
          <w:i/>
          <w:iCs/>
          <w:sz w:val="20"/>
          <w:szCs w:val="20"/>
        </w:rPr>
        <w:t xml:space="preserve"> pod upravený terén v </w:t>
      </w:r>
      <w:proofErr w:type="spellStart"/>
      <w:r w:rsidRPr="31B0B1C8">
        <w:rPr>
          <w:rFonts w:cs="Arial"/>
          <w:i/>
          <w:iCs/>
          <w:sz w:val="20"/>
          <w:szCs w:val="20"/>
        </w:rPr>
        <w:t>tl</w:t>
      </w:r>
      <w:proofErr w:type="spellEnd"/>
      <w:r w:rsidRPr="31B0B1C8">
        <w:rPr>
          <w:rFonts w:cs="Arial"/>
          <w:i/>
          <w:iCs/>
          <w:sz w:val="20"/>
          <w:szCs w:val="20"/>
        </w:rPr>
        <w:t xml:space="preserve">. 100 mm z pěnového polystyrenu s uzavřenou strukturou – PERIMETER EPS P. </w:t>
      </w:r>
    </w:p>
    <w:p w14:paraId="6F0B09F7" w14:textId="77777777" w:rsidR="000A00EA" w:rsidRPr="000B57A3" w:rsidRDefault="000A00EA" w:rsidP="31B0B1C8">
      <w:pPr>
        <w:pStyle w:val="Zkladntextodsazen3"/>
        <w:ind w:left="1134" w:right="5"/>
        <w:rPr>
          <w:rFonts w:cs="Arial"/>
          <w:i/>
          <w:iCs/>
          <w:sz w:val="20"/>
          <w:szCs w:val="20"/>
        </w:rPr>
      </w:pPr>
    </w:p>
    <w:p w14:paraId="158A2AF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Únikové požární schodiště na severní straně je ohraničeno nosnou železobetonovou stěnou. </w:t>
      </w:r>
    </w:p>
    <w:p w14:paraId="709EFE4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Nosná konstrukce objektu, konstrukce schodiště, opláštění a zastřešení je ocelová.</w:t>
      </w:r>
    </w:p>
    <w:p w14:paraId="1E8EAF22" w14:textId="77777777" w:rsidR="000A00EA" w:rsidRPr="000B57A3" w:rsidRDefault="000A00EA" w:rsidP="31B0B1C8">
      <w:pPr>
        <w:pStyle w:val="Zkladntextodsazen3"/>
        <w:ind w:left="1134" w:right="5"/>
        <w:rPr>
          <w:rFonts w:cs="Arial"/>
          <w:i/>
          <w:iCs/>
          <w:sz w:val="20"/>
          <w:szCs w:val="20"/>
        </w:rPr>
      </w:pPr>
    </w:p>
    <w:p w14:paraId="62E1793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Stropní konstrukce nad 1. PP železobetonová, ve všech ostatních podlažích je tvořena nosnými ocelovými prvky, na kterých je položen trapézový plech, do jehož spodních vln je vložena výztuž a následně je konstrukce zalita betonem s uložením svařované sítě v horním líci.</w:t>
      </w:r>
    </w:p>
    <w:p w14:paraId="7EF38F2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Nosná konstrukce střešního pláště je shodná s konstrukcí v nižších podlažích /OK se zalitím vln/. </w:t>
      </w:r>
    </w:p>
    <w:p w14:paraId="60C81ED7" w14:textId="77777777" w:rsidR="000A00EA" w:rsidRPr="000B57A3" w:rsidRDefault="000A00EA" w:rsidP="31B0B1C8">
      <w:pPr>
        <w:pStyle w:val="Zkladntextodsazen3"/>
        <w:ind w:left="1134" w:right="5"/>
        <w:rPr>
          <w:rFonts w:cs="Arial"/>
          <w:i/>
          <w:iCs/>
          <w:sz w:val="20"/>
          <w:szCs w:val="20"/>
        </w:rPr>
      </w:pPr>
    </w:p>
    <w:p w14:paraId="7853FD30" w14:textId="77777777" w:rsidR="000A00EA" w:rsidRPr="000B57A3" w:rsidRDefault="31B0B1C8" w:rsidP="31B0B1C8">
      <w:pPr>
        <w:pStyle w:val="Zkladntextodsazen3"/>
        <w:ind w:left="1134" w:right="5"/>
        <w:rPr>
          <w:rFonts w:cs="Arial"/>
          <w:i/>
          <w:iCs/>
          <w:color w:val="FF0000"/>
          <w:sz w:val="20"/>
          <w:szCs w:val="20"/>
        </w:rPr>
      </w:pPr>
      <w:r w:rsidRPr="31B0B1C8">
        <w:rPr>
          <w:rFonts w:cs="Arial"/>
          <w:i/>
          <w:iCs/>
          <w:sz w:val="20"/>
          <w:szCs w:val="20"/>
        </w:rPr>
        <w:t xml:space="preserve">Výtahová šachta je zděná s výztužnými svislými a vodorovnými ocelovými prvky, zdivo je provedeno v </w:t>
      </w:r>
      <w:proofErr w:type="spellStart"/>
      <w:r w:rsidRPr="31B0B1C8">
        <w:rPr>
          <w:rFonts w:cs="Arial"/>
          <w:i/>
          <w:iCs/>
          <w:sz w:val="20"/>
          <w:szCs w:val="20"/>
        </w:rPr>
        <w:t>tl</w:t>
      </w:r>
      <w:proofErr w:type="spellEnd"/>
      <w:r w:rsidRPr="31B0B1C8">
        <w:rPr>
          <w:rFonts w:cs="Arial"/>
          <w:i/>
          <w:iCs/>
          <w:sz w:val="20"/>
          <w:szCs w:val="20"/>
        </w:rPr>
        <w:t>. 300 mm z cihel P10 na maltu MC 10. Konstrukce šachty je od 1. NP zpevněna výše zmíněnými prvky ocelové konstrukce, k níž se provede kotvení vodítek klece.</w:t>
      </w:r>
    </w:p>
    <w:p w14:paraId="4925078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c</w:t>
      </w:r>
      <w:proofErr w:type="gramStart"/>
      <w:r w:rsidRPr="31B0B1C8">
        <w:rPr>
          <w:rFonts w:cs="Arial"/>
          <w:i/>
          <w:iCs/>
          <w:sz w:val="20"/>
          <w:szCs w:val="20"/>
        </w:rPr>
        <w:t>/  obvodový</w:t>
      </w:r>
      <w:proofErr w:type="gramEnd"/>
      <w:r w:rsidRPr="31B0B1C8">
        <w:rPr>
          <w:rFonts w:cs="Arial"/>
          <w:i/>
          <w:iCs/>
          <w:sz w:val="20"/>
          <w:szCs w:val="20"/>
        </w:rPr>
        <w:t xml:space="preserve"> plášť</w:t>
      </w:r>
    </w:p>
    <w:p w14:paraId="2C9ED83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Obvodový plášť objektu je proveden montovaný prosklený hliníkový.</w:t>
      </w:r>
    </w:p>
    <w:p w14:paraId="64DA118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lastRenderedPageBreak/>
        <w:t xml:space="preserve">Tento plášť je osazen na východní a západní fasádě objektu, mimo krajní úseky, za nimiž je provedeno hygienické zařízení. Tyto části a štítové stěny jsou vyzděny zdivem z cihelných bloků </w:t>
      </w:r>
      <w:proofErr w:type="spellStart"/>
      <w:r w:rsidRPr="31B0B1C8">
        <w:rPr>
          <w:rFonts w:cs="Arial"/>
          <w:i/>
          <w:iCs/>
          <w:sz w:val="20"/>
          <w:szCs w:val="20"/>
        </w:rPr>
        <w:t>tl</w:t>
      </w:r>
      <w:proofErr w:type="spellEnd"/>
      <w:r w:rsidRPr="31B0B1C8">
        <w:rPr>
          <w:rFonts w:cs="Arial"/>
          <w:i/>
          <w:iCs/>
          <w:sz w:val="20"/>
          <w:szCs w:val="20"/>
        </w:rPr>
        <w:t xml:space="preserve">. 175 mm, z vnější strany opatřeny tepelnou izolací a keramickým obkladem na nosném hliníkovém roštu. Požární schodiště je opatřeno </w:t>
      </w:r>
      <w:proofErr w:type="spellStart"/>
      <w:r w:rsidRPr="31B0B1C8">
        <w:rPr>
          <w:rFonts w:cs="Arial"/>
          <w:i/>
          <w:iCs/>
          <w:sz w:val="20"/>
          <w:szCs w:val="20"/>
        </w:rPr>
        <w:t>opláštěním</w:t>
      </w:r>
      <w:proofErr w:type="spellEnd"/>
      <w:r w:rsidRPr="31B0B1C8">
        <w:rPr>
          <w:rFonts w:cs="Arial"/>
          <w:i/>
          <w:iCs/>
          <w:sz w:val="20"/>
          <w:szCs w:val="20"/>
        </w:rPr>
        <w:t xml:space="preserve"> </w:t>
      </w:r>
      <w:proofErr w:type="spellStart"/>
      <w:r w:rsidRPr="31B0B1C8">
        <w:rPr>
          <w:rFonts w:cs="Arial"/>
          <w:i/>
          <w:iCs/>
          <w:sz w:val="20"/>
          <w:szCs w:val="20"/>
        </w:rPr>
        <w:t>tahokovem</w:t>
      </w:r>
      <w:proofErr w:type="spellEnd"/>
      <w:r w:rsidRPr="31B0B1C8">
        <w:rPr>
          <w:rFonts w:cs="Arial"/>
          <w:i/>
          <w:iCs/>
          <w:sz w:val="20"/>
          <w:szCs w:val="20"/>
        </w:rPr>
        <w:t>.</w:t>
      </w:r>
    </w:p>
    <w:p w14:paraId="1CDEFD1A" w14:textId="77777777" w:rsidR="000A00EA" w:rsidRPr="000B57A3" w:rsidRDefault="000A00EA" w:rsidP="31B0B1C8">
      <w:pPr>
        <w:pStyle w:val="Zkladntextodsazen3"/>
        <w:ind w:left="1134" w:right="5"/>
        <w:rPr>
          <w:rFonts w:cs="Arial"/>
          <w:i/>
          <w:iCs/>
          <w:sz w:val="20"/>
          <w:szCs w:val="20"/>
        </w:rPr>
      </w:pPr>
    </w:p>
    <w:p w14:paraId="31A0837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d</w:t>
      </w:r>
      <w:proofErr w:type="gramStart"/>
      <w:r w:rsidRPr="31B0B1C8">
        <w:rPr>
          <w:rFonts w:cs="Arial"/>
          <w:i/>
          <w:iCs/>
          <w:sz w:val="20"/>
          <w:szCs w:val="20"/>
        </w:rPr>
        <w:t>/  podlahové</w:t>
      </w:r>
      <w:proofErr w:type="gramEnd"/>
      <w:r w:rsidRPr="31B0B1C8">
        <w:rPr>
          <w:rFonts w:cs="Arial"/>
          <w:i/>
          <w:iCs/>
          <w:sz w:val="20"/>
          <w:szCs w:val="20"/>
        </w:rPr>
        <w:t xml:space="preserve"> konstrukce, hydroizolace, tepelné izolace, schodiště</w:t>
      </w:r>
    </w:p>
    <w:p w14:paraId="75E169B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Podlahová konstrukce 1. podzemního podlaží je tvořena nosnou železobetonovou deskou, pod kterou je provedena hydroizolace z PVC fólie vč. oboustranné ochranné vrstvy. Hydroizolace je uvažována jak proti zemní vlhkosti, tak proti radonu. Hydroizolační fólie je položena na podkladní betonovou mazaninu, pod kterou je provedena tepelněizolační vrstva z polystyrénu, položená na stabilizovaný povrch. Nášlapné vrstvy podlah jsou tvořeny dle účelu využití keramickou dlažbou, chemicky odolnou stěrkou, povlakovou krytinou a v části garáží, přináležejících k objektu, průmyslovou podlahou.</w:t>
      </w:r>
    </w:p>
    <w:p w14:paraId="63A07AD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místnosti rozvodny slaboproudu je navržena zdvojená podlaha.</w:t>
      </w:r>
    </w:p>
    <w:p w14:paraId="1E96B99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jednotlivých podlažích je skladba vlastní podlahy nad nosnou konstrukcí 80 mm. Ta zahrnuje nášlapnou vrstvu / ker. dlažba, povlaková krytina, chemicky odolná stěrka /, dále vyztužený cementový potěr a izolace pro kročejový útlum. V 1. PP je jako nášlapná vrstva provedena podlahová stěrka s povrchovou úpravou ker. dlažba, PVC.</w:t>
      </w:r>
    </w:p>
    <w:p w14:paraId="175BBED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 chladírnách je konstrukce podlahy, stěn i stropu z izolačních panelů </w:t>
      </w:r>
      <w:proofErr w:type="spellStart"/>
      <w:r w:rsidRPr="31B0B1C8">
        <w:rPr>
          <w:rFonts w:cs="Arial"/>
          <w:i/>
          <w:iCs/>
          <w:sz w:val="20"/>
          <w:szCs w:val="20"/>
        </w:rPr>
        <w:t>tl</w:t>
      </w:r>
      <w:proofErr w:type="spellEnd"/>
      <w:r w:rsidRPr="31B0B1C8">
        <w:rPr>
          <w:rFonts w:cs="Arial"/>
          <w:i/>
          <w:iCs/>
          <w:sz w:val="20"/>
          <w:szCs w:val="20"/>
        </w:rPr>
        <w:t>. 75 / 125 / mm.</w:t>
      </w:r>
    </w:p>
    <w:p w14:paraId="35B5DD4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Ocelové schodiště je opatřeno nášlapnou vrstvou z povlakové krytiny do lepidla na vyrovnávací cementový potěr.</w:t>
      </w:r>
    </w:p>
    <w:p w14:paraId="1CF7DBF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Výstupní schodiště z prostoru podzemního technického prostoru na rampu před výtahovou šachtou 1. pp objektu / - 3, 800 / je provedeno železobetonové.</w:t>
      </w:r>
    </w:p>
    <w:p w14:paraId="6BBD87E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Venkovní únikové schodiště na severní štítové stěně / z úrovně 1. NP na úroveň zpevněné plochy - 3,100 </w:t>
      </w:r>
      <w:proofErr w:type="gramStart"/>
      <w:r w:rsidRPr="31B0B1C8">
        <w:rPr>
          <w:rFonts w:cs="Arial"/>
          <w:i/>
          <w:iCs/>
          <w:sz w:val="20"/>
          <w:szCs w:val="20"/>
        </w:rPr>
        <w:t>/  je</w:t>
      </w:r>
      <w:proofErr w:type="gramEnd"/>
      <w:r w:rsidRPr="31B0B1C8">
        <w:rPr>
          <w:rFonts w:cs="Arial"/>
          <w:i/>
          <w:iCs/>
          <w:sz w:val="20"/>
          <w:szCs w:val="20"/>
        </w:rPr>
        <w:t xml:space="preserve"> provedeno ocelové žárově pozinkované na betonových základových blocích z prostého betonu.</w:t>
      </w:r>
    </w:p>
    <w:p w14:paraId="6112F96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Výškové přechody a návaznosti konstrukcí jsou tepelně izolovány.</w:t>
      </w:r>
    </w:p>
    <w:p w14:paraId="2FF72B5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Tepelná izolace </w:t>
      </w:r>
      <w:proofErr w:type="spellStart"/>
      <w:r w:rsidRPr="31B0B1C8">
        <w:rPr>
          <w:rFonts w:cs="Arial"/>
          <w:i/>
          <w:iCs/>
          <w:sz w:val="20"/>
          <w:szCs w:val="20"/>
        </w:rPr>
        <w:t>žb</w:t>
      </w:r>
      <w:proofErr w:type="spellEnd"/>
      <w:r w:rsidRPr="31B0B1C8">
        <w:rPr>
          <w:rFonts w:cs="Arial"/>
          <w:i/>
          <w:iCs/>
          <w:sz w:val="20"/>
          <w:szCs w:val="20"/>
        </w:rPr>
        <w:t xml:space="preserve"> stěn venkovního únikového schodiště pavilonu je z minerálních desek.</w:t>
      </w:r>
    </w:p>
    <w:p w14:paraId="3846FF5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Sloupy venkovního prostoru 1. NP a sloupy předsazené před obvodový plášť 1. NP jsou tepelně izolovány min. vlnou a opláštěny plechovými skruženými kazetami.</w:t>
      </w:r>
    </w:p>
    <w:p w14:paraId="16BEE98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Od úrovně – 3,100 je v celé délce severního štítu proveden na základové železobetonové konstrukci, z níž jsou vyvedeny ocelové sloupky, kamenný obklad </w:t>
      </w:r>
      <w:proofErr w:type="spellStart"/>
      <w:r w:rsidRPr="31B0B1C8">
        <w:rPr>
          <w:rFonts w:cs="Arial"/>
          <w:i/>
          <w:iCs/>
          <w:sz w:val="20"/>
          <w:szCs w:val="20"/>
        </w:rPr>
        <w:t>Gabion</w:t>
      </w:r>
      <w:proofErr w:type="spellEnd"/>
      <w:r w:rsidRPr="31B0B1C8">
        <w:rPr>
          <w:rFonts w:cs="Arial"/>
          <w:i/>
          <w:iCs/>
          <w:sz w:val="20"/>
          <w:szCs w:val="20"/>
        </w:rPr>
        <w:t xml:space="preserve"> </w:t>
      </w:r>
      <w:proofErr w:type="spellStart"/>
      <w:r w:rsidRPr="31B0B1C8">
        <w:rPr>
          <w:rFonts w:cs="Arial"/>
          <w:i/>
          <w:iCs/>
          <w:sz w:val="20"/>
          <w:szCs w:val="20"/>
        </w:rPr>
        <w:t>tl</w:t>
      </w:r>
      <w:proofErr w:type="spellEnd"/>
      <w:r w:rsidRPr="31B0B1C8">
        <w:rPr>
          <w:rFonts w:cs="Arial"/>
          <w:i/>
          <w:iCs/>
          <w:sz w:val="20"/>
          <w:szCs w:val="20"/>
        </w:rPr>
        <w:t xml:space="preserve">. 300 mm, ukončený v úrovni 1. NP. Ocelové sloupky </w:t>
      </w:r>
      <w:proofErr w:type="gramStart"/>
      <w:r w:rsidRPr="31B0B1C8">
        <w:rPr>
          <w:rFonts w:cs="Arial"/>
          <w:i/>
          <w:iCs/>
          <w:sz w:val="20"/>
          <w:szCs w:val="20"/>
        </w:rPr>
        <w:t>slouží</w:t>
      </w:r>
      <w:proofErr w:type="gramEnd"/>
      <w:r w:rsidRPr="31B0B1C8">
        <w:rPr>
          <w:rFonts w:cs="Arial"/>
          <w:i/>
          <w:iCs/>
          <w:sz w:val="20"/>
          <w:szCs w:val="20"/>
        </w:rPr>
        <w:t xml:space="preserve"> pro ukotvení drátěných sítí gabionové stěny.</w:t>
      </w:r>
    </w:p>
    <w:p w14:paraId="3510AA1E" w14:textId="77777777" w:rsidR="000A00EA" w:rsidRPr="000B57A3" w:rsidRDefault="000A00EA" w:rsidP="31B0B1C8">
      <w:pPr>
        <w:pStyle w:val="Zkladntextodsazen3"/>
        <w:ind w:left="1134" w:right="5"/>
        <w:rPr>
          <w:rFonts w:cs="Arial"/>
          <w:i/>
          <w:iCs/>
          <w:sz w:val="20"/>
          <w:szCs w:val="20"/>
        </w:rPr>
      </w:pPr>
    </w:p>
    <w:p w14:paraId="5B5B19D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e</w:t>
      </w:r>
      <w:proofErr w:type="gramStart"/>
      <w:r w:rsidRPr="31B0B1C8">
        <w:rPr>
          <w:rFonts w:cs="Arial"/>
          <w:i/>
          <w:iCs/>
          <w:sz w:val="20"/>
          <w:szCs w:val="20"/>
        </w:rPr>
        <w:t>/  střešní</w:t>
      </w:r>
      <w:proofErr w:type="gramEnd"/>
      <w:r w:rsidRPr="31B0B1C8">
        <w:rPr>
          <w:rFonts w:cs="Arial"/>
          <w:i/>
          <w:iCs/>
          <w:sz w:val="20"/>
          <w:szCs w:val="20"/>
        </w:rPr>
        <w:t xml:space="preserve"> konstrukce</w:t>
      </w:r>
    </w:p>
    <w:p w14:paraId="50FB17E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Nosná konstrukce střešního pláště je ocelová. Na ní jsou uloženy trapézové plechy a vlastní vrstvy skladby. Ty se v podstatě </w:t>
      </w:r>
      <w:proofErr w:type="gramStart"/>
      <w:r w:rsidRPr="31B0B1C8">
        <w:rPr>
          <w:rFonts w:cs="Arial"/>
          <w:i/>
          <w:iCs/>
          <w:sz w:val="20"/>
          <w:szCs w:val="20"/>
        </w:rPr>
        <w:t>liší</w:t>
      </w:r>
      <w:proofErr w:type="gramEnd"/>
      <w:r w:rsidRPr="31B0B1C8">
        <w:rPr>
          <w:rFonts w:cs="Arial"/>
          <w:i/>
          <w:iCs/>
          <w:sz w:val="20"/>
          <w:szCs w:val="20"/>
        </w:rPr>
        <w:t xml:space="preserve"> nášlapnou vrstvou, danou potřebou využití.</w:t>
      </w:r>
    </w:p>
    <w:p w14:paraId="4BD01D9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Na nosné konstrukce zastropení je položena parotěsná zábrana, tepelněizolační vrstva skládající se ze dvou tepelně izolačních střešních desek ze stabilizovaného polystyrénu </w:t>
      </w:r>
      <w:proofErr w:type="gramStart"/>
      <w:r w:rsidRPr="31B0B1C8">
        <w:rPr>
          <w:rFonts w:cs="Arial"/>
          <w:i/>
          <w:iCs/>
          <w:sz w:val="20"/>
          <w:szCs w:val="20"/>
        </w:rPr>
        <w:t>a  vrchní</w:t>
      </w:r>
      <w:proofErr w:type="gramEnd"/>
      <w:r w:rsidRPr="31B0B1C8">
        <w:rPr>
          <w:rFonts w:cs="Arial"/>
          <w:i/>
          <w:iCs/>
          <w:sz w:val="20"/>
          <w:szCs w:val="20"/>
        </w:rPr>
        <w:t xml:space="preserve"> hydroizolační pás z PVC fólie položený na separační textilii. Následuje vrstva ochranné textilie a nášlapná vrstva je tvořena vrstvou kačírku.</w:t>
      </w:r>
    </w:p>
    <w:p w14:paraId="0A0BA6DD" w14:textId="77777777" w:rsidR="000A00EA" w:rsidRPr="000B57A3" w:rsidRDefault="000A00EA" w:rsidP="31B0B1C8">
      <w:pPr>
        <w:pStyle w:val="Zkladntextodsazen3"/>
        <w:ind w:left="1134" w:right="5"/>
        <w:rPr>
          <w:rFonts w:cs="Arial"/>
          <w:i/>
          <w:iCs/>
          <w:sz w:val="20"/>
          <w:szCs w:val="20"/>
        </w:rPr>
      </w:pPr>
    </w:p>
    <w:p w14:paraId="7C0D159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Konstrukce na úrovni terénu –0,020 / Venkovní prostor / se skládá z nosné </w:t>
      </w:r>
      <w:proofErr w:type="spellStart"/>
      <w:r w:rsidRPr="31B0B1C8">
        <w:rPr>
          <w:rFonts w:cs="Arial"/>
          <w:i/>
          <w:iCs/>
          <w:sz w:val="20"/>
          <w:szCs w:val="20"/>
        </w:rPr>
        <w:t>žb</w:t>
      </w:r>
      <w:proofErr w:type="spellEnd"/>
      <w:r w:rsidRPr="31B0B1C8">
        <w:rPr>
          <w:rFonts w:cs="Arial"/>
          <w:i/>
          <w:iCs/>
          <w:sz w:val="20"/>
          <w:szCs w:val="20"/>
        </w:rPr>
        <w:t xml:space="preserve">. konstrukce s </w:t>
      </w:r>
      <w:proofErr w:type="spellStart"/>
      <w:r w:rsidRPr="31B0B1C8">
        <w:rPr>
          <w:rFonts w:cs="Arial"/>
          <w:i/>
          <w:iCs/>
          <w:sz w:val="20"/>
          <w:szCs w:val="20"/>
        </w:rPr>
        <w:t>nabetonováním</w:t>
      </w:r>
      <w:proofErr w:type="spellEnd"/>
      <w:r w:rsidRPr="31B0B1C8">
        <w:rPr>
          <w:rFonts w:cs="Arial"/>
          <w:i/>
          <w:iCs/>
          <w:sz w:val="20"/>
          <w:szCs w:val="20"/>
        </w:rPr>
        <w:t xml:space="preserve"> cementového potěru ve spádu. Na něm je proveden hydroizolační pás z PVC fólie. Následuje tepelná polystyrénová izolace, filtrační textilie, </w:t>
      </w:r>
      <w:proofErr w:type="gramStart"/>
      <w:r w:rsidRPr="31B0B1C8">
        <w:rPr>
          <w:rFonts w:cs="Arial"/>
          <w:i/>
          <w:iCs/>
          <w:sz w:val="20"/>
          <w:szCs w:val="20"/>
        </w:rPr>
        <w:t>štěrkopísek  s</w:t>
      </w:r>
      <w:proofErr w:type="gramEnd"/>
      <w:r w:rsidRPr="31B0B1C8">
        <w:rPr>
          <w:rFonts w:cs="Arial"/>
          <w:i/>
          <w:iCs/>
          <w:sz w:val="20"/>
          <w:szCs w:val="20"/>
        </w:rPr>
        <w:t xml:space="preserve"> nášlapnou vrstvou z betonových velkoformátových dlaždic.</w:t>
      </w:r>
    </w:p>
    <w:p w14:paraId="1D015F1A" w14:textId="77777777" w:rsidR="000A00EA" w:rsidRPr="000B57A3" w:rsidRDefault="000A00EA" w:rsidP="31B0B1C8">
      <w:pPr>
        <w:pStyle w:val="Zkladntextodsazen3"/>
        <w:ind w:left="1134" w:right="5"/>
        <w:rPr>
          <w:rFonts w:cs="Arial"/>
          <w:i/>
          <w:iCs/>
          <w:sz w:val="20"/>
          <w:szCs w:val="20"/>
        </w:rPr>
      </w:pPr>
    </w:p>
    <w:p w14:paraId="58AA32F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Vzduchotechnické potrubí, prostupující střešní konstrukcí je do úrovně cca 500 mm nad úroveň střešního pláště opatřeno tepelnou izolací z min. plsti </w:t>
      </w:r>
      <w:proofErr w:type="spellStart"/>
      <w:r w:rsidRPr="31B0B1C8">
        <w:rPr>
          <w:rFonts w:cs="Arial"/>
          <w:i/>
          <w:iCs/>
          <w:sz w:val="20"/>
          <w:szCs w:val="20"/>
        </w:rPr>
        <w:t>tl</w:t>
      </w:r>
      <w:proofErr w:type="spellEnd"/>
      <w:r w:rsidRPr="31B0B1C8">
        <w:rPr>
          <w:rFonts w:cs="Arial"/>
          <w:i/>
          <w:iCs/>
          <w:sz w:val="20"/>
          <w:szCs w:val="20"/>
        </w:rPr>
        <w:t xml:space="preserve">. 100 mm a obaleno hliníkovou fólií. </w:t>
      </w:r>
    </w:p>
    <w:p w14:paraId="1473569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lastRenderedPageBreak/>
        <w:t>Vzduchotechnické ventilátory jsou osazeny na betonovém základku, provedeném na střešní konstrukci.</w:t>
      </w:r>
    </w:p>
    <w:p w14:paraId="27CD1B7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Vzduchotechnické jednotky jsou osazeny na nosné ocelové konstrukci nad střešní rovinou.</w:t>
      </w:r>
    </w:p>
    <w:p w14:paraId="02A4A5A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Nohy nosných roštů jsou izolovány a </w:t>
      </w:r>
      <w:proofErr w:type="spellStart"/>
      <w:r w:rsidRPr="31B0B1C8">
        <w:rPr>
          <w:rFonts w:cs="Arial"/>
          <w:i/>
          <w:iCs/>
          <w:sz w:val="20"/>
          <w:szCs w:val="20"/>
        </w:rPr>
        <w:t>manžetovány</w:t>
      </w:r>
      <w:proofErr w:type="spellEnd"/>
      <w:r w:rsidRPr="31B0B1C8">
        <w:rPr>
          <w:rFonts w:cs="Arial"/>
          <w:i/>
          <w:iCs/>
          <w:sz w:val="20"/>
          <w:szCs w:val="20"/>
        </w:rPr>
        <w:t>.</w:t>
      </w:r>
    </w:p>
    <w:p w14:paraId="01742C06" w14:textId="77777777" w:rsidR="000A00EA" w:rsidRPr="000B57A3" w:rsidRDefault="000A00EA" w:rsidP="31B0B1C8">
      <w:pPr>
        <w:pStyle w:val="Zkladntextodsazen3"/>
        <w:ind w:left="1134" w:right="5"/>
        <w:rPr>
          <w:rFonts w:cs="Arial"/>
          <w:i/>
          <w:iCs/>
          <w:color w:val="FF0000"/>
          <w:sz w:val="20"/>
          <w:szCs w:val="20"/>
        </w:rPr>
      </w:pPr>
    </w:p>
    <w:p w14:paraId="60C99DA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f</w:t>
      </w:r>
      <w:proofErr w:type="gramStart"/>
      <w:r w:rsidRPr="31B0B1C8">
        <w:rPr>
          <w:rFonts w:cs="Arial"/>
          <w:i/>
          <w:iCs/>
          <w:sz w:val="20"/>
          <w:szCs w:val="20"/>
        </w:rPr>
        <w:t>/  vnitřní</w:t>
      </w:r>
      <w:proofErr w:type="gramEnd"/>
      <w:r w:rsidRPr="31B0B1C8">
        <w:rPr>
          <w:rFonts w:cs="Arial"/>
          <w:i/>
          <w:iCs/>
          <w:sz w:val="20"/>
          <w:szCs w:val="20"/>
        </w:rPr>
        <w:t xml:space="preserve"> dělicí konstrukce</w:t>
      </w:r>
    </w:p>
    <w:p w14:paraId="31B2C8DD" w14:textId="77777777" w:rsidR="000A00EA" w:rsidRPr="000B57A3" w:rsidRDefault="000A00EA" w:rsidP="31B0B1C8">
      <w:pPr>
        <w:pStyle w:val="Zkladntextodsazen3"/>
        <w:ind w:left="1134" w:right="5"/>
        <w:rPr>
          <w:rFonts w:cs="Arial"/>
          <w:i/>
          <w:iCs/>
          <w:sz w:val="20"/>
          <w:szCs w:val="20"/>
        </w:rPr>
      </w:pPr>
    </w:p>
    <w:p w14:paraId="32D096E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1. PP:</w:t>
      </w:r>
    </w:p>
    <w:p w14:paraId="073A2D3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 podzemním podlaží jsou zděné dělicí konstrukce z keramických cihelných bloků v </w:t>
      </w:r>
      <w:proofErr w:type="spellStart"/>
      <w:r w:rsidRPr="31B0B1C8">
        <w:rPr>
          <w:rFonts w:cs="Arial"/>
          <w:i/>
          <w:iCs/>
          <w:sz w:val="20"/>
          <w:szCs w:val="20"/>
        </w:rPr>
        <w:t>tl</w:t>
      </w:r>
      <w:proofErr w:type="spellEnd"/>
      <w:r w:rsidRPr="31B0B1C8">
        <w:rPr>
          <w:rFonts w:cs="Arial"/>
          <w:i/>
          <w:iCs/>
          <w:sz w:val="20"/>
          <w:szCs w:val="20"/>
        </w:rPr>
        <w:t>. 250 a 300 mm na maltu MVC 2,5.</w:t>
      </w:r>
    </w:p>
    <w:p w14:paraId="5DE5057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Jsou provedeny podle druhu a charakteru daných místností. Stěna mezi chodbou a jednotlivými místnostmi je provedena z plných cihel. Mezi jednotlivými místnostmi budou vyzděny příčky z plynosilikátových bloků. Příčky v hygienických zařízeních budou vyzděny v </w:t>
      </w:r>
      <w:proofErr w:type="spellStart"/>
      <w:r w:rsidRPr="31B0B1C8">
        <w:rPr>
          <w:rFonts w:cs="Arial"/>
          <w:i/>
          <w:iCs/>
          <w:sz w:val="20"/>
          <w:szCs w:val="20"/>
        </w:rPr>
        <w:t>tl</w:t>
      </w:r>
      <w:proofErr w:type="spellEnd"/>
      <w:r w:rsidRPr="31B0B1C8">
        <w:rPr>
          <w:rFonts w:cs="Arial"/>
          <w:i/>
          <w:iCs/>
          <w:sz w:val="20"/>
          <w:szCs w:val="20"/>
        </w:rPr>
        <w:t>. 100 mm z plynosilikátových příčkovek.</w:t>
      </w:r>
    </w:p>
    <w:p w14:paraId="360ED34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Příčky </w:t>
      </w:r>
      <w:proofErr w:type="spellStart"/>
      <w:r w:rsidRPr="31B0B1C8">
        <w:rPr>
          <w:rFonts w:cs="Arial"/>
          <w:i/>
          <w:iCs/>
          <w:sz w:val="20"/>
          <w:szCs w:val="20"/>
        </w:rPr>
        <w:t>tl</w:t>
      </w:r>
      <w:proofErr w:type="spellEnd"/>
      <w:r w:rsidRPr="31B0B1C8">
        <w:rPr>
          <w:rFonts w:cs="Arial"/>
          <w:i/>
          <w:iCs/>
          <w:sz w:val="20"/>
          <w:szCs w:val="20"/>
        </w:rPr>
        <w:t>. 100 a 150 mm musí být v hlavě zajištěny proti vodorovnému posunu, ve svislém směru musí být vůči stropu vypěněny, aby nedošlo k zatížení od deformací stropu.</w:t>
      </w:r>
    </w:p>
    <w:p w14:paraId="71CC6E6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Stěny </w:t>
      </w:r>
      <w:proofErr w:type="spellStart"/>
      <w:r w:rsidRPr="31B0B1C8">
        <w:rPr>
          <w:rFonts w:cs="Arial"/>
          <w:i/>
          <w:iCs/>
          <w:sz w:val="20"/>
          <w:szCs w:val="20"/>
        </w:rPr>
        <w:t>tl</w:t>
      </w:r>
      <w:proofErr w:type="spellEnd"/>
      <w:r w:rsidRPr="31B0B1C8">
        <w:rPr>
          <w:rFonts w:cs="Arial"/>
          <w:i/>
          <w:iCs/>
          <w:sz w:val="20"/>
          <w:szCs w:val="20"/>
        </w:rPr>
        <w:t xml:space="preserve">. 300 mm budou vyzděny "na </w:t>
      </w:r>
      <w:proofErr w:type="spellStart"/>
      <w:r w:rsidRPr="31B0B1C8">
        <w:rPr>
          <w:rFonts w:cs="Arial"/>
          <w:i/>
          <w:iCs/>
          <w:sz w:val="20"/>
          <w:szCs w:val="20"/>
        </w:rPr>
        <w:t>tvrdo</w:t>
      </w:r>
      <w:proofErr w:type="spellEnd"/>
      <w:r w:rsidRPr="31B0B1C8">
        <w:rPr>
          <w:rFonts w:cs="Arial"/>
          <w:i/>
          <w:iCs/>
          <w:sz w:val="20"/>
          <w:szCs w:val="20"/>
        </w:rPr>
        <w:t>" ke stropu.</w:t>
      </w:r>
    </w:p>
    <w:p w14:paraId="4AB58D23" w14:textId="77777777" w:rsidR="000A00EA" w:rsidRPr="000B57A3" w:rsidRDefault="000A00EA" w:rsidP="31B0B1C8">
      <w:pPr>
        <w:pStyle w:val="Zkladntextodsazen3"/>
        <w:ind w:left="1134" w:right="5"/>
        <w:rPr>
          <w:rFonts w:cs="Arial"/>
          <w:i/>
          <w:iCs/>
          <w:sz w:val="20"/>
          <w:szCs w:val="20"/>
        </w:rPr>
      </w:pPr>
    </w:p>
    <w:p w14:paraId="31F4587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Kotvení příček k </w:t>
      </w:r>
      <w:proofErr w:type="spellStart"/>
      <w:r w:rsidRPr="31B0B1C8">
        <w:rPr>
          <w:rFonts w:cs="Arial"/>
          <w:i/>
          <w:iCs/>
          <w:sz w:val="20"/>
          <w:szCs w:val="20"/>
        </w:rPr>
        <w:t>žb</w:t>
      </w:r>
      <w:proofErr w:type="spellEnd"/>
      <w:r w:rsidRPr="31B0B1C8">
        <w:rPr>
          <w:rFonts w:cs="Arial"/>
          <w:i/>
          <w:iCs/>
          <w:sz w:val="20"/>
          <w:szCs w:val="20"/>
        </w:rPr>
        <w:t xml:space="preserve"> konstrukcím 1.PP (stěny, sloupy) bude provedeno nastřelením kotevního pásku 40/1</w:t>
      </w:r>
      <w:proofErr w:type="gramStart"/>
      <w:r w:rsidRPr="31B0B1C8">
        <w:rPr>
          <w:rFonts w:cs="Arial"/>
          <w:i/>
          <w:iCs/>
          <w:sz w:val="20"/>
          <w:szCs w:val="20"/>
        </w:rPr>
        <w:t>mm ,</w:t>
      </w:r>
      <w:proofErr w:type="gramEnd"/>
      <w:r w:rsidRPr="31B0B1C8">
        <w:rPr>
          <w:rFonts w:cs="Arial"/>
          <w:i/>
          <w:iCs/>
          <w:sz w:val="20"/>
          <w:szCs w:val="20"/>
        </w:rPr>
        <w:t xml:space="preserve"> dl.min.300 mm (ve spáře min.250 mm) do každé 2 spáry příček tl.115 mm (ker. tvárnice nebo plynosilikátové tvárnice)a do každé 4 spáry příček tl.150 mm (plné cihly </w:t>
      </w:r>
      <w:proofErr w:type="spellStart"/>
      <w:r w:rsidRPr="31B0B1C8">
        <w:rPr>
          <w:rFonts w:cs="Arial"/>
          <w:i/>
          <w:iCs/>
          <w:sz w:val="20"/>
          <w:szCs w:val="20"/>
        </w:rPr>
        <w:t>norm</w:t>
      </w:r>
      <w:proofErr w:type="spellEnd"/>
      <w:r w:rsidRPr="31B0B1C8">
        <w:rPr>
          <w:rFonts w:cs="Arial"/>
          <w:i/>
          <w:iCs/>
          <w:sz w:val="20"/>
          <w:szCs w:val="20"/>
        </w:rPr>
        <w:t>. formátu).</w:t>
      </w:r>
    </w:p>
    <w:p w14:paraId="05F1FA5D" w14:textId="77777777" w:rsidR="000A00EA" w:rsidRPr="000B57A3" w:rsidRDefault="000A00EA" w:rsidP="31B0B1C8">
      <w:pPr>
        <w:pStyle w:val="Zkladntextodsazen3"/>
        <w:ind w:left="1134" w:right="5"/>
        <w:rPr>
          <w:rFonts w:cs="Arial"/>
          <w:i/>
          <w:iCs/>
          <w:sz w:val="20"/>
          <w:szCs w:val="20"/>
        </w:rPr>
      </w:pPr>
    </w:p>
    <w:p w14:paraId="2F1E794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Vyztužení příček: v1 PP</w:t>
      </w:r>
    </w:p>
    <w:p w14:paraId="3F20960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Ve výkresové části 1.PP jsou vybrané příčky vyztuženy tak, aby v budoucnosti mohly nést zátěž 150 kg/</w:t>
      </w:r>
      <w:proofErr w:type="spellStart"/>
      <w:r w:rsidRPr="31B0B1C8">
        <w:rPr>
          <w:rFonts w:cs="Arial"/>
          <w:i/>
          <w:iCs/>
          <w:sz w:val="20"/>
          <w:szCs w:val="20"/>
        </w:rPr>
        <w:t>bm</w:t>
      </w:r>
      <w:proofErr w:type="spellEnd"/>
      <w:r w:rsidRPr="31B0B1C8">
        <w:rPr>
          <w:rFonts w:cs="Arial"/>
          <w:i/>
          <w:iCs/>
          <w:sz w:val="20"/>
          <w:szCs w:val="20"/>
        </w:rPr>
        <w:t xml:space="preserve"> zavěšenou na ně:</w:t>
      </w:r>
    </w:p>
    <w:p w14:paraId="60286B9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Tyto únosné příčky jsou odlišně označeny a jedná se o tyto místnosti:</w:t>
      </w:r>
    </w:p>
    <w:p w14:paraId="09B3C8D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1 PP: 1S18/1S15; 1S32/1S33 a 1S33/1S36(chodba)</w:t>
      </w:r>
    </w:p>
    <w:p w14:paraId="512D6D5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Příčky jsou provedeny: cihly plné na maltu MC 5,0, omítky z obou stran budou cementové s rabicovým pletivem (pruty průměr 1,0 mm po 20 mm). Stěnu i s omítkou zatáhnout do profilu na stropu, který brání vodorovnému posunu.</w:t>
      </w:r>
    </w:p>
    <w:p w14:paraId="56C7D4FB" w14:textId="77777777" w:rsidR="000A00EA" w:rsidRPr="000B57A3" w:rsidRDefault="000A00EA" w:rsidP="31B0B1C8">
      <w:pPr>
        <w:pStyle w:val="Zkladntextodsazen3"/>
        <w:ind w:left="1134" w:right="5"/>
        <w:rPr>
          <w:rFonts w:cs="Arial"/>
          <w:i/>
          <w:iCs/>
          <w:sz w:val="20"/>
          <w:szCs w:val="20"/>
        </w:rPr>
      </w:pPr>
    </w:p>
    <w:p w14:paraId="4B42742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1.NP - 3. NP</w:t>
      </w:r>
    </w:p>
    <w:p w14:paraId="4F6DF2C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jsou navrženy sádrokartonové příčky a budou řešeny následujícím způsobem:</w:t>
      </w:r>
    </w:p>
    <w:p w14:paraId="480684A5" w14:textId="77777777" w:rsidR="000A00EA" w:rsidRPr="000B57A3" w:rsidRDefault="000A00EA" w:rsidP="31B0B1C8">
      <w:pPr>
        <w:pStyle w:val="Zkladntextodsazen3"/>
        <w:ind w:left="1134" w:right="5"/>
        <w:rPr>
          <w:rFonts w:cs="Arial"/>
          <w:i/>
          <w:iCs/>
          <w:sz w:val="20"/>
          <w:szCs w:val="20"/>
        </w:rPr>
      </w:pPr>
    </w:p>
    <w:p w14:paraId="3D1B801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Příčky v </w:t>
      </w:r>
      <w:proofErr w:type="spellStart"/>
      <w:r w:rsidRPr="31B0B1C8">
        <w:rPr>
          <w:rFonts w:cs="Arial"/>
          <w:i/>
          <w:iCs/>
          <w:sz w:val="20"/>
          <w:szCs w:val="20"/>
        </w:rPr>
        <w:t>tl</w:t>
      </w:r>
      <w:proofErr w:type="spellEnd"/>
      <w:r w:rsidRPr="31B0B1C8">
        <w:rPr>
          <w:rFonts w:cs="Arial"/>
          <w:i/>
          <w:iCs/>
          <w:sz w:val="20"/>
          <w:szCs w:val="20"/>
        </w:rPr>
        <w:t>. 150 mm tvořeny:</w:t>
      </w:r>
    </w:p>
    <w:p w14:paraId="630CC2A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sádrokartonovými příčkami dvojitě opláštěnými s min. rohoží tl.50 mm celk.tl.150 mm (2x12,5 mm+ 100 mm+2x12,5 mm), ve výšce 1800 mm (osově) bude vodorovně osazen ocelový CW 100 profil pro možnost kotvení a zavěšení těžších skříní (max.80 kg – rozměr skříně </w:t>
      </w:r>
      <w:proofErr w:type="spellStart"/>
      <w:r w:rsidRPr="31B0B1C8">
        <w:rPr>
          <w:rFonts w:cs="Arial"/>
          <w:i/>
          <w:iCs/>
          <w:sz w:val="20"/>
          <w:szCs w:val="20"/>
        </w:rPr>
        <w:t>hl.x</w:t>
      </w:r>
      <w:proofErr w:type="spellEnd"/>
      <w:r w:rsidRPr="31B0B1C8">
        <w:rPr>
          <w:rFonts w:cs="Arial"/>
          <w:i/>
          <w:iCs/>
          <w:sz w:val="20"/>
          <w:szCs w:val="20"/>
        </w:rPr>
        <w:t xml:space="preserve"> šířka 450/1000 mm, dva body upevnění)</w:t>
      </w:r>
    </w:p>
    <w:p w14:paraId="7B94362A" w14:textId="77777777" w:rsidR="000A00EA" w:rsidRPr="000B57A3" w:rsidRDefault="000A00EA" w:rsidP="31B0B1C8">
      <w:pPr>
        <w:pStyle w:val="Zkladntextodsazen3"/>
        <w:ind w:left="1134" w:right="5"/>
        <w:rPr>
          <w:rFonts w:cs="Arial"/>
          <w:i/>
          <w:iCs/>
          <w:sz w:val="20"/>
          <w:szCs w:val="20"/>
        </w:rPr>
      </w:pPr>
    </w:p>
    <w:p w14:paraId="7FEEDD9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Příčky v </w:t>
      </w:r>
      <w:proofErr w:type="spellStart"/>
      <w:r w:rsidRPr="31B0B1C8">
        <w:rPr>
          <w:rFonts w:cs="Arial"/>
          <w:i/>
          <w:iCs/>
          <w:sz w:val="20"/>
          <w:szCs w:val="20"/>
        </w:rPr>
        <w:t>tl</w:t>
      </w:r>
      <w:proofErr w:type="spellEnd"/>
      <w:r w:rsidRPr="31B0B1C8">
        <w:rPr>
          <w:rFonts w:cs="Arial"/>
          <w:i/>
          <w:iCs/>
          <w:sz w:val="20"/>
          <w:szCs w:val="20"/>
        </w:rPr>
        <w:t>. 100 a 125 mm provedeny:</w:t>
      </w:r>
    </w:p>
    <w:p w14:paraId="09B8FA0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sádrokartonovými příčkami jednoduše opláštěnými s min. rohoží tl.40 mm celk.tl.100mm (12,5mm + 75mm+12,5mm) a 125 mm (12,5mm+100mm+12,5 mm) Příčky s keramickým obkladem budou mít tužší (zhuštěnou) nosnou ocelovou konstrukci pro zabránění průhybu sádrokartonové desky (</w:t>
      </w:r>
      <w:proofErr w:type="gramStart"/>
      <w:r w:rsidRPr="31B0B1C8">
        <w:rPr>
          <w:rFonts w:cs="Arial"/>
          <w:i/>
          <w:iCs/>
          <w:sz w:val="20"/>
          <w:szCs w:val="20"/>
        </w:rPr>
        <w:t>lokální  zatížení</w:t>
      </w:r>
      <w:proofErr w:type="gramEnd"/>
      <w:r w:rsidRPr="31B0B1C8">
        <w:rPr>
          <w:rFonts w:cs="Arial"/>
          <w:i/>
          <w:iCs/>
          <w:sz w:val="20"/>
          <w:szCs w:val="20"/>
        </w:rPr>
        <w:t xml:space="preserve"> kolmé k </w:t>
      </w:r>
      <w:proofErr w:type="spellStart"/>
      <w:r w:rsidRPr="31B0B1C8">
        <w:rPr>
          <w:rFonts w:cs="Arial"/>
          <w:i/>
          <w:iCs/>
          <w:sz w:val="20"/>
          <w:szCs w:val="20"/>
        </w:rPr>
        <w:t>sádrokart</w:t>
      </w:r>
      <w:proofErr w:type="spellEnd"/>
      <w:r w:rsidRPr="31B0B1C8">
        <w:rPr>
          <w:rFonts w:cs="Arial"/>
          <w:i/>
          <w:iCs/>
          <w:sz w:val="20"/>
          <w:szCs w:val="20"/>
        </w:rPr>
        <w:t>. desce) a následnému odpadání obkladu.</w:t>
      </w:r>
    </w:p>
    <w:p w14:paraId="185D7DBF" w14:textId="77777777" w:rsidR="000A00EA" w:rsidRPr="000B57A3" w:rsidRDefault="000A00EA" w:rsidP="31B0B1C8">
      <w:pPr>
        <w:pStyle w:val="Zkladntextodsazen3"/>
        <w:ind w:left="1134" w:right="5"/>
        <w:rPr>
          <w:rFonts w:cs="Arial"/>
          <w:i/>
          <w:iCs/>
          <w:sz w:val="20"/>
          <w:szCs w:val="20"/>
        </w:rPr>
      </w:pPr>
    </w:p>
    <w:p w14:paraId="55ADC4A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Příčky tl.125 mm jsou ve výšce 1800 mm (osově) opatřeny vodorovně osazeným </w:t>
      </w:r>
      <w:proofErr w:type="gramStart"/>
      <w:r w:rsidRPr="31B0B1C8">
        <w:rPr>
          <w:rFonts w:cs="Arial"/>
          <w:i/>
          <w:iCs/>
          <w:sz w:val="20"/>
          <w:szCs w:val="20"/>
        </w:rPr>
        <w:t>ocelovým  CW</w:t>
      </w:r>
      <w:proofErr w:type="gramEnd"/>
      <w:r w:rsidRPr="31B0B1C8">
        <w:rPr>
          <w:rFonts w:cs="Arial"/>
          <w:i/>
          <w:iCs/>
          <w:sz w:val="20"/>
          <w:szCs w:val="20"/>
        </w:rPr>
        <w:t xml:space="preserve"> 100 profilem pro možnost kotvení a zavěšení těžších skříní (max.80 kg – rozměr skříně hl. x šířka 450/1000 mm, dva body upevnění).</w:t>
      </w:r>
    </w:p>
    <w:p w14:paraId="065D2FD4" w14:textId="77777777" w:rsidR="000A00EA" w:rsidRPr="000B57A3" w:rsidRDefault="000A00EA" w:rsidP="31B0B1C8">
      <w:pPr>
        <w:pStyle w:val="Zkladntextodsazen3"/>
        <w:ind w:left="1134" w:right="5"/>
        <w:rPr>
          <w:rFonts w:cs="Arial"/>
          <w:i/>
          <w:iCs/>
          <w:sz w:val="20"/>
          <w:szCs w:val="20"/>
        </w:rPr>
      </w:pPr>
    </w:p>
    <w:p w14:paraId="40009B9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Sádrokartonové příčky jsou opatřeny výztužnými profily i v místech, kde jsou na ně kotveny pojezdové profily posuvných dveří, opěrná madla v invalidních WC, zařizovací předměty – (instalační příčky), závěsné skřínky apod.</w:t>
      </w:r>
    </w:p>
    <w:p w14:paraId="725E36A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Zděné příčky z keramických tvarovek na maltu MVC 2,5 </w:t>
      </w:r>
      <w:proofErr w:type="spellStart"/>
      <w:r w:rsidRPr="31B0B1C8">
        <w:rPr>
          <w:rFonts w:cs="Arial"/>
          <w:i/>
          <w:iCs/>
          <w:sz w:val="20"/>
          <w:szCs w:val="20"/>
        </w:rPr>
        <w:t>tl</w:t>
      </w:r>
      <w:proofErr w:type="spellEnd"/>
      <w:r w:rsidRPr="31B0B1C8">
        <w:rPr>
          <w:rFonts w:cs="Arial"/>
          <w:i/>
          <w:iCs/>
          <w:sz w:val="20"/>
          <w:szCs w:val="20"/>
        </w:rPr>
        <w:t>. 175 mm jsou součástí obvodového pláště.</w:t>
      </w:r>
    </w:p>
    <w:p w14:paraId="2363074C" w14:textId="77777777" w:rsidR="000A00EA" w:rsidRPr="000B57A3" w:rsidRDefault="000A00EA" w:rsidP="31B0B1C8">
      <w:pPr>
        <w:pStyle w:val="Zkladntextodsazen3"/>
        <w:ind w:left="1134" w:right="5"/>
        <w:rPr>
          <w:rFonts w:cs="Arial"/>
          <w:i/>
          <w:iCs/>
          <w:sz w:val="20"/>
          <w:szCs w:val="20"/>
        </w:rPr>
      </w:pPr>
    </w:p>
    <w:p w14:paraId="291BC0A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Doplnění příček k oknům je provedeno na celou SV místnosti. Panel je navržen jako sádrokartonová příčka s výplní min. plstí a vloženým plechovým pásem mezi tep. izolaci a SDK desku. Plech bude vložen po obou stranách konstrukce jako protihluková zábrana.</w:t>
      </w:r>
    </w:p>
    <w:p w14:paraId="28BAC2E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Zúžení příček v návaznosti na obvodový plášť bude od parapetu, tj. v 1.NP 400 mm a 2. a 3. NP 450 mm.</w:t>
      </w:r>
    </w:p>
    <w:p w14:paraId="1FD3D18A" w14:textId="77777777" w:rsidR="000A00EA" w:rsidRPr="000B57A3" w:rsidRDefault="000A00EA" w:rsidP="31B0B1C8">
      <w:pPr>
        <w:pStyle w:val="Zkladntextodsazen3"/>
        <w:ind w:left="1134" w:right="5"/>
        <w:rPr>
          <w:rFonts w:cs="Arial"/>
          <w:i/>
          <w:iCs/>
          <w:sz w:val="20"/>
          <w:szCs w:val="20"/>
        </w:rPr>
      </w:pPr>
    </w:p>
    <w:p w14:paraId="1C1A68C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Sloupy OK jsou opatřeny epoxidovým omyvatelným nátěrem. </w:t>
      </w:r>
    </w:p>
    <w:p w14:paraId="3C31BB36" w14:textId="77777777" w:rsidR="000A00EA" w:rsidRPr="000B57A3" w:rsidRDefault="000A00EA" w:rsidP="31B0B1C8">
      <w:pPr>
        <w:pStyle w:val="Zkladntextodsazen3"/>
        <w:ind w:left="1134" w:right="5"/>
        <w:rPr>
          <w:rFonts w:cs="Arial"/>
          <w:i/>
          <w:iCs/>
          <w:sz w:val="20"/>
          <w:szCs w:val="20"/>
        </w:rPr>
      </w:pPr>
    </w:p>
    <w:p w14:paraId="5AE7CD3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Vyztužené sádrokartonové příčky:</w:t>
      </w:r>
    </w:p>
    <w:p w14:paraId="09B7FB6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vyznačené příčky jsou přinejmenším vyztuženy tak, aby v budoucnosti mohly nést zátěž 150 kg/</w:t>
      </w:r>
      <w:proofErr w:type="spellStart"/>
      <w:r w:rsidRPr="31B0B1C8">
        <w:rPr>
          <w:rFonts w:cs="Arial"/>
          <w:i/>
          <w:iCs/>
          <w:sz w:val="20"/>
          <w:szCs w:val="20"/>
        </w:rPr>
        <w:t>bm</w:t>
      </w:r>
      <w:proofErr w:type="spellEnd"/>
      <w:r w:rsidRPr="31B0B1C8">
        <w:rPr>
          <w:rFonts w:cs="Arial"/>
          <w:i/>
          <w:iCs/>
          <w:sz w:val="20"/>
          <w:szCs w:val="20"/>
        </w:rPr>
        <w:t xml:space="preserve"> zavěšenou na ně:</w:t>
      </w:r>
    </w:p>
    <w:p w14:paraId="7234DBD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Tyto únosné příčky jsou odlišně označeny a jedná se o tyto místnosti:</w:t>
      </w:r>
    </w:p>
    <w:p w14:paraId="70E281C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1 NP: nejsou uživateli vyztužené příčky požadovány.</w:t>
      </w:r>
    </w:p>
    <w:p w14:paraId="3C996B7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Ve 2. NP a 3. NP jsou požadovány vyztužené sádrokartonové příčky a pro nosnost příček 150 kg/</w:t>
      </w:r>
      <w:proofErr w:type="spellStart"/>
      <w:r w:rsidRPr="31B0B1C8">
        <w:rPr>
          <w:rFonts w:cs="Arial"/>
          <w:i/>
          <w:iCs/>
          <w:sz w:val="20"/>
          <w:szCs w:val="20"/>
        </w:rPr>
        <w:t>mb</w:t>
      </w:r>
      <w:proofErr w:type="spellEnd"/>
      <w:r w:rsidRPr="31B0B1C8">
        <w:rPr>
          <w:rFonts w:cs="Arial"/>
          <w:i/>
          <w:iCs/>
          <w:sz w:val="20"/>
          <w:szCs w:val="20"/>
        </w:rPr>
        <w:t xml:space="preserve"> je nutno provést svislý nosný rošt zhuštěný (á 312,5 mm) + vodorovné vyztužení ve výšce 1800 mm jako u ostatních příček.</w:t>
      </w:r>
    </w:p>
    <w:p w14:paraId="64BC624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2 NP: 239/242+241; 239/příčka směrem k 236; 236/příčka směrem k 239; </w:t>
      </w:r>
    </w:p>
    <w:p w14:paraId="2A1465B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235/234; 234/233; 232/228; 228/227; 223/příčka do prostoru směrem k 222 a 221; </w:t>
      </w:r>
    </w:p>
    <w:p w14:paraId="6B8FD2D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222+221/ příčka do prostoru směrem k 223; 218/217</w:t>
      </w:r>
    </w:p>
    <w:p w14:paraId="07991B8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3NP: příčka mezi 343/342; 341/339; 338/337; 334/prostor směrem k 335; 333/334; 332/333; 329/směrem k čistým prostorám 326; 325/324; 324/323; 323/322; 319/317; 314/313;</w:t>
      </w:r>
    </w:p>
    <w:p w14:paraId="17C239E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312/311;</w:t>
      </w:r>
    </w:p>
    <w:p w14:paraId="1134124F" w14:textId="77777777" w:rsidR="000A00EA" w:rsidRPr="000B57A3" w:rsidRDefault="000A00EA" w:rsidP="31B0B1C8">
      <w:pPr>
        <w:pStyle w:val="Zkladntextodsazen3"/>
        <w:ind w:left="1134" w:right="5"/>
        <w:rPr>
          <w:rFonts w:cs="Arial"/>
          <w:i/>
          <w:iCs/>
          <w:sz w:val="20"/>
          <w:szCs w:val="20"/>
        </w:rPr>
      </w:pPr>
    </w:p>
    <w:p w14:paraId="15AF2DC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g</w:t>
      </w:r>
      <w:proofErr w:type="gramStart"/>
      <w:r w:rsidRPr="31B0B1C8">
        <w:rPr>
          <w:rFonts w:cs="Arial"/>
          <w:i/>
          <w:iCs/>
          <w:sz w:val="20"/>
          <w:szCs w:val="20"/>
        </w:rPr>
        <w:t>/  podhledy</w:t>
      </w:r>
      <w:proofErr w:type="gramEnd"/>
    </w:p>
    <w:p w14:paraId="7C7CE7C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 ploše jednotlivých podlaží (dle výkresové dokumentace) se provedou rozebíratelné podhledy z minerálních kazet 600 / 600 mm se vsazenými svítidly, s přiznanými lištami, akusticky </w:t>
      </w:r>
      <w:proofErr w:type="spellStart"/>
      <w:r w:rsidRPr="31B0B1C8">
        <w:rPr>
          <w:rFonts w:cs="Arial"/>
          <w:i/>
          <w:iCs/>
          <w:sz w:val="20"/>
          <w:szCs w:val="20"/>
        </w:rPr>
        <w:t>pohltivé</w:t>
      </w:r>
      <w:proofErr w:type="spellEnd"/>
      <w:r w:rsidRPr="31B0B1C8">
        <w:rPr>
          <w:rFonts w:cs="Arial"/>
          <w:i/>
          <w:iCs/>
          <w:sz w:val="20"/>
          <w:szCs w:val="20"/>
        </w:rPr>
        <w:t xml:space="preserve"> / mimo chladírny a mrazírny /. Nad podhledem bude proveden rozvod plynu, proto budou ve vybraných místnostech osazeny větrací kazety. Světlá výška podhledu je navržena 2 400 mm, 2 500 mm, 2 800 mm a 3000 mm Je závislá na druhu a charakteru daných místností – viz půdorysy jednotlivých podlaží.</w:t>
      </w:r>
    </w:p>
    <w:p w14:paraId="5ED513D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 místnostech č. 1S19, 1S21,1S22, 1S23, 1S24, 229 je podhled hladký SDK. Podhledy z SDK provedeny bez spár u stěn a opatřit omyvatelným nátěrem odolným vůči dezinfekčním roztokům, např. vůči </w:t>
      </w:r>
      <w:proofErr w:type="spellStart"/>
      <w:r w:rsidRPr="31B0B1C8">
        <w:rPr>
          <w:rFonts w:cs="Arial"/>
          <w:i/>
          <w:iCs/>
          <w:sz w:val="20"/>
          <w:szCs w:val="20"/>
        </w:rPr>
        <w:t>Peristerilu</w:t>
      </w:r>
      <w:proofErr w:type="spellEnd"/>
      <w:r w:rsidRPr="31B0B1C8">
        <w:rPr>
          <w:rFonts w:cs="Arial"/>
          <w:i/>
          <w:iCs/>
          <w:sz w:val="20"/>
          <w:szCs w:val="20"/>
        </w:rPr>
        <w:t>.</w:t>
      </w:r>
    </w:p>
    <w:p w14:paraId="2F65EDE7" w14:textId="77777777" w:rsidR="000A00EA" w:rsidRPr="000B57A3" w:rsidRDefault="000A00EA" w:rsidP="31B0B1C8">
      <w:pPr>
        <w:pStyle w:val="Zkladntextodsazen3"/>
        <w:ind w:left="1134" w:right="5"/>
        <w:rPr>
          <w:rFonts w:cs="Arial"/>
          <w:i/>
          <w:iCs/>
          <w:sz w:val="20"/>
          <w:szCs w:val="20"/>
        </w:rPr>
      </w:pPr>
    </w:p>
    <w:p w14:paraId="74647A8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h</w:t>
      </w:r>
      <w:proofErr w:type="gramStart"/>
      <w:r w:rsidRPr="31B0B1C8">
        <w:rPr>
          <w:rFonts w:cs="Arial"/>
          <w:i/>
          <w:iCs/>
          <w:sz w:val="20"/>
          <w:szCs w:val="20"/>
        </w:rPr>
        <w:t>/  výplně</w:t>
      </w:r>
      <w:proofErr w:type="gramEnd"/>
      <w:r w:rsidRPr="31B0B1C8">
        <w:rPr>
          <w:rFonts w:cs="Arial"/>
          <w:i/>
          <w:iCs/>
          <w:sz w:val="20"/>
          <w:szCs w:val="20"/>
        </w:rPr>
        <w:t xml:space="preserve"> otvorů</w:t>
      </w:r>
    </w:p>
    <w:p w14:paraId="4DBC7A8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lastRenderedPageBreak/>
        <w:t xml:space="preserve">Všechna dveřní křídla jsou dodána s cylindrickými vložkami pro systém generálního klíče. Kování matný nikl (dělené kruhové štítky nebo pouze štítek), označené dřevěné dveře s </w:t>
      </w:r>
      <w:proofErr w:type="spellStart"/>
      <w:r w:rsidRPr="31B0B1C8">
        <w:rPr>
          <w:rFonts w:cs="Arial"/>
          <w:i/>
          <w:iCs/>
          <w:sz w:val="20"/>
          <w:szCs w:val="20"/>
        </w:rPr>
        <w:t>prosklením</w:t>
      </w:r>
      <w:proofErr w:type="spellEnd"/>
      <w:r w:rsidRPr="31B0B1C8">
        <w:rPr>
          <w:rFonts w:cs="Arial"/>
          <w:i/>
          <w:iCs/>
          <w:sz w:val="20"/>
          <w:szCs w:val="20"/>
        </w:rPr>
        <w:t xml:space="preserve"> opatřeny na straně ve směru otevírání ochranným madlem </w:t>
      </w:r>
      <w:proofErr w:type="gramStart"/>
      <w:r w:rsidRPr="31B0B1C8">
        <w:rPr>
          <w:rFonts w:cs="Arial"/>
          <w:i/>
          <w:iCs/>
          <w:sz w:val="20"/>
          <w:szCs w:val="20"/>
        </w:rPr>
        <w:t>-  hliníkovou</w:t>
      </w:r>
      <w:proofErr w:type="gramEnd"/>
      <w:r w:rsidRPr="31B0B1C8">
        <w:rPr>
          <w:rFonts w:cs="Arial"/>
          <w:i/>
          <w:iCs/>
          <w:sz w:val="20"/>
          <w:szCs w:val="20"/>
        </w:rPr>
        <w:t xml:space="preserve"> lištou šířky 100 mm ve výšce 900 mm (osově), </w:t>
      </w:r>
      <w:proofErr w:type="spellStart"/>
      <w:r w:rsidRPr="31B0B1C8">
        <w:rPr>
          <w:rFonts w:cs="Arial"/>
          <w:i/>
          <w:iCs/>
          <w:sz w:val="20"/>
          <w:szCs w:val="20"/>
        </w:rPr>
        <w:t>mag</w:t>
      </w:r>
      <w:proofErr w:type="spellEnd"/>
      <w:r w:rsidRPr="31B0B1C8">
        <w:rPr>
          <w:rFonts w:cs="Arial"/>
          <w:i/>
          <w:iCs/>
          <w:sz w:val="20"/>
          <w:szCs w:val="20"/>
        </w:rPr>
        <w:t>. kontakty nebudou zadlabávány do rámu.</w:t>
      </w:r>
    </w:p>
    <w:p w14:paraId="52B695BE" w14:textId="77777777" w:rsidR="000A00EA" w:rsidRPr="000B57A3" w:rsidRDefault="000A00EA" w:rsidP="31B0B1C8">
      <w:pPr>
        <w:pStyle w:val="Zkladntextodsazen3"/>
        <w:ind w:left="1134" w:right="5"/>
        <w:rPr>
          <w:rFonts w:cs="Arial"/>
          <w:i/>
          <w:iCs/>
          <w:sz w:val="20"/>
          <w:szCs w:val="20"/>
        </w:rPr>
      </w:pPr>
    </w:p>
    <w:p w14:paraId="419B730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Vnitřní dveře v 1.</w:t>
      </w:r>
      <w:proofErr w:type="gramStart"/>
      <w:r w:rsidRPr="31B0B1C8">
        <w:rPr>
          <w:rFonts w:cs="Arial"/>
          <w:i/>
          <w:iCs/>
          <w:sz w:val="20"/>
          <w:szCs w:val="20"/>
        </w:rPr>
        <w:t>PP  do</w:t>
      </w:r>
      <w:proofErr w:type="gramEnd"/>
      <w:r w:rsidRPr="31B0B1C8">
        <w:rPr>
          <w:rFonts w:cs="Arial"/>
          <w:i/>
          <w:iCs/>
          <w:sz w:val="20"/>
          <w:szCs w:val="20"/>
        </w:rPr>
        <w:t xml:space="preserve"> jednotlivých místností jsou provedeny podle provozu a požadavků požární ochrany  a  jsou pojaty barevně, dle návrhu architekta. V ostatních místnostech křídla s požadovanou požární odolností. V chodbách a chráněných únikových cestách jsou požární dveře.</w:t>
      </w:r>
    </w:p>
    <w:p w14:paraId="0399186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Vnitřní dveře v 1. –3. NP:</w:t>
      </w:r>
    </w:p>
    <w:p w14:paraId="2349219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požadovaných místnostech jsou posuvné prosklené dveře.</w:t>
      </w:r>
    </w:p>
    <w:p w14:paraId="479AB4B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chodbách a chráněných únikových cestách jsou požární dveře.</w:t>
      </w:r>
    </w:p>
    <w:p w14:paraId="1512901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Vstupy do instalačních šachet elektro a slaboproudu v jednotlivých podlažích jsou uzavřeny ocelovými dveřmi s požární odolností / viz výkresy jednotlivých podlaží /. Nad těmito dveřmi jsou do prostoru nad podhledem osazeny revizní dvířka se stejnou požární odolností.</w:t>
      </w:r>
    </w:p>
    <w:p w14:paraId="042DA4A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Dveře do únikového požárního schodiště a do prostoru spojovacího koridoru jsou provedeny s požární odolností a jsou součástí dodávky opláštění objektu.</w:t>
      </w:r>
    </w:p>
    <w:p w14:paraId="6611A72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Okna v hliníkovém provedení jsou součástí fasádního pláště – viz dokumentace obvodového pláště.</w:t>
      </w:r>
    </w:p>
    <w:p w14:paraId="4E45736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požadovaných místnostech je provedeno zatemnění oken s osazením navíjecího mechanismu v prostoru podhledu.</w:t>
      </w:r>
    </w:p>
    <w:p w14:paraId="59683AA3" w14:textId="77777777" w:rsidR="000A00EA" w:rsidRPr="000B57A3" w:rsidRDefault="000A00EA" w:rsidP="31B0B1C8">
      <w:pPr>
        <w:pStyle w:val="Zkladntextodsazen3"/>
        <w:ind w:left="1134" w:right="5"/>
        <w:rPr>
          <w:rFonts w:cs="Arial"/>
          <w:i/>
          <w:iCs/>
          <w:sz w:val="20"/>
          <w:szCs w:val="20"/>
        </w:rPr>
      </w:pPr>
    </w:p>
    <w:p w14:paraId="0E9E565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i</w:t>
      </w:r>
      <w:proofErr w:type="gramStart"/>
      <w:r w:rsidRPr="31B0B1C8">
        <w:rPr>
          <w:rFonts w:cs="Arial"/>
          <w:i/>
          <w:iCs/>
          <w:sz w:val="20"/>
          <w:szCs w:val="20"/>
        </w:rPr>
        <w:t>/  vnitřní</w:t>
      </w:r>
      <w:proofErr w:type="gramEnd"/>
      <w:r w:rsidRPr="31B0B1C8">
        <w:rPr>
          <w:rFonts w:cs="Arial"/>
          <w:i/>
          <w:iCs/>
          <w:sz w:val="20"/>
          <w:szCs w:val="20"/>
        </w:rPr>
        <w:t xml:space="preserve"> povrchové úpravy</w:t>
      </w:r>
    </w:p>
    <w:p w14:paraId="6B63C46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Vnitřní cihelné zdivo je omítnuto vápennou štukovou omítkou, plynosilikátové příčky stěrkovou omítkou.</w:t>
      </w:r>
    </w:p>
    <w:p w14:paraId="6D72EAC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Zdivo v podzemním podlaží se omítne </w:t>
      </w:r>
      <w:proofErr w:type="spellStart"/>
      <w:r w:rsidRPr="31B0B1C8">
        <w:rPr>
          <w:rFonts w:cs="Arial"/>
          <w:i/>
          <w:iCs/>
          <w:sz w:val="20"/>
          <w:szCs w:val="20"/>
        </w:rPr>
        <w:t>vápennocementovou</w:t>
      </w:r>
      <w:proofErr w:type="spellEnd"/>
      <w:r w:rsidRPr="31B0B1C8">
        <w:rPr>
          <w:rFonts w:cs="Arial"/>
          <w:i/>
          <w:iCs/>
          <w:sz w:val="20"/>
          <w:szCs w:val="20"/>
        </w:rPr>
        <w:t xml:space="preserve"> omítkou.                                                           </w:t>
      </w:r>
    </w:p>
    <w:p w14:paraId="6CA6A1A6"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Vnitřní stěna výtahové šachty je omítnuta cementovou omítkou, z vnější jižní / z prostoru spojovacího koridoru / je opláštěna hliníkovými kazetami, barevně pojednanými dle barvy rolet jednotlivých pavilonů - dle dodatečného požadavku architekta GP bude výtahová </w:t>
      </w:r>
      <w:proofErr w:type="gramStart"/>
      <w:r w:rsidRPr="31B0B1C8">
        <w:rPr>
          <w:rFonts w:cs="Arial"/>
          <w:i/>
          <w:iCs/>
          <w:sz w:val="20"/>
          <w:szCs w:val="20"/>
        </w:rPr>
        <w:t>šachta  obložena</w:t>
      </w:r>
      <w:proofErr w:type="gramEnd"/>
      <w:r w:rsidRPr="31B0B1C8">
        <w:rPr>
          <w:rFonts w:cs="Arial"/>
          <w:i/>
          <w:iCs/>
          <w:sz w:val="20"/>
          <w:szCs w:val="20"/>
        </w:rPr>
        <w:t xml:space="preserve"> v interiéru 1.p - 3.p ze strany chodby (t.j. čelní a 1 boční stěna) plechovým obkladem typu ALUCOBOND celk. </w:t>
      </w:r>
      <w:proofErr w:type="spellStart"/>
      <w:r w:rsidRPr="31B0B1C8">
        <w:rPr>
          <w:rFonts w:cs="Arial"/>
          <w:i/>
          <w:iCs/>
          <w:sz w:val="20"/>
          <w:szCs w:val="20"/>
        </w:rPr>
        <w:t>tl</w:t>
      </w:r>
      <w:proofErr w:type="spellEnd"/>
      <w:r w:rsidRPr="31B0B1C8">
        <w:rPr>
          <w:rFonts w:cs="Arial"/>
          <w:i/>
          <w:iCs/>
          <w:sz w:val="20"/>
          <w:szCs w:val="20"/>
        </w:rPr>
        <w:t xml:space="preserve">. vč. nosné konstrukce 50 mm. Horní a boční ostění šachetních dveří bude bez nosné konstrukce celk. </w:t>
      </w:r>
      <w:proofErr w:type="spellStart"/>
      <w:r w:rsidRPr="31B0B1C8">
        <w:rPr>
          <w:rFonts w:cs="Arial"/>
          <w:i/>
          <w:iCs/>
          <w:sz w:val="20"/>
          <w:szCs w:val="20"/>
        </w:rPr>
        <w:t>tl</w:t>
      </w:r>
      <w:proofErr w:type="spellEnd"/>
      <w:r w:rsidRPr="31B0B1C8">
        <w:rPr>
          <w:rFonts w:cs="Arial"/>
          <w:i/>
          <w:iCs/>
          <w:sz w:val="20"/>
          <w:szCs w:val="20"/>
        </w:rPr>
        <w:t xml:space="preserve">. do 5 mm, obklad bude zasahovat max.5 mm za vnější hranu zárubně šachetních dveří). </w:t>
      </w:r>
    </w:p>
    <w:p w14:paraId="4F943BC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Malby omítek v bílém provedení.</w:t>
      </w:r>
    </w:p>
    <w:p w14:paraId="04C6902D" w14:textId="77777777" w:rsidR="000A00EA" w:rsidRPr="000B57A3" w:rsidRDefault="000A00EA" w:rsidP="31B0B1C8">
      <w:pPr>
        <w:pStyle w:val="Zkladntextodsazen3"/>
        <w:ind w:left="1134" w:right="5"/>
        <w:rPr>
          <w:rFonts w:cs="Arial"/>
          <w:i/>
          <w:iCs/>
          <w:sz w:val="20"/>
          <w:szCs w:val="20"/>
        </w:rPr>
      </w:pPr>
    </w:p>
    <w:p w14:paraId="5095AF0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Zdivo u štítů a </w:t>
      </w:r>
      <w:proofErr w:type="spellStart"/>
      <w:r w:rsidRPr="31B0B1C8">
        <w:rPr>
          <w:rFonts w:cs="Arial"/>
          <w:i/>
          <w:iCs/>
          <w:sz w:val="20"/>
          <w:szCs w:val="20"/>
        </w:rPr>
        <w:t>hyg</w:t>
      </w:r>
      <w:proofErr w:type="spellEnd"/>
      <w:r w:rsidRPr="31B0B1C8">
        <w:rPr>
          <w:rFonts w:cs="Arial"/>
          <w:i/>
          <w:iCs/>
          <w:sz w:val="20"/>
          <w:szCs w:val="20"/>
        </w:rPr>
        <w:t xml:space="preserve">. zařízení na severní a jižní straně se z vnějšího líce pod tepelný obklad </w:t>
      </w:r>
      <w:proofErr w:type="gramStart"/>
      <w:r w:rsidRPr="31B0B1C8">
        <w:rPr>
          <w:rFonts w:cs="Arial"/>
          <w:i/>
          <w:iCs/>
          <w:sz w:val="20"/>
          <w:szCs w:val="20"/>
        </w:rPr>
        <w:t>opatří</w:t>
      </w:r>
      <w:proofErr w:type="gramEnd"/>
      <w:r w:rsidRPr="31B0B1C8">
        <w:rPr>
          <w:rFonts w:cs="Arial"/>
          <w:i/>
          <w:iCs/>
          <w:sz w:val="20"/>
          <w:szCs w:val="20"/>
        </w:rPr>
        <w:t xml:space="preserve"> </w:t>
      </w:r>
      <w:proofErr w:type="spellStart"/>
      <w:r w:rsidRPr="31B0B1C8">
        <w:rPr>
          <w:rFonts w:cs="Arial"/>
          <w:i/>
          <w:iCs/>
          <w:sz w:val="20"/>
          <w:szCs w:val="20"/>
        </w:rPr>
        <w:t>vápennocementovou</w:t>
      </w:r>
      <w:proofErr w:type="spellEnd"/>
      <w:r w:rsidRPr="31B0B1C8">
        <w:rPr>
          <w:rFonts w:cs="Arial"/>
          <w:i/>
          <w:iCs/>
          <w:sz w:val="20"/>
          <w:szCs w:val="20"/>
        </w:rPr>
        <w:t xml:space="preserve"> omítkou.</w:t>
      </w:r>
    </w:p>
    <w:p w14:paraId="19680DCA" w14:textId="77777777" w:rsidR="000A00EA" w:rsidRPr="000B57A3" w:rsidRDefault="000A00EA" w:rsidP="31B0B1C8">
      <w:pPr>
        <w:pStyle w:val="Zkladntextodsazen3"/>
        <w:ind w:left="1134" w:right="5"/>
        <w:rPr>
          <w:rFonts w:cs="Arial"/>
          <w:i/>
          <w:iCs/>
          <w:sz w:val="20"/>
          <w:szCs w:val="20"/>
        </w:rPr>
      </w:pPr>
    </w:p>
    <w:p w14:paraId="47E5AFF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Obklady stěn keramickými obkladačkami lesklými 150 x 150 mm. Jsou provedeny plošně v místnostech hygienických zařízení a laboratorních prostorách, v ostatních místnostech kolem sanitárních zařízení, příp. nad pracovním stolem kuchyňské linky v denní místnosti.</w:t>
      </w:r>
    </w:p>
    <w:p w14:paraId="519D39D3" w14:textId="77777777" w:rsidR="000A00EA" w:rsidRPr="000B57A3" w:rsidRDefault="000A00EA" w:rsidP="31B0B1C8">
      <w:pPr>
        <w:pStyle w:val="Zkladntextodsazen3"/>
        <w:ind w:left="1134" w:right="5"/>
        <w:rPr>
          <w:rFonts w:cs="Arial"/>
          <w:i/>
          <w:iCs/>
          <w:sz w:val="20"/>
          <w:szCs w:val="20"/>
        </w:rPr>
      </w:pPr>
    </w:p>
    <w:p w14:paraId="17C0475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Konstrukce parapetů je provedena tak, že za tepelnou izolací obvodového pláště se vyzdí požární pás z plynosilikátových bloků 75 mm na výšku 900 mm.</w:t>
      </w:r>
    </w:p>
    <w:p w14:paraId="467DBFD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 </w:t>
      </w:r>
    </w:p>
    <w:p w14:paraId="6134FF1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Sloupy OK nebudou obloženy keramickým obkladem, ale budou opatřeny epoxidovým omyvatelným nátěrem. </w:t>
      </w:r>
    </w:p>
    <w:p w14:paraId="492AA504" w14:textId="77777777" w:rsidR="000A00EA" w:rsidRPr="000B57A3" w:rsidRDefault="000A00EA" w:rsidP="31B0B1C8">
      <w:pPr>
        <w:pStyle w:val="Zkladntextodsazen3"/>
        <w:ind w:left="1134" w:right="5"/>
        <w:rPr>
          <w:rFonts w:cs="Arial"/>
          <w:i/>
          <w:iCs/>
          <w:color w:val="FF0000"/>
          <w:sz w:val="20"/>
          <w:szCs w:val="20"/>
        </w:rPr>
      </w:pPr>
    </w:p>
    <w:p w14:paraId="040962D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lastRenderedPageBreak/>
        <w:t>j</w:t>
      </w:r>
      <w:proofErr w:type="gramStart"/>
      <w:r w:rsidRPr="31B0B1C8">
        <w:rPr>
          <w:rFonts w:cs="Arial"/>
          <w:i/>
          <w:iCs/>
          <w:sz w:val="20"/>
          <w:szCs w:val="20"/>
        </w:rPr>
        <w:t>/  vnější</w:t>
      </w:r>
      <w:proofErr w:type="gramEnd"/>
      <w:r w:rsidRPr="31B0B1C8">
        <w:rPr>
          <w:rFonts w:cs="Arial"/>
          <w:i/>
          <w:iCs/>
          <w:sz w:val="20"/>
          <w:szCs w:val="20"/>
        </w:rPr>
        <w:t xml:space="preserve"> povrchové úpravy</w:t>
      </w:r>
    </w:p>
    <w:p w14:paraId="7722C55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Vnější povrchové úpravy a barevné řešení je patrno ze stávajících výkresů pohledů a je zpracováno na základě architektonického podkladu.</w:t>
      </w:r>
    </w:p>
    <w:p w14:paraId="0BFACED7" w14:textId="77777777" w:rsidR="000A00EA" w:rsidRPr="000B57A3" w:rsidRDefault="000A00EA" w:rsidP="31B0B1C8">
      <w:pPr>
        <w:pStyle w:val="Zkladntextodsazen3"/>
        <w:ind w:left="1134" w:right="5"/>
        <w:rPr>
          <w:rFonts w:cs="Arial"/>
          <w:i/>
          <w:iCs/>
          <w:sz w:val="20"/>
          <w:szCs w:val="20"/>
        </w:rPr>
      </w:pPr>
    </w:p>
    <w:p w14:paraId="2FDDD55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ČISTÉ PROSTORY – </w:t>
      </w:r>
    </w:p>
    <w:p w14:paraId="6C4F20A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na severní straně objektu, ve 3. nadzemním podlaží je vytvořen volný prostor, do kterého je vestavěna dispozice čistých prostor. </w:t>
      </w:r>
    </w:p>
    <w:p w14:paraId="32A4BF00" w14:textId="77777777" w:rsidR="000A00EA" w:rsidRPr="000B57A3" w:rsidRDefault="000A00EA" w:rsidP="31B0B1C8">
      <w:pPr>
        <w:pStyle w:val="Zkladntextodsazen3"/>
        <w:ind w:left="1134" w:right="5"/>
        <w:rPr>
          <w:rFonts w:cs="Arial"/>
          <w:i/>
          <w:iCs/>
          <w:sz w:val="20"/>
          <w:szCs w:val="20"/>
        </w:rPr>
      </w:pPr>
    </w:p>
    <w:p w14:paraId="7540211D"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Příčky</w:t>
      </w:r>
    </w:p>
    <w:p w14:paraId="384345A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Stěny čistého prostoru </w:t>
      </w:r>
      <w:proofErr w:type="gramStart"/>
      <w:r w:rsidRPr="31B0B1C8">
        <w:rPr>
          <w:rFonts w:cs="Arial"/>
          <w:i/>
          <w:iCs/>
          <w:sz w:val="20"/>
          <w:szCs w:val="20"/>
        </w:rPr>
        <w:t>tvoří</w:t>
      </w:r>
      <w:proofErr w:type="gramEnd"/>
      <w:r w:rsidRPr="31B0B1C8">
        <w:rPr>
          <w:rFonts w:cs="Arial"/>
          <w:i/>
          <w:iCs/>
          <w:sz w:val="20"/>
          <w:szCs w:val="20"/>
        </w:rPr>
        <w:t xml:space="preserve"> montované příčky. Montované příčky jsou smontovány z</w:t>
      </w:r>
    </w:p>
    <w:p w14:paraId="07D3012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jednotlivých panelů. Zbylé spáry jsou zatmeleny silikonovým tmelem. Jednotlivé panely jsou</w:t>
      </w:r>
    </w:p>
    <w:p w14:paraId="44DF78C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tvořeny dvěma plášti z pozinkovaného plechu mezi nimiž je vrstva čedičové vaty. Vnější</w:t>
      </w:r>
    </w:p>
    <w:p w14:paraId="4C2934B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strany jsou opatřeny epoxidovým práškovým nátěrem odstínu RAL 9010.</w:t>
      </w:r>
    </w:p>
    <w:p w14:paraId="63D778A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Kovové příčky jsou osazeny na profilu, ke kterému dosedá podlahová krytina a </w:t>
      </w:r>
      <w:proofErr w:type="gramStart"/>
      <w:r w:rsidRPr="31B0B1C8">
        <w:rPr>
          <w:rFonts w:cs="Arial"/>
          <w:i/>
          <w:iCs/>
          <w:sz w:val="20"/>
          <w:szCs w:val="20"/>
        </w:rPr>
        <w:t>vytváří</w:t>
      </w:r>
      <w:proofErr w:type="gramEnd"/>
      <w:r w:rsidRPr="31B0B1C8">
        <w:rPr>
          <w:rFonts w:cs="Arial"/>
          <w:i/>
          <w:iCs/>
          <w:sz w:val="20"/>
          <w:szCs w:val="20"/>
        </w:rPr>
        <w:t xml:space="preserve"> zde</w:t>
      </w:r>
    </w:p>
    <w:p w14:paraId="5C3CF01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fabionový přechod </w:t>
      </w:r>
      <w:proofErr w:type="gramStart"/>
      <w:r w:rsidRPr="31B0B1C8">
        <w:rPr>
          <w:rFonts w:cs="Arial"/>
          <w:i/>
          <w:iCs/>
          <w:sz w:val="20"/>
          <w:szCs w:val="20"/>
        </w:rPr>
        <w:t>panel - podlaha</w:t>
      </w:r>
      <w:proofErr w:type="gramEnd"/>
      <w:r w:rsidRPr="31B0B1C8">
        <w:rPr>
          <w:rFonts w:cs="Arial"/>
          <w:i/>
          <w:iCs/>
          <w:sz w:val="20"/>
          <w:szCs w:val="20"/>
        </w:rPr>
        <w:t>. Spáry mezi kovovými příčkami a stavbou jsou</w:t>
      </w:r>
    </w:p>
    <w:p w14:paraId="28D3967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zaplechovány a zatmeleny. Na hranicích zón jsou v panelech osazeny </w:t>
      </w:r>
      <w:proofErr w:type="spellStart"/>
      <w:r w:rsidRPr="31B0B1C8">
        <w:rPr>
          <w:rFonts w:cs="Arial"/>
          <w:i/>
          <w:iCs/>
          <w:sz w:val="20"/>
          <w:szCs w:val="20"/>
        </w:rPr>
        <w:t>přetlakoměry</w:t>
      </w:r>
      <w:proofErr w:type="spellEnd"/>
      <w:r w:rsidRPr="31B0B1C8">
        <w:rPr>
          <w:rFonts w:cs="Arial"/>
          <w:i/>
          <w:iCs/>
          <w:sz w:val="20"/>
          <w:szCs w:val="20"/>
        </w:rPr>
        <w:t xml:space="preserve"> pro</w:t>
      </w:r>
    </w:p>
    <w:p w14:paraId="58414E7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vizuální kontrolu tlakového spádu.</w:t>
      </w:r>
    </w:p>
    <w:p w14:paraId="5C6B29C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Dveře jsou kovové jednokřídlé, plné nebo prosklené. V personálních propustech jsou osazeny</w:t>
      </w:r>
    </w:p>
    <w:p w14:paraId="162DAFC0"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zapuštěným zrcadlem.</w:t>
      </w:r>
    </w:p>
    <w:p w14:paraId="71BC1C0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Odtahové kanály a příčky jsou montovány standardním postupem dle doporučení výrobce.</w:t>
      </w:r>
    </w:p>
    <w:p w14:paraId="588C637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odtahových kanálech budou při montáži vyříznuty otvory a osazeny odtahové mřížky.</w:t>
      </w:r>
    </w:p>
    <w:p w14:paraId="1CD03F6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Pro rozvody vody jsou použity instalační panely. Jedná se o klasický panel, který není</w:t>
      </w:r>
    </w:p>
    <w:p w14:paraId="7C1DC36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vyplněn, čelní strana je odnímatelná. V panelech jsou průchodky pro osazení rozvodů elektro</w:t>
      </w:r>
    </w:p>
    <w:p w14:paraId="1CDD8CC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(zásuvky, vypínače dle projektu elektro). Otvory pro krabice jsou řezány při montáži.</w:t>
      </w:r>
    </w:p>
    <w:p w14:paraId="7A6F543C"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případě zavěšování technologie na stěnové příčky, je nutno tyto příčky vybavit výztuhou.</w:t>
      </w:r>
    </w:p>
    <w:p w14:paraId="1BFF71B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Mezi místnostmi 4 a 6, 4 a 15, 11 a 12, 11 a 13 jsou navrženy demontovatelné příčky, pro</w:t>
      </w:r>
    </w:p>
    <w:p w14:paraId="31BB47E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transport rozměrných technologických zařízení.</w:t>
      </w:r>
    </w:p>
    <w:p w14:paraId="78C19C5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Dveře v kovových příčkách jsou jedno či dvou křídlové hladké, plné nebo prosklené- viz.</w:t>
      </w:r>
    </w:p>
    <w:p w14:paraId="36979D6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specifikace. Ovládání dveří – mechanické. Kování dveří – dle specifikace, dveře jsou</w:t>
      </w:r>
    </w:p>
    <w:p w14:paraId="717D821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provedení těsném (těsnění po obvodu a výsuvná těsnící lišta u podlahy).</w:t>
      </w:r>
    </w:p>
    <w:p w14:paraId="76F526E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celém čistém prostoru jsou tři aktivní prokládací kabiny, provedené z montovaných příček.</w:t>
      </w:r>
    </w:p>
    <w:p w14:paraId="35E2C86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Pro zabezpečení prostoru, jsou vstupní a výstupní dveře z personální propusti a všech materiálových propustí napojeny na signalizační soupravy současného otevření dveří.</w:t>
      </w:r>
    </w:p>
    <w:p w14:paraId="583013A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Pro zapojení signalizačních souprav je přivedeno napájení </w:t>
      </w:r>
      <w:proofErr w:type="gramStart"/>
      <w:r w:rsidRPr="31B0B1C8">
        <w:rPr>
          <w:rFonts w:cs="Arial"/>
          <w:i/>
          <w:iCs/>
          <w:sz w:val="20"/>
          <w:szCs w:val="20"/>
        </w:rPr>
        <w:t>220V</w:t>
      </w:r>
      <w:proofErr w:type="gramEnd"/>
      <w:r w:rsidRPr="31B0B1C8">
        <w:rPr>
          <w:rFonts w:cs="Arial"/>
          <w:i/>
          <w:iCs/>
          <w:sz w:val="20"/>
          <w:szCs w:val="20"/>
        </w:rPr>
        <w:t xml:space="preserve"> k jednotlivým ústřednám signalizačních souprav. Umístění ústředen je nad podhledem do čistého prostoru v blízkosti příslušné </w:t>
      </w:r>
      <w:proofErr w:type="gramStart"/>
      <w:r w:rsidRPr="31B0B1C8">
        <w:rPr>
          <w:rFonts w:cs="Arial"/>
          <w:i/>
          <w:iCs/>
          <w:sz w:val="20"/>
          <w:szCs w:val="20"/>
        </w:rPr>
        <w:t>propusti..</w:t>
      </w:r>
      <w:proofErr w:type="gramEnd"/>
      <w:r w:rsidRPr="31B0B1C8">
        <w:rPr>
          <w:rFonts w:cs="Arial"/>
          <w:i/>
          <w:iCs/>
          <w:sz w:val="20"/>
          <w:szCs w:val="20"/>
        </w:rPr>
        <w:t xml:space="preserve"> Propojení ústředny s jednotlivými signálními místy je zajištěno pomocí </w:t>
      </w:r>
      <w:proofErr w:type="spellStart"/>
      <w:r w:rsidRPr="31B0B1C8">
        <w:rPr>
          <w:rFonts w:cs="Arial"/>
          <w:i/>
          <w:iCs/>
          <w:sz w:val="20"/>
          <w:szCs w:val="20"/>
        </w:rPr>
        <w:t>vícežilového</w:t>
      </w:r>
      <w:proofErr w:type="spellEnd"/>
      <w:r w:rsidRPr="31B0B1C8">
        <w:rPr>
          <w:rFonts w:cs="Arial"/>
          <w:i/>
          <w:iCs/>
          <w:sz w:val="20"/>
          <w:szCs w:val="20"/>
        </w:rPr>
        <w:t xml:space="preserve"> kabelu, který prochází v čistém prostoru nad těsným stropem a pak sveden trubkou ve stěnovém panelu k příslušným dveřím. Pro indikaci polohy dveří jsou použita optická čidla. Přivedení a zapojení signalizačních ústředen na elektrickou síť je součásti části elektro.</w:t>
      </w:r>
    </w:p>
    <w:p w14:paraId="476FCD62" w14:textId="77777777" w:rsidR="000A00EA" w:rsidRPr="000B57A3" w:rsidRDefault="000A00EA" w:rsidP="31B0B1C8">
      <w:pPr>
        <w:pStyle w:val="Zkladntextodsazen3"/>
        <w:ind w:left="1134" w:right="5"/>
        <w:rPr>
          <w:rFonts w:cs="Arial"/>
          <w:i/>
          <w:iCs/>
          <w:sz w:val="20"/>
          <w:szCs w:val="20"/>
        </w:rPr>
      </w:pPr>
    </w:p>
    <w:p w14:paraId="2726F3E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Celá soustava podhledů a příček je vodivě pospojována a napojena na uzemnění objektu.</w:t>
      </w:r>
    </w:p>
    <w:p w14:paraId="1C67D3D0" w14:textId="77777777" w:rsidR="000A00EA" w:rsidRPr="000B57A3" w:rsidRDefault="000A00EA" w:rsidP="31B0B1C8">
      <w:pPr>
        <w:pStyle w:val="Zkladntextodsazen3"/>
        <w:ind w:left="1134" w:right="5"/>
        <w:rPr>
          <w:rFonts w:cs="Arial"/>
          <w:i/>
          <w:iCs/>
          <w:sz w:val="20"/>
          <w:szCs w:val="20"/>
        </w:rPr>
      </w:pPr>
    </w:p>
    <w:p w14:paraId="5635A5CF"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Podhledy</w:t>
      </w:r>
    </w:p>
    <w:p w14:paraId="6326C87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lastRenderedPageBreak/>
        <w:t>Čisté prostory</w:t>
      </w:r>
    </w:p>
    <w:p w14:paraId="61E58E5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Jednoduchý těsný kazetový strop se skládá z nosného rastru a profily lehkého těsného stropu,</w:t>
      </w:r>
    </w:p>
    <w:p w14:paraId="3E937FC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němž jsou uchyceny jednotlivé kazety velikosti 625x625 mm. Strop je pomocí závěsových</w:t>
      </w:r>
    </w:p>
    <w:p w14:paraId="3B997751" w14:textId="77777777" w:rsidR="000A00EA" w:rsidRPr="000B57A3" w:rsidRDefault="31B0B1C8" w:rsidP="31B0B1C8">
      <w:pPr>
        <w:pStyle w:val="Zkladntextodsazen3"/>
        <w:ind w:left="1134" w:right="5"/>
        <w:rPr>
          <w:rFonts w:cs="Arial"/>
          <w:i/>
          <w:iCs/>
          <w:sz w:val="20"/>
          <w:szCs w:val="20"/>
        </w:rPr>
      </w:pPr>
      <w:proofErr w:type="gramStart"/>
      <w:r w:rsidRPr="31B0B1C8">
        <w:rPr>
          <w:rFonts w:cs="Arial"/>
          <w:i/>
          <w:iCs/>
          <w:sz w:val="20"/>
          <w:szCs w:val="20"/>
        </w:rPr>
        <w:t>tyčí</w:t>
      </w:r>
      <w:proofErr w:type="gramEnd"/>
      <w:r w:rsidRPr="31B0B1C8">
        <w:rPr>
          <w:rFonts w:cs="Arial"/>
          <w:i/>
          <w:iCs/>
          <w:sz w:val="20"/>
          <w:szCs w:val="20"/>
        </w:rPr>
        <w:t xml:space="preserve"> uchycen na konstrukci stropu prostoru ve výšce 2600 mm nad podlahou. Součástí stropu</w:t>
      </w:r>
    </w:p>
    <w:p w14:paraId="0983349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jsou filtrační kazety s HEPA filtry pro přívod vzduchu do čistého prostoru a zapuštěná</w:t>
      </w:r>
    </w:p>
    <w:p w14:paraId="098580B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osvětlovací tělesa. Svítidla jsou navržena a rozmístěna tak, aby osvětlenost </w:t>
      </w:r>
      <w:proofErr w:type="spellStart"/>
      <w:r w:rsidRPr="31B0B1C8">
        <w:rPr>
          <w:rFonts w:cs="Arial"/>
          <w:i/>
          <w:iCs/>
          <w:sz w:val="20"/>
          <w:szCs w:val="20"/>
        </w:rPr>
        <w:t>Epk</w:t>
      </w:r>
      <w:proofErr w:type="spellEnd"/>
      <w:r w:rsidRPr="31B0B1C8">
        <w:rPr>
          <w:rFonts w:cs="Arial"/>
          <w:i/>
          <w:iCs/>
          <w:sz w:val="20"/>
          <w:szCs w:val="20"/>
        </w:rPr>
        <w:t xml:space="preserve"> splňovala</w:t>
      </w:r>
    </w:p>
    <w:p w14:paraId="61A7A99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normu ČSN 36 0450. Dodávka filtračních kazet je součástí části vzduchotechniky. Všechny</w:t>
      </w:r>
    </w:p>
    <w:p w14:paraId="78231AF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viditelné díly tohoto tlakového stropu jsou opatřeny epoxidovým práškovým nátěrem RAL</w:t>
      </w:r>
    </w:p>
    <w:p w14:paraId="75CF612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9010. Ostatní díly jsou galvanicky pokoveny. Spáry stropu jsou zatmeleny silikonovým</w:t>
      </w:r>
    </w:p>
    <w:p w14:paraId="2FCE2DB1"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tmelem.</w:t>
      </w:r>
    </w:p>
    <w:p w14:paraId="13BBBF23"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U stropu jsou osazeny speciálními profily vytvářejících rádiusový přechod panel-strop.</w:t>
      </w:r>
    </w:p>
    <w:p w14:paraId="24A0616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Celá soustava podhledů a příček je vodivě pospojována a napojena na uzemnění objektu.</w:t>
      </w:r>
    </w:p>
    <w:p w14:paraId="37C59565" w14:textId="77777777" w:rsidR="000A00EA" w:rsidRPr="000B57A3" w:rsidRDefault="000A00EA" w:rsidP="31B0B1C8">
      <w:pPr>
        <w:pStyle w:val="Zkladntextodsazen3"/>
        <w:ind w:left="1134" w:right="5"/>
        <w:rPr>
          <w:rFonts w:cs="Arial"/>
          <w:i/>
          <w:iCs/>
          <w:sz w:val="20"/>
          <w:szCs w:val="20"/>
        </w:rPr>
      </w:pPr>
    </w:p>
    <w:p w14:paraId="32010987"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Technické koridory</w:t>
      </w:r>
    </w:p>
    <w:p w14:paraId="6CD73E9B"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Prostory technických koridorů mají podhledy tvořený pohledovým systémem s </w:t>
      </w:r>
      <w:proofErr w:type="spellStart"/>
      <w:r w:rsidRPr="31B0B1C8">
        <w:rPr>
          <w:rFonts w:cs="Arial"/>
          <w:i/>
          <w:iCs/>
          <w:sz w:val="20"/>
          <w:szCs w:val="20"/>
        </w:rPr>
        <w:t>kazetama</w:t>
      </w:r>
      <w:proofErr w:type="spellEnd"/>
    </w:p>
    <w:p w14:paraId="1889B3DA"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z minerální vlny. Světla i filtrační nástavce jsou zapuštěny.</w:t>
      </w:r>
    </w:p>
    <w:p w14:paraId="75C56944" w14:textId="77777777" w:rsidR="000A00EA" w:rsidRPr="000B57A3" w:rsidRDefault="000A00EA" w:rsidP="31B0B1C8">
      <w:pPr>
        <w:pStyle w:val="Zkladntextodsazen3"/>
        <w:ind w:left="1134" w:right="5"/>
        <w:rPr>
          <w:rFonts w:cs="Arial"/>
          <w:i/>
          <w:iCs/>
          <w:sz w:val="20"/>
          <w:szCs w:val="20"/>
        </w:rPr>
      </w:pPr>
    </w:p>
    <w:p w14:paraId="316442F3"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Povrchová úprava</w:t>
      </w:r>
    </w:p>
    <w:p w14:paraId="6E6937D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Příčky a dveře (včetně zárubní) - práškový polyester ve standardním odstínu RAL 9010.</w:t>
      </w:r>
    </w:p>
    <w:p w14:paraId="558F616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Podhled (kazety) - práškový polyester ve standardním odstínu RAL 9010.</w:t>
      </w:r>
    </w:p>
    <w:p w14:paraId="7899B9C2"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případě požadavku investora na jiné odstíny příček, dveří a podhledů, nutno počítat s</w:t>
      </w:r>
    </w:p>
    <w:p w14:paraId="3C7850E5"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navýšením ceny (cena dle rozsahu nutno projednat).</w:t>
      </w:r>
    </w:p>
    <w:p w14:paraId="6EC4401F"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Závěsný systém je pozinkován.</w:t>
      </w:r>
    </w:p>
    <w:p w14:paraId="79DCEAC8" w14:textId="77777777" w:rsidR="000A00EA" w:rsidRPr="000B57A3" w:rsidRDefault="000A00EA" w:rsidP="31B0B1C8">
      <w:pPr>
        <w:pStyle w:val="Zkladntextodsazen3"/>
        <w:ind w:left="1134" w:right="5"/>
        <w:rPr>
          <w:rFonts w:cs="Arial"/>
          <w:i/>
          <w:iCs/>
          <w:sz w:val="20"/>
          <w:szCs w:val="20"/>
        </w:rPr>
      </w:pPr>
    </w:p>
    <w:p w14:paraId="2B27EEDF" w14:textId="77777777" w:rsidR="000A00EA" w:rsidRPr="000B57A3" w:rsidRDefault="31B0B1C8" w:rsidP="31B0B1C8">
      <w:pPr>
        <w:pStyle w:val="Zkladntextodsazen3"/>
        <w:ind w:left="1134" w:right="5"/>
        <w:rPr>
          <w:rFonts w:cs="Arial"/>
          <w:i/>
          <w:iCs/>
          <w:sz w:val="20"/>
          <w:szCs w:val="20"/>
          <w:u w:val="single"/>
        </w:rPr>
      </w:pPr>
      <w:r w:rsidRPr="31B0B1C8">
        <w:rPr>
          <w:rFonts w:cs="Arial"/>
          <w:i/>
          <w:iCs/>
          <w:sz w:val="20"/>
          <w:szCs w:val="20"/>
          <w:u w:val="single"/>
        </w:rPr>
        <w:t>Podlahy</w:t>
      </w:r>
    </w:p>
    <w:p w14:paraId="3603B05D"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Čisté prostory</w:t>
      </w:r>
    </w:p>
    <w:p w14:paraId="4691A0F9"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čistých prostorách je provedena speciální homogenní povlaková podlaha s hladkým</w:t>
      </w:r>
    </w:p>
    <w:p w14:paraId="5BD94B5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protiskluzovým povrchem typu TARKETT, svařovaná z pásů na bázi PVC, která u příček</w:t>
      </w:r>
    </w:p>
    <w:p w14:paraId="3A2C5579" w14:textId="77777777" w:rsidR="000A00EA" w:rsidRPr="000B57A3" w:rsidRDefault="31B0B1C8" w:rsidP="31B0B1C8">
      <w:pPr>
        <w:pStyle w:val="Zkladntextodsazen3"/>
        <w:ind w:left="1134" w:right="5"/>
        <w:rPr>
          <w:rFonts w:cs="Arial"/>
          <w:i/>
          <w:iCs/>
          <w:sz w:val="20"/>
          <w:szCs w:val="20"/>
        </w:rPr>
      </w:pPr>
      <w:proofErr w:type="gramStart"/>
      <w:r w:rsidRPr="31B0B1C8">
        <w:rPr>
          <w:rFonts w:cs="Arial"/>
          <w:i/>
          <w:iCs/>
          <w:sz w:val="20"/>
          <w:szCs w:val="20"/>
        </w:rPr>
        <w:t>vytváří</w:t>
      </w:r>
      <w:proofErr w:type="gramEnd"/>
      <w:r w:rsidRPr="31B0B1C8">
        <w:rPr>
          <w:rFonts w:cs="Arial"/>
          <w:i/>
          <w:iCs/>
          <w:sz w:val="20"/>
          <w:szCs w:val="20"/>
        </w:rPr>
        <w:t xml:space="preserve"> fabion. </w:t>
      </w:r>
    </w:p>
    <w:p w14:paraId="51D7C904"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 xml:space="preserve">Vyrovnávací vrstvu povlakové krytiny </w:t>
      </w:r>
      <w:proofErr w:type="gramStart"/>
      <w:r w:rsidRPr="31B0B1C8">
        <w:rPr>
          <w:rFonts w:cs="Arial"/>
          <w:i/>
          <w:iCs/>
          <w:sz w:val="20"/>
          <w:szCs w:val="20"/>
        </w:rPr>
        <w:t>tvoří</w:t>
      </w:r>
      <w:proofErr w:type="gramEnd"/>
      <w:r w:rsidRPr="31B0B1C8">
        <w:rPr>
          <w:rFonts w:cs="Arial"/>
          <w:i/>
          <w:iCs/>
          <w:sz w:val="20"/>
          <w:szCs w:val="20"/>
        </w:rPr>
        <w:t xml:space="preserve"> samonivelační vrstva v </w:t>
      </w:r>
      <w:proofErr w:type="spellStart"/>
      <w:r w:rsidRPr="31B0B1C8">
        <w:rPr>
          <w:rFonts w:cs="Arial"/>
          <w:i/>
          <w:iCs/>
          <w:sz w:val="20"/>
          <w:szCs w:val="20"/>
        </w:rPr>
        <w:t>tl</w:t>
      </w:r>
      <w:proofErr w:type="spellEnd"/>
      <w:r w:rsidRPr="31B0B1C8">
        <w:rPr>
          <w:rFonts w:cs="Arial"/>
          <w:i/>
          <w:iCs/>
          <w:sz w:val="20"/>
          <w:szCs w:val="20"/>
        </w:rPr>
        <w:t>. 2-3 mm typu UZIN.</w:t>
      </w:r>
    </w:p>
    <w:p w14:paraId="5E4771EC" w14:textId="77777777" w:rsidR="000A00EA" w:rsidRPr="000B57A3" w:rsidRDefault="000A00EA" w:rsidP="31B0B1C8">
      <w:pPr>
        <w:pStyle w:val="Zkladntextodsazen3"/>
        <w:ind w:left="1134" w:right="5"/>
        <w:rPr>
          <w:rFonts w:cs="Arial"/>
          <w:i/>
          <w:iCs/>
          <w:sz w:val="20"/>
          <w:szCs w:val="20"/>
        </w:rPr>
      </w:pPr>
    </w:p>
    <w:p w14:paraId="75EA51E8"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Technické koridory</w:t>
      </w:r>
    </w:p>
    <w:p w14:paraId="3955360E" w14:textId="77777777" w:rsidR="000A00EA" w:rsidRPr="000B57A3" w:rsidRDefault="31B0B1C8" w:rsidP="31B0B1C8">
      <w:pPr>
        <w:pStyle w:val="Zkladntextodsazen3"/>
        <w:ind w:left="1134" w:right="5"/>
        <w:rPr>
          <w:rFonts w:cs="Arial"/>
          <w:i/>
          <w:iCs/>
          <w:sz w:val="20"/>
          <w:szCs w:val="20"/>
        </w:rPr>
      </w:pPr>
      <w:r w:rsidRPr="31B0B1C8">
        <w:rPr>
          <w:rFonts w:cs="Arial"/>
          <w:i/>
          <w:iCs/>
          <w:sz w:val="20"/>
          <w:szCs w:val="20"/>
        </w:rPr>
        <w:t>V technickém koridoru je položena krytina z PVC.</w:t>
      </w:r>
    </w:p>
    <w:p w14:paraId="15078BD5" w14:textId="77777777" w:rsidR="000A00EA" w:rsidRDefault="000A00EA" w:rsidP="000A00EA">
      <w:pPr>
        <w:pStyle w:val="Zkladntextodsazen3"/>
        <w:ind w:left="1134" w:right="5"/>
        <w:rPr>
          <w:rFonts w:cs="Arial"/>
          <w:color w:val="FF0000"/>
          <w:sz w:val="20"/>
          <w:szCs w:val="20"/>
        </w:rPr>
      </w:pPr>
    </w:p>
    <w:p w14:paraId="5D8C2E90" w14:textId="395187C8" w:rsidR="000A00EA" w:rsidRPr="000A00EA" w:rsidRDefault="31B0B1C8" w:rsidP="31B0B1C8">
      <w:pPr>
        <w:pStyle w:val="Nadpis2"/>
        <w:ind w:left="1134" w:right="5"/>
        <w:rPr>
          <w:rFonts w:cs="Arial"/>
          <w:lang w:val="cs-CZ"/>
        </w:rPr>
      </w:pPr>
      <w:proofErr w:type="spellStart"/>
      <w:r w:rsidRPr="31B0B1C8">
        <w:rPr>
          <w:rFonts w:cs="Arial"/>
        </w:rPr>
        <w:t>Navrhované</w:t>
      </w:r>
      <w:proofErr w:type="spellEnd"/>
      <w:r w:rsidRPr="31B0B1C8">
        <w:rPr>
          <w:rFonts w:cs="Arial"/>
        </w:rPr>
        <w:t xml:space="preserve"> </w:t>
      </w:r>
      <w:proofErr w:type="spellStart"/>
      <w:r w:rsidRPr="31B0B1C8">
        <w:rPr>
          <w:rFonts w:cs="Arial"/>
        </w:rPr>
        <w:t>stavební</w:t>
      </w:r>
      <w:proofErr w:type="spellEnd"/>
      <w:r w:rsidRPr="31B0B1C8">
        <w:rPr>
          <w:rFonts w:cs="Arial"/>
        </w:rPr>
        <w:t xml:space="preserve"> </w:t>
      </w:r>
      <w:proofErr w:type="spellStart"/>
      <w:r w:rsidRPr="31B0B1C8">
        <w:rPr>
          <w:rFonts w:cs="Arial"/>
        </w:rPr>
        <w:t>úpravy</w:t>
      </w:r>
      <w:proofErr w:type="spellEnd"/>
    </w:p>
    <w:p w14:paraId="3BFBCBAD" w14:textId="77777777" w:rsidR="000A00EA" w:rsidRPr="00134B70" w:rsidRDefault="000A00EA" w:rsidP="000A00EA">
      <w:pPr>
        <w:pStyle w:val="Zkladntextodsazen3"/>
        <w:ind w:left="1134" w:right="5"/>
        <w:rPr>
          <w:rFonts w:cs="Arial"/>
          <w:color w:val="FF0000"/>
          <w:sz w:val="20"/>
          <w:szCs w:val="20"/>
        </w:rPr>
      </w:pPr>
    </w:p>
    <w:p w14:paraId="65E32F64" w14:textId="77777777" w:rsidR="000A00EA" w:rsidRPr="00827D5A" w:rsidRDefault="31B0B1C8" w:rsidP="31B0B1C8">
      <w:pPr>
        <w:pStyle w:val="Nadpis2"/>
        <w:ind w:left="1134" w:right="5"/>
        <w:rPr>
          <w:rFonts w:cs="Arial"/>
          <w:lang w:val="cs-CZ"/>
        </w:rPr>
      </w:pPr>
      <w:bookmarkStart w:id="14" w:name="_Toc180294389"/>
      <w:bookmarkStart w:id="15" w:name="_Toc404323007"/>
      <w:bookmarkStart w:id="16" w:name="_Hlk141251263"/>
      <w:proofErr w:type="spellStart"/>
      <w:r w:rsidRPr="31B0B1C8">
        <w:rPr>
          <w:rFonts w:cs="Arial"/>
        </w:rPr>
        <w:t>Bourání</w:t>
      </w:r>
      <w:bookmarkEnd w:id="14"/>
      <w:bookmarkEnd w:id="15"/>
      <w:proofErr w:type="spellEnd"/>
    </w:p>
    <w:bookmarkEnd w:id="16"/>
    <w:p w14:paraId="579DEA71" w14:textId="77777777" w:rsidR="000A00EA" w:rsidRPr="00E404F7" w:rsidRDefault="31B0B1C8" w:rsidP="000A00EA">
      <w:pPr>
        <w:tabs>
          <w:tab w:val="left" w:pos="851"/>
        </w:tabs>
        <w:ind w:left="1134" w:right="5"/>
        <w:rPr>
          <w:rFonts w:cs="Arial"/>
        </w:rPr>
      </w:pPr>
      <w:r w:rsidRPr="31B0B1C8">
        <w:rPr>
          <w:rFonts w:cs="Arial"/>
        </w:rPr>
        <w:t xml:space="preserve">Budou vybourány zděné stěny a zděné či </w:t>
      </w:r>
      <w:proofErr w:type="spellStart"/>
      <w:r w:rsidRPr="31B0B1C8">
        <w:rPr>
          <w:rFonts w:cs="Arial"/>
        </w:rPr>
        <w:t>sdk</w:t>
      </w:r>
      <w:proofErr w:type="spellEnd"/>
      <w:r w:rsidRPr="31B0B1C8">
        <w:rPr>
          <w:rFonts w:cs="Arial"/>
        </w:rPr>
        <w:t xml:space="preserve"> příčky dle požadavků nové dispozice, vč. dveří, zárubní apod.</w:t>
      </w:r>
    </w:p>
    <w:p w14:paraId="6037C618" w14:textId="77777777" w:rsidR="000A00EA" w:rsidRPr="00E404F7" w:rsidRDefault="000A00EA" w:rsidP="000A00EA">
      <w:pPr>
        <w:tabs>
          <w:tab w:val="left" w:pos="851"/>
        </w:tabs>
        <w:ind w:left="1134" w:right="5"/>
        <w:rPr>
          <w:rFonts w:cs="Arial"/>
        </w:rPr>
      </w:pPr>
    </w:p>
    <w:p w14:paraId="56B766C7" w14:textId="77777777" w:rsidR="000A00EA" w:rsidRPr="00E404F7" w:rsidRDefault="31B0B1C8" w:rsidP="000A00EA">
      <w:pPr>
        <w:tabs>
          <w:tab w:val="left" w:pos="851"/>
        </w:tabs>
        <w:ind w:left="1134" w:right="5"/>
        <w:rPr>
          <w:rFonts w:cs="Arial"/>
        </w:rPr>
      </w:pPr>
      <w:r w:rsidRPr="31B0B1C8">
        <w:rPr>
          <w:rFonts w:cs="Arial"/>
        </w:rPr>
        <w:t>Pro novou nákladní výtahovou šachtu budou vybourány otvory v </w:t>
      </w:r>
      <w:proofErr w:type="spellStart"/>
      <w:r w:rsidRPr="31B0B1C8">
        <w:rPr>
          <w:rFonts w:cs="Arial"/>
        </w:rPr>
        <w:t>žb</w:t>
      </w:r>
      <w:proofErr w:type="spellEnd"/>
      <w:r w:rsidRPr="31B0B1C8">
        <w:rPr>
          <w:rFonts w:cs="Arial"/>
        </w:rPr>
        <w:t xml:space="preserve"> stropu nad 1.PP a v ocelobetonových stropech nad 1.NP a 2.NP.</w:t>
      </w:r>
    </w:p>
    <w:p w14:paraId="54EEB4E3" w14:textId="77777777" w:rsidR="000A00EA" w:rsidRPr="00E404F7" w:rsidRDefault="000A00EA" w:rsidP="000A00EA">
      <w:pPr>
        <w:tabs>
          <w:tab w:val="left" w:pos="851"/>
        </w:tabs>
        <w:ind w:left="1134" w:right="5"/>
        <w:rPr>
          <w:rFonts w:cs="Arial"/>
        </w:rPr>
      </w:pPr>
    </w:p>
    <w:p w14:paraId="649E4513" w14:textId="77777777" w:rsidR="000A00EA" w:rsidRPr="00E404F7" w:rsidRDefault="31B0B1C8" w:rsidP="000A00EA">
      <w:pPr>
        <w:tabs>
          <w:tab w:val="left" w:pos="851"/>
        </w:tabs>
        <w:ind w:left="1134" w:right="5"/>
        <w:rPr>
          <w:rFonts w:cs="Arial"/>
        </w:rPr>
      </w:pPr>
      <w:r w:rsidRPr="31B0B1C8">
        <w:rPr>
          <w:rFonts w:cs="Arial"/>
        </w:rPr>
        <w:t>Ve stavebně upravovaných prostorech budou vybourány vybrané stávající povrchy podlah vč. přebroušení stávajícího podkladu.</w:t>
      </w:r>
    </w:p>
    <w:p w14:paraId="26CCD739" w14:textId="77777777" w:rsidR="000A00EA" w:rsidRDefault="000A00EA" w:rsidP="000A00EA">
      <w:pPr>
        <w:tabs>
          <w:tab w:val="left" w:pos="851"/>
        </w:tabs>
        <w:ind w:left="1134" w:right="5"/>
        <w:rPr>
          <w:rFonts w:cs="Arial"/>
          <w:b/>
          <w:bCs/>
        </w:rPr>
      </w:pPr>
    </w:p>
    <w:p w14:paraId="1B698013" w14:textId="77777777" w:rsidR="000A00EA" w:rsidRDefault="000A00EA" w:rsidP="000A00EA">
      <w:pPr>
        <w:tabs>
          <w:tab w:val="left" w:pos="851"/>
        </w:tabs>
        <w:ind w:left="1134" w:right="5"/>
        <w:rPr>
          <w:rFonts w:cs="Arial"/>
        </w:rPr>
      </w:pPr>
    </w:p>
    <w:p w14:paraId="39630EA0" w14:textId="77777777" w:rsidR="000A00EA" w:rsidRPr="00CF0170" w:rsidRDefault="31B0B1C8" w:rsidP="31B0B1C8">
      <w:pPr>
        <w:pStyle w:val="Nadpis2"/>
        <w:ind w:left="1134" w:right="656"/>
        <w:rPr>
          <w:rFonts w:cs="Arial"/>
          <w:lang w:val="cs-CZ"/>
        </w:rPr>
      </w:pPr>
      <w:bookmarkStart w:id="17" w:name="_Toc109697181"/>
      <w:bookmarkStart w:id="18" w:name="_Toc109697496"/>
      <w:bookmarkStart w:id="19" w:name="_Toc109698198"/>
      <w:bookmarkStart w:id="20" w:name="_Toc180294390"/>
      <w:bookmarkStart w:id="21" w:name="_Toc404323008"/>
      <w:proofErr w:type="spellStart"/>
      <w:r w:rsidRPr="31B0B1C8">
        <w:rPr>
          <w:rFonts w:cs="Arial"/>
        </w:rPr>
        <w:t>Vytýčení</w:t>
      </w:r>
      <w:proofErr w:type="spellEnd"/>
      <w:r w:rsidRPr="31B0B1C8">
        <w:rPr>
          <w:rFonts w:cs="Arial"/>
        </w:rPr>
        <w:t xml:space="preserve"> </w:t>
      </w:r>
      <w:proofErr w:type="spellStart"/>
      <w:r w:rsidRPr="31B0B1C8">
        <w:rPr>
          <w:rFonts w:cs="Arial"/>
        </w:rPr>
        <w:t>stavby</w:t>
      </w:r>
      <w:bookmarkEnd w:id="17"/>
      <w:bookmarkEnd w:id="18"/>
      <w:bookmarkEnd w:id="19"/>
      <w:bookmarkEnd w:id="20"/>
      <w:bookmarkEnd w:id="21"/>
      <w:proofErr w:type="spellEnd"/>
    </w:p>
    <w:p w14:paraId="2834F308" w14:textId="77777777" w:rsidR="000A00EA" w:rsidRDefault="31B0B1C8" w:rsidP="000A00EA">
      <w:pPr>
        <w:tabs>
          <w:tab w:val="left" w:pos="851"/>
        </w:tabs>
        <w:ind w:left="1134" w:right="5"/>
        <w:rPr>
          <w:rFonts w:cs="Arial"/>
        </w:rPr>
      </w:pPr>
      <w:bookmarkStart w:id="22" w:name="_Hlk77760850"/>
      <w:bookmarkStart w:id="23" w:name="_Toc109697182"/>
      <w:bookmarkStart w:id="24" w:name="_Toc109697497"/>
      <w:bookmarkStart w:id="25" w:name="_Toc109698199"/>
      <w:bookmarkStart w:id="26" w:name="_Toc180294391"/>
      <w:r w:rsidRPr="31B0B1C8">
        <w:rPr>
          <w:rFonts w:cs="Arial"/>
        </w:rPr>
        <w:t xml:space="preserve">Jedná se o vnitřní stavební úpravy, vytyčení se </w:t>
      </w:r>
      <w:proofErr w:type="gramStart"/>
      <w:r w:rsidRPr="31B0B1C8">
        <w:rPr>
          <w:rFonts w:cs="Arial"/>
        </w:rPr>
        <w:t>neřeší</w:t>
      </w:r>
      <w:proofErr w:type="gramEnd"/>
      <w:r w:rsidRPr="31B0B1C8">
        <w:rPr>
          <w:rFonts w:cs="Arial"/>
        </w:rPr>
        <w:t>.</w:t>
      </w:r>
    </w:p>
    <w:bookmarkEnd w:id="22"/>
    <w:p w14:paraId="125C4AC2" w14:textId="77777777" w:rsidR="000A00EA" w:rsidRDefault="000A00EA" w:rsidP="000A00EA">
      <w:pPr>
        <w:tabs>
          <w:tab w:val="left" w:pos="851"/>
        </w:tabs>
        <w:ind w:left="1134" w:right="5"/>
        <w:rPr>
          <w:rFonts w:cs="Arial"/>
        </w:rPr>
      </w:pPr>
    </w:p>
    <w:p w14:paraId="79ACA793" w14:textId="77777777" w:rsidR="000A00EA" w:rsidRPr="00CF0170" w:rsidRDefault="31B0B1C8" w:rsidP="31B0B1C8">
      <w:pPr>
        <w:pStyle w:val="Nadpis2"/>
        <w:ind w:left="1134" w:right="656"/>
        <w:rPr>
          <w:rFonts w:cs="Arial"/>
          <w:lang w:val="cs-CZ"/>
        </w:rPr>
      </w:pPr>
      <w:bookmarkStart w:id="27" w:name="_Toc404323009"/>
      <w:proofErr w:type="spellStart"/>
      <w:r w:rsidRPr="31B0B1C8">
        <w:rPr>
          <w:rFonts w:cs="Arial"/>
        </w:rPr>
        <w:t>Výkopy</w:t>
      </w:r>
      <w:bookmarkEnd w:id="23"/>
      <w:bookmarkEnd w:id="24"/>
      <w:bookmarkEnd w:id="25"/>
      <w:bookmarkEnd w:id="26"/>
      <w:bookmarkEnd w:id="27"/>
      <w:proofErr w:type="spellEnd"/>
    </w:p>
    <w:p w14:paraId="6FA5ADF5" w14:textId="77777777" w:rsidR="000A00EA" w:rsidRDefault="31B0B1C8" w:rsidP="000A00EA">
      <w:pPr>
        <w:tabs>
          <w:tab w:val="left" w:pos="1276"/>
        </w:tabs>
        <w:ind w:left="1134" w:right="656"/>
        <w:rPr>
          <w:rFonts w:cs="Arial"/>
        </w:rPr>
      </w:pPr>
      <w:bookmarkStart w:id="28" w:name="_Hlk141258200"/>
      <w:r w:rsidRPr="31B0B1C8">
        <w:rPr>
          <w:rFonts w:cs="Arial"/>
        </w:rPr>
        <w:t>V PD se nevyskytují.</w:t>
      </w:r>
    </w:p>
    <w:bookmarkEnd w:id="28"/>
    <w:p w14:paraId="420F7E13" w14:textId="77777777" w:rsidR="000A00EA" w:rsidRPr="00827D5A" w:rsidRDefault="000A00EA" w:rsidP="000A00EA">
      <w:pPr>
        <w:tabs>
          <w:tab w:val="left" w:pos="1276"/>
        </w:tabs>
        <w:ind w:left="1134" w:right="656"/>
        <w:rPr>
          <w:rFonts w:cs="Arial"/>
        </w:rPr>
      </w:pPr>
      <w:r w:rsidRPr="00827D5A">
        <w:rPr>
          <w:rFonts w:cs="Arial"/>
          <w:b/>
        </w:rPr>
        <w:tab/>
      </w:r>
      <w:r w:rsidRPr="00827D5A">
        <w:rPr>
          <w:rFonts w:cs="Arial"/>
        </w:rPr>
        <w:t xml:space="preserve"> </w:t>
      </w:r>
    </w:p>
    <w:p w14:paraId="6764724C" w14:textId="77777777" w:rsidR="000A00EA" w:rsidRPr="00CF0170" w:rsidRDefault="31B0B1C8" w:rsidP="31B0B1C8">
      <w:pPr>
        <w:pStyle w:val="Nadpis2"/>
        <w:ind w:left="1134" w:right="656"/>
        <w:rPr>
          <w:rFonts w:cs="Arial"/>
          <w:sz w:val="20"/>
          <w:szCs w:val="20"/>
          <w:lang w:val="cs-CZ"/>
        </w:rPr>
      </w:pPr>
      <w:bookmarkStart w:id="29" w:name="_Toc109697498"/>
      <w:bookmarkStart w:id="30" w:name="_Toc109698200"/>
      <w:r w:rsidRPr="31B0B1C8">
        <w:rPr>
          <w:rFonts w:cs="Arial"/>
          <w:sz w:val="20"/>
          <w:szCs w:val="20"/>
        </w:rPr>
        <w:t xml:space="preserve"> </w:t>
      </w:r>
      <w:bookmarkStart w:id="31" w:name="_Toc180294392"/>
      <w:bookmarkStart w:id="32" w:name="_Toc404323010"/>
      <w:proofErr w:type="spellStart"/>
      <w:r w:rsidRPr="31B0B1C8">
        <w:rPr>
          <w:rFonts w:cs="Arial"/>
        </w:rPr>
        <w:t>Základy</w:t>
      </w:r>
      <w:bookmarkEnd w:id="29"/>
      <w:bookmarkEnd w:id="30"/>
      <w:bookmarkEnd w:id="31"/>
      <w:bookmarkEnd w:id="32"/>
      <w:proofErr w:type="spellEnd"/>
    </w:p>
    <w:p w14:paraId="1381ADD2" w14:textId="77777777" w:rsidR="000A00EA" w:rsidRDefault="31B0B1C8" w:rsidP="000A00EA">
      <w:pPr>
        <w:tabs>
          <w:tab w:val="left" w:pos="1276"/>
        </w:tabs>
        <w:ind w:left="1134" w:right="656"/>
        <w:rPr>
          <w:rFonts w:cs="Arial"/>
        </w:rPr>
      </w:pPr>
      <w:bookmarkStart w:id="33" w:name="_Hlk525017015"/>
      <w:r w:rsidRPr="31B0B1C8">
        <w:rPr>
          <w:rFonts w:cs="Arial"/>
        </w:rPr>
        <w:t>V PD se nevyskytují.</w:t>
      </w:r>
    </w:p>
    <w:p w14:paraId="70F60D74" w14:textId="77777777" w:rsidR="000A00EA" w:rsidRPr="00B9208B" w:rsidRDefault="000A00EA" w:rsidP="000A00EA">
      <w:pPr>
        <w:tabs>
          <w:tab w:val="left" w:pos="1276"/>
        </w:tabs>
        <w:ind w:left="1134" w:right="656"/>
        <w:rPr>
          <w:rFonts w:cs="Arial"/>
        </w:rPr>
      </w:pPr>
    </w:p>
    <w:p w14:paraId="2A6F15E0" w14:textId="77777777" w:rsidR="000A00EA" w:rsidRPr="00CF0170" w:rsidRDefault="31B0B1C8" w:rsidP="31B0B1C8">
      <w:pPr>
        <w:pStyle w:val="Nadpis2"/>
        <w:ind w:left="1134" w:right="656"/>
        <w:rPr>
          <w:rFonts w:cs="Arial"/>
          <w:lang w:val="cs-CZ"/>
        </w:rPr>
      </w:pPr>
      <w:bookmarkStart w:id="34" w:name="_Toc109697499"/>
      <w:bookmarkStart w:id="35" w:name="_Toc109698201"/>
      <w:bookmarkEnd w:id="33"/>
      <w:r w:rsidRPr="31B0B1C8">
        <w:rPr>
          <w:rFonts w:cs="Arial"/>
        </w:rPr>
        <w:t xml:space="preserve"> </w:t>
      </w:r>
      <w:bookmarkStart w:id="36" w:name="_Toc180294393"/>
      <w:bookmarkStart w:id="37" w:name="_Toc404323011"/>
      <w:proofErr w:type="spellStart"/>
      <w:r w:rsidRPr="31B0B1C8">
        <w:rPr>
          <w:rFonts w:cs="Arial"/>
        </w:rPr>
        <w:t>Svislé</w:t>
      </w:r>
      <w:proofErr w:type="spellEnd"/>
      <w:r w:rsidRPr="31B0B1C8">
        <w:rPr>
          <w:rFonts w:cs="Arial"/>
        </w:rPr>
        <w:t xml:space="preserve"> a </w:t>
      </w:r>
      <w:proofErr w:type="spellStart"/>
      <w:r w:rsidRPr="31B0B1C8">
        <w:rPr>
          <w:rFonts w:cs="Arial"/>
        </w:rPr>
        <w:t>nosné</w:t>
      </w:r>
      <w:proofErr w:type="spellEnd"/>
      <w:r w:rsidRPr="31B0B1C8">
        <w:rPr>
          <w:rFonts w:cs="Arial"/>
        </w:rPr>
        <w:t xml:space="preserve"> </w:t>
      </w:r>
      <w:proofErr w:type="spellStart"/>
      <w:r w:rsidRPr="31B0B1C8">
        <w:rPr>
          <w:rFonts w:cs="Arial"/>
        </w:rPr>
        <w:t>konstrukce</w:t>
      </w:r>
      <w:bookmarkStart w:id="38" w:name="_Toc109697500"/>
      <w:bookmarkStart w:id="39" w:name="_Toc109698202"/>
      <w:bookmarkEnd w:id="34"/>
      <w:bookmarkEnd w:id="35"/>
      <w:bookmarkEnd w:id="36"/>
      <w:bookmarkEnd w:id="37"/>
      <w:proofErr w:type="spellEnd"/>
    </w:p>
    <w:p w14:paraId="02A6FA3C" w14:textId="77777777" w:rsidR="000A00EA" w:rsidRDefault="31B0B1C8" w:rsidP="000A00EA">
      <w:pPr>
        <w:tabs>
          <w:tab w:val="left" w:pos="851"/>
        </w:tabs>
        <w:ind w:left="1134" w:right="5"/>
        <w:rPr>
          <w:rFonts w:cs="Arial"/>
        </w:rPr>
      </w:pPr>
      <w:r w:rsidRPr="31B0B1C8">
        <w:rPr>
          <w:rFonts w:cs="Arial"/>
        </w:rPr>
        <w:t>Nosné konstrukce</w:t>
      </w:r>
    </w:p>
    <w:p w14:paraId="5ADA8AB0" w14:textId="77777777" w:rsidR="000A00EA" w:rsidRPr="00827D5A" w:rsidRDefault="31B0B1C8" w:rsidP="000A00EA">
      <w:pPr>
        <w:tabs>
          <w:tab w:val="left" w:pos="851"/>
        </w:tabs>
        <w:ind w:left="1134" w:right="5"/>
        <w:rPr>
          <w:rFonts w:cs="Arial"/>
        </w:rPr>
      </w:pPr>
      <w:r w:rsidRPr="31B0B1C8">
        <w:rPr>
          <w:rFonts w:cs="Arial"/>
        </w:rPr>
        <w:t xml:space="preserve">Jako nosné zdivo bude provedena výtahová šachta nákladního výtahu v 1.PP – 3.NP, a to z PS tvárnic </w:t>
      </w:r>
      <w:proofErr w:type="spellStart"/>
      <w:r w:rsidRPr="31B0B1C8">
        <w:rPr>
          <w:rFonts w:cs="Arial"/>
        </w:rPr>
        <w:t>tl</w:t>
      </w:r>
      <w:proofErr w:type="spellEnd"/>
      <w:r w:rsidRPr="31B0B1C8">
        <w:rPr>
          <w:rFonts w:cs="Arial"/>
        </w:rPr>
        <w:t xml:space="preserve">. 200 a 250 mm na systémové lepidlo. </w:t>
      </w:r>
    </w:p>
    <w:p w14:paraId="0D07794E" w14:textId="77777777" w:rsidR="000A00EA" w:rsidRDefault="000A00EA" w:rsidP="000A00EA">
      <w:pPr>
        <w:tabs>
          <w:tab w:val="left" w:pos="851"/>
        </w:tabs>
        <w:ind w:left="1134" w:right="5"/>
        <w:rPr>
          <w:rFonts w:cs="Arial"/>
        </w:rPr>
      </w:pPr>
    </w:p>
    <w:p w14:paraId="72C55703" w14:textId="77777777" w:rsidR="000A00EA" w:rsidRDefault="31B0B1C8" w:rsidP="000A00EA">
      <w:pPr>
        <w:tabs>
          <w:tab w:val="left" w:pos="851"/>
        </w:tabs>
        <w:ind w:left="1134" w:right="5"/>
        <w:rPr>
          <w:rFonts w:cs="Arial"/>
        </w:rPr>
      </w:pPr>
      <w:r w:rsidRPr="31B0B1C8">
        <w:rPr>
          <w:rFonts w:cs="Arial"/>
        </w:rPr>
        <w:t>Příčky jsou navrženy:</w:t>
      </w:r>
    </w:p>
    <w:p w14:paraId="17A7F857" w14:textId="77777777" w:rsidR="000A00EA" w:rsidRDefault="31B0B1C8" w:rsidP="000A00EA">
      <w:pPr>
        <w:numPr>
          <w:ilvl w:val="0"/>
          <w:numId w:val="240"/>
        </w:numPr>
        <w:tabs>
          <w:tab w:val="left" w:pos="851"/>
        </w:tabs>
        <w:ind w:left="1134" w:right="5" w:firstLine="0"/>
        <w:rPr>
          <w:rFonts w:cs="Arial"/>
        </w:rPr>
      </w:pPr>
      <w:r w:rsidRPr="31B0B1C8">
        <w:rPr>
          <w:rFonts w:cs="Arial"/>
        </w:rPr>
        <w:t>Zděné:</w:t>
      </w:r>
    </w:p>
    <w:p w14:paraId="21EEEAF6" w14:textId="77777777" w:rsidR="000A00EA" w:rsidRDefault="31B0B1C8" w:rsidP="000A00EA">
      <w:pPr>
        <w:ind w:left="1134" w:right="5"/>
        <w:rPr>
          <w:rFonts w:cs="Arial"/>
        </w:rPr>
      </w:pPr>
      <w:r w:rsidRPr="31B0B1C8">
        <w:rPr>
          <w:rFonts w:cs="Arial"/>
        </w:rPr>
        <w:t xml:space="preserve">V 1.PP jsou navrženy dozdívky a nové zděné příčky výhradně plynosilikátové </w:t>
      </w:r>
      <w:proofErr w:type="spellStart"/>
      <w:r w:rsidRPr="31B0B1C8">
        <w:rPr>
          <w:rFonts w:cs="Arial"/>
        </w:rPr>
        <w:t>tl</w:t>
      </w:r>
      <w:proofErr w:type="spellEnd"/>
      <w:r w:rsidRPr="31B0B1C8">
        <w:rPr>
          <w:rFonts w:cs="Arial"/>
        </w:rPr>
        <w:t xml:space="preserve">. 100 a 150 mm. </w:t>
      </w:r>
    </w:p>
    <w:p w14:paraId="65B8B289" w14:textId="77777777" w:rsidR="000A00EA" w:rsidRPr="001461D1" w:rsidRDefault="31B0B1C8" w:rsidP="000A00EA">
      <w:pPr>
        <w:ind w:left="1134" w:right="5"/>
        <w:rPr>
          <w:rFonts w:cs="Arial"/>
        </w:rPr>
      </w:pPr>
      <w:r w:rsidRPr="31B0B1C8">
        <w:rPr>
          <w:rFonts w:cs="Arial"/>
        </w:rPr>
        <w:t>Vybrané zděné příčky musí splňovat požární odolnost dle PBŘ. Zároveň musí být řešeny případné požární ucpávky.</w:t>
      </w:r>
    </w:p>
    <w:p w14:paraId="79A6236F" w14:textId="77777777" w:rsidR="000A00EA" w:rsidRDefault="000A00EA" w:rsidP="000A00EA">
      <w:pPr>
        <w:tabs>
          <w:tab w:val="left" w:pos="851"/>
        </w:tabs>
        <w:ind w:left="1134" w:right="5"/>
        <w:rPr>
          <w:rFonts w:cs="Arial"/>
        </w:rPr>
      </w:pPr>
    </w:p>
    <w:p w14:paraId="75AA4837" w14:textId="77777777" w:rsidR="000A00EA" w:rsidRDefault="31B0B1C8" w:rsidP="000A00EA">
      <w:pPr>
        <w:tabs>
          <w:tab w:val="left" w:pos="851"/>
        </w:tabs>
        <w:ind w:left="1134" w:right="5"/>
        <w:rPr>
          <w:rFonts w:cs="Arial"/>
        </w:rPr>
      </w:pPr>
      <w:r w:rsidRPr="31B0B1C8">
        <w:rPr>
          <w:rFonts w:cs="Arial"/>
        </w:rPr>
        <w:t xml:space="preserve">Příčky </w:t>
      </w:r>
      <w:proofErr w:type="spellStart"/>
      <w:r w:rsidRPr="31B0B1C8">
        <w:rPr>
          <w:rFonts w:cs="Arial"/>
        </w:rPr>
        <w:t>tl</w:t>
      </w:r>
      <w:proofErr w:type="spellEnd"/>
      <w:r w:rsidRPr="31B0B1C8">
        <w:rPr>
          <w:rFonts w:cs="Arial"/>
        </w:rPr>
        <w:t>. 100 a 150 mm musí být v hlavě zajištěny proti vodorovnému posunu, ve svislém směru musí být vůči stropu vypěněny, aby nedošlo k zatížení od deformací stropu. V 1.PP budou případně vybrané příčky vyztuženy tak, aby v budoucnosti mohly nést zátěž 150 kg/</w:t>
      </w:r>
      <w:proofErr w:type="spellStart"/>
      <w:r w:rsidRPr="31B0B1C8">
        <w:rPr>
          <w:rFonts w:cs="Arial"/>
        </w:rPr>
        <w:t>bm</w:t>
      </w:r>
      <w:proofErr w:type="spellEnd"/>
      <w:r w:rsidRPr="31B0B1C8">
        <w:rPr>
          <w:rFonts w:cs="Arial"/>
        </w:rPr>
        <w:t xml:space="preserve"> zavěšenou na ně.</w:t>
      </w:r>
    </w:p>
    <w:p w14:paraId="20A15F97" w14:textId="77777777" w:rsidR="000A00EA" w:rsidRDefault="000A00EA" w:rsidP="000A00EA">
      <w:pPr>
        <w:tabs>
          <w:tab w:val="left" w:pos="851"/>
        </w:tabs>
        <w:ind w:left="1134" w:right="5"/>
        <w:rPr>
          <w:rFonts w:cs="Arial"/>
        </w:rPr>
      </w:pPr>
    </w:p>
    <w:p w14:paraId="69DCF633" w14:textId="77777777" w:rsidR="000A00EA" w:rsidRDefault="31B0B1C8" w:rsidP="000A00EA">
      <w:pPr>
        <w:numPr>
          <w:ilvl w:val="0"/>
          <w:numId w:val="240"/>
        </w:numPr>
        <w:tabs>
          <w:tab w:val="left" w:pos="851"/>
        </w:tabs>
        <w:ind w:left="1134" w:right="5" w:firstLine="0"/>
        <w:rPr>
          <w:rFonts w:cs="Arial"/>
        </w:rPr>
      </w:pPr>
      <w:r w:rsidRPr="31B0B1C8">
        <w:rPr>
          <w:rFonts w:cs="Arial"/>
        </w:rPr>
        <w:t>Sádrokartonové, resp. sádrokartonové s kovovým obkladem</w:t>
      </w:r>
    </w:p>
    <w:p w14:paraId="5CDDF444" w14:textId="77777777" w:rsidR="000A00EA" w:rsidRDefault="31B0B1C8" w:rsidP="000A00EA">
      <w:pPr>
        <w:tabs>
          <w:tab w:val="left" w:pos="1276"/>
        </w:tabs>
        <w:ind w:left="1134" w:right="5"/>
        <w:rPr>
          <w:rFonts w:cs="Arial"/>
        </w:rPr>
      </w:pPr>
      <w:proofErr w:type="gramStart"/>
      <w:r w:rsidRPr="31B0B1C8">
        <w:rPr>
          <w:rFonts w:cs="Arial"/>
        </w:rPr>
        <w:t>2a</w:t>
      </w:r>
      <w:proofErr w:type="gramEnd"/>
      <w:r w:rsidRPr="31B0B1C8">
        <w:rPr>
          <w:rFonts w:cs="Arial"/>
        </w:rPr>
        <w:t>.</w:t>
      </w:r>
      <w:r w:rsidR="000A00EA">
        <w:tab/>
      </w:r>
      <w:r w:rsidRPr="31B0B1C8">
        <w:rPr>
          <w:rFonts w:cs="Arial"/>
        </w:rPr>
        <w:t xml:space="preserve">V 1.NP – 2.NP jsou navrženy </w:t>
      </w:r>
      <w:proofErr w:type="spellStart"/>
      <w:r w:rsidRPr="31B0B1C8">
        <w:rPr>
          <w:rFonts w:cs="Arial"/>
        </w:rPr>
        <w:t>sdk</w:t>
      </w:r>
      <w:proofErr w:type="spellEnd"/>
      <w:r w:rsidRPr="31B0B1C8">
        <w:rPr>
          <w:rFonts w:cs="Arial"/>
        </w:rPr>
        <w:t xml:space="preserve"> příčky </w:t>
      </w:r>
      <w:proofErr w:type="spellStart"/>
      <w:r w:rsidRPr="31B0B1C8">
        <w:rPr>
          <w:rFonts w:cs="Arial"/>
        </w:rPr>
        <w:t>tl</w:t>
      </w:r>
      <w:proofErr w:type="spellEnd"/>
      <w:r w:rsidRPr="31B0B1C8">
        <w:rPr>
          <w:rFonts w:cs="Arial"/>
        </w:rPr>
        <w:t xml:space="preserve">. 125 a 150 mm, z CW profilů 2x oboustranně opláštěných </w:t>
      </w:r>
      <w:proofErr w:type="spellStart"/>
      <w:r w:rsidRPr="31B0B1C8">
        <w:rPr>
          <w:rFonts w:cs="Arial"/>
        </w:rPr>
        <w:t>sdk</w:t>
      </w:r>
      <w:proofErr w:type="spellEnd"/>
      <w:r w:rsidRPr="31B0B1C8">
        <w:rPr>
          <w:rFonts w:cs="Arial"/>
        </w:rPr>
        <w:t xml:space="preserve"> deskami, s výplní MW. </w:t>
      </w:r>
    </w:p>
    <w:p w14:paraId="49F0CA91" w14:textId="77777777" w:rsidR="000A00EA" w:rsidRDefault="000A00EA" w:rsidP="000A00EA">
      <w:pPr>
        <w:tabs>
          <w:tab w:val="left" w:pos="1276"/>
        </w:tabs>
        <w:ind w:left="1134" w:right="5"/>
        <w:rPr>
          <w:rFonts w:cs="Arial"/>
        </w:rPr>
      </w:pPr>
      <w:r>
        <w:rPr>
          <w:rFonts w:cs="Arial"/>
        </w:rPr>
        <w:tab/>
        <w:t>Vybrané SDK příčky musí splňovat požární odolnost dle PBŘ.</w:t>
      </w:r>
      <w:r w:rsidRPr="001461D1">
        <w:rPr>
          <w:rFonts w:cs="Arial"/>
          <w:color w:val="FF0000"/>
        </w:rPr>
        <w:t xml:space="preserve"> </w:t>
      </w:r>
      <w:r w:rsidRPr="001461D1">
        <w:rPr>
          <w:rFonts w:cs="Arial"/>
        </w:rPr>
        <w:t>Zároveň musí být řešeny případné požární ucpáv</w:t>
      </w:r>
      <w:r>
        <w:rPr>
          <w:rFonts w:cs="Arial"/>
        </w:rPr>
        <w:t>ky.</w:t>
      </w:r>
    </w:p>
    <w:p w14:paraId="3597EBCD" w14:textId="77777777" w:rsidR="000A00EA" w:rsidRDefault="31B0B1C8" w:rsidP="000A00EA">
      <w:pPr>
        <w:pStyle w:val="Zkladntextodsazen3"/>
        <w:tabs>
          <w:tab w:val="left" w:pos="1276"/>
        </w:tabs>
        <w:ind w:left="1134" w:right="5"/>
        <w:rPr>
          <w:rFonts w:cs="Arial"/>
          <w:sz w:val="20"/>
          <w:szCs w:val="20"/>
        </w:rPr>
      </w:pPr>
      <w:r w:rsidRPr="31B0B1C8">
        <w:rPr>
          <w:rFonts w:cs="Arial"/>
          <w:sz w:val="20"/>
          <w:szCs w:val="20"/>
        </w:rPr>
        <w:t xml:space="preserve">Vybrané </w:t>
      </w:r>
      <w:proofErr w:type="spellStart"/>
      <w:r w:rsidRPr="31B0B1C8">
        <w:rPr>
          <w:rFonts w:cs="Arial"/>
          <w:sz w:val="20"/>
          <w:szCs w:val="20"/>
        </w:rPr>
        <w:t>sdk</w:t>
      </w:r>
      <w:proofErr w:type="spellEnd"/>
      <w:r w:rsidRPr="31B0B1C8">
        <w:rPr>
          <w:rFonts w:cs="Arial"/>
          <w:sz w:val="20"/>
          <w:szCs w:val="20"/>
        </w:rPr>
        <w:t xml:space="preserve"> příčky budou případně opatřeny vodorovně osazeným ocelovým CW profilem pro možnost kotvení a zavěšení. </w:t>
      </w:r>
    </w:p>
    <w:p w14:paraId="203DEA1F" w14:textId="77777777" w:rsidR="000A00EA" w:rsidRDefault="31B0B1C8" w:rsidP="000A00EA">
      <w:pPr>
        <w:tabs>
          <w:tab w:val="left" w:pos="1276"/>
        </w:tabs>
        <w:ind w:left="1134" w:right="5"/>
        <w:rPr>
          <w:rFonts w:cs="Arial"/>
        </w:rPr>
      </w:pPr>
      <w:proofErr w:type="gramStart"/>
      <w:r w:rsidRPr="31B0B1C8">
        <w:rPr>
          <w:rFonts w:cs="Arial"/>
        </w:rPr>
        <w:t>2b</w:t>
      </w:r>
      <w:proofErr w:type="gramEnd"/>
      <w:r w:rsidRPr="31B0B1C8">
        <w:rPr>
          <w:rFonts w:cs="Arial"/>
        </w:rPr>
        <w:t>.</w:t>
      </w:r>
      <w:r w:rsidR="000A00EA">
        <w:tab/>
      </w:r>
      <w:r w:rsidRPr="31B0B1C8">
        <w:rPr>
          <w:rFonts w:cs="Arial"/>
        </w:rPr>
        <w:t xml:space="preserve">V případech, kdy je nutné použít </w:t>
      </w:r>
      <w:proofErr w:type="spellStart"/>
      <w:r w:rsidRPr="31B0B1C8">
        <w:rPr>
          <w:rFonts w:cs="Arial"/>
        </w:rPr>
        <w:t>sdk</w:t>
      </w:r>
      <w:proofErr w:type="spellEnd"/>
      <w:r w:rsidRPr="31B0B1C8">
        <w:rPr>
          <w:rFonts w:cs="Arial"/>
        </w:rPr>
        <w:t xml:space="preserve"> příčku v čistém prostoru, bude dotčený povrch příčky opatřen </w:t>
      </w:r>
      <w:proofErr w:type="spellStart"/>
      <w:r w:rsidRPr="31B0B1C8">
        <w:rPr>
          <w:rFonts w:cs="Arial"/>
        </w:rPr>
        <w:t>sdk</w:t>
      </w:r>
      <w:proofErr w:type="spellEnd"/>
      <w:r w:rsidRPr="31B0B1C8">
        <w:rPr>
          <w:rFonts w:cs="Arial"/>
        </w:rPr>
        <w:t xml:space="preserve"> deskou s vlepeným lakovaným pozinkovaným plechem (vizuálně shodný s povrchem kovových příček </w:t>
      </w:r>
      <w:proofErr w:type="spellStart"/>
      <w:r w:rsidRPr="31B0B1C8">
        <w:rPr>
          <w:rFonts w:cs="Arial"/>
        </w:rPr>
        <w:t>tl</w:t>
      </w:r>
      <w:proofErr w:type="spellEnd"/>
      <w:r w:rsidRPr="31B0B1C8">
        <w:rPr>
          <w:rFonts w:cs="Arial"/>
        </w:rPr>
        <w:t xml:space="preserve">. 60 mm). </w:t>
      </w:r>
    </w:p>
    <w:p w14:paraId="024B6827" w14:textId="77777777" w:rsidR="000A00EA" w:rsidRDefault="000A00EA" w:rsidP="000A00EA">
      <w:pPr>
        <w:tabs>
          <w:tab w:val="left" w:pos="1276"/>
        </w:tabs>
        <w:ind w:left="1134" w:right="5"/>
        <w:rPr>
          <w:rFonts w:cs="Arial"/>
        </w:rPr>
      </w:pPr>
      <w:r>
        <w:rPr>
          <w:rFonts w:cs="Arial"/>
        </w:rPr>
        <w:tab/>
        <w:t>Vybrané takové příčky musí splňovat požární odolnost dle PBŘ.</w:t>
      </w:r>
      <w:r w:rsidRPr="001461D1">
        <w:rPr>
          <w:rFonts w:cs="Arial"/>
          <w:color w:val="FF0000"/>
        </w:rPr>
        <w:t xml:space="preserve"> </w:t>
      </w:r>
      <w:r w:rsidRPr="001461D1">
        <w:rPr>
          <w:rFonts w:cs="Arial"/>
        </w:rPr>
        <w:t>Zároveň musí být řešeny případné požární ucpáv</w:t>
      </w:r>
      <w:r>
        <w:rPr>
          <w:rFonts w:cs="Arial"/>
        </w:rPr>
        <w:t>ky.</w:t>
      </w:r>
    </w:p>
    <w:p w14:paraId="21E75F2F" w14:textId="77777777" w:rsidR="000A00EA" w:rsidRDefault="31B0B1C8" w:rsidP="000A00EA">
      <w:pPr>
        <w:pStyle w:val="Zkladntextodsazen3"/>
        <w:tabs>
          <w:tab w:val="left" w:pos="1276"/>
        </w:tabs>
        <w:ind w:left="1134" w:right="5"/>
        <w:rPr>
          <w:rFonts w:cs="Arial"/>
          <w:sz w:val="20"/>
          <w:szCs w:val="20"/>
        </w:rPr>
      </w:pPr>
      <w:r w:rsidRPr="31B0B1C8">
        <w:rPr>
          <w:rFonts w:cs="Arial"/>
          <w:sz w:val="20"/>
          <w:szCs w:val="20"/>
        </w:rPr>
        <w:t xml:space="preserve">Vybrané příčky budou případně opatřeny vodorovně osazeným ocelovým CW profilem pro možnost kotvení a zavěšení. </w:t>
      </w:r>
    </w:p>
    <w:p w14:paraId="443B5EB3" w14:textId="77777777" w:rsidR="000A00EA" w:rsidRDefault="31B0B1C8" w:rsidP="000A00EA">
      <w:pPr>
        <w:numPr>
          <w:ilvl w:val="0"/>
          <w:numId w:val="240"/>
        </w:numPr>
        <w:tabs>
          <w:tab w:val="left" w:pos="851"/>
        </w:tabs>
        <w:ind w:left="1134" w:right="5" w:firstLine="0"/>
        <w:rPr>
          <w:rFonts w:cs="Arial"/>
        </w:rPr>
      </w:pPr>
      <w:bookmarkStart w:id="40" w:name="_Hlk141690557"/>
      <w:r w:rsidRPr="31B0B1C8">
        <w:rPr>
          <w:rFonts w:cs="Arial"/>
        </w:rPr>
        <w:t>Kovové</w:t>
      </w:r>
    </w:p>
    <w:bookmarkEnd w:id="40"/>
    <w:p w14:paraId="34ACD497" w14:textId="77777777" w:rsidR="000A00EA" w:rsidRDefault="31B0B1C8" w:rsidP="000A00EA">
      <w:pPr>
        <w:tabs>
          <w:tab w:val="left" w:pos="851"/>
        </w:tabs>
        <w:ind w:left="1134" w:right="5"/>
        <w:rPr>
          <w:rFonts w:cs="Arial"/>
        </w:rPr>
      </w:pPr>
      <w:r w:rsidRPr="31B0B1C8">
        <w:rPr>
          <w:rFonts w:cs="Arial"/>
        </w:rPr>
        <w:t xml:space="preserve">V rámci vestavby čistých prostor v 1.PP, 2.NP a 3.NP jsou navrženy systémové kovové sendvičové příčky </w:t>
      </w:r>
      <w:proofErr w:type="spellStart"/>
      <w:r w:rsidRPr="31B0B1C8">
        <w:rPr>
          <w:rFonts w:cs="Arial"/>
        </w:rPr>
        <w:t>tl</w:t>
      </w:r>
      <w:proofErr w:type="spellEnd"/>
      <w:r w:rsidRPr="31B0B1C8">
        <w:rPr>
          <w:rFonts w:cs="Arial"/>
        </w:rPr>
        <w:t xml:space="preserve">. 60 mm, s plášti </w:t>
      </w:r>
      <w:proofErr w:type="gramStart"/>
      <w:r w:rsidRPr="31B0B1C8">
        <w:rPr>
          <w:rFonts w:cs="Arial"/>
        </w:rPr>
        <w:t>s</w:t>
      </w:r>
      <w:proofErr w:type="gramEnd"/>
      <w:r w:rsidRPr="31B0B1C8">
        <w:rPr>
          <w:rFonts w:cs="Arial"/>
        </w:rPr>
        <w:t> pozinkovaného lakovaného plechu a výplní z MW.</w:t>
      </w:r>
    </w:p>
    <w:p w14:paraId="65647D58" w14:textId="77777777" w:rsidR="000A00EA" w:rsidRDefault="31B0B1C8" w:rsidP="000A00EA">
      <w:pPr>
        <w:tabs>
          <w:tab w:val="left" w:pos="851"/>
        </w:tabs>
        <w:ind w:left="1134" w:right="5"/>
        <w:rPr>
          <w:rFonts w:cs="Arial"/>
        </w:rPr>
      </w:pPr>
      <w:r w:rsidRPr="31B0B1C8">
        <w:rPr>
          <w:rFonts w:cs="Arial"/>
        </w:rPr>
        <w:t>Vybrané kovové příčky budou případně opatřeny ocelovými výztužnými profilem pro možnost kotvení a zavěšení.</w:t>
      </w:r>
    </w:p>
    <w:p w14:paraId="5B2986AA" w14:textId="77777777" w:rsidR="000A00EA" w:rsidRDefault="31B0B1C8" w:rsidP="000A00EA">
      <w:pPr>
        <w:tabs>
          <w:tab w:val="left" w:pos="851"/>
        </w:tabs>
        <w:ind w:left="1134" w:right="5"/>
        <w:rPr>
          <w:rFonts w:cs="Arial"/>
        </w:rPr>
      </w:pPr>
      <w:r w:rsidRPr="31B0B1C8">
        <w:rPr>
          <w:rFonts w:cs="Arial"/>
        </w:rPr>
        <w:t>Součástí systému kovových příček jsou prokládací skříně s dvířky.</w:t>
      </w:r>
    </w:p>
    <w:p w14:paraId="631FFE99" w14:textId="77777777" w:rsidR="000A00EA" w:rsidRDefault="000A00EA" w:rsidP="000A00EA">
      <w:pPr>
        <w:tabs>
          <w:tab w:val="left" w:pos="851"/>
        </w:tabs>
        <w:ind w:left="1134" w:right="5"/>
        <w:rPr>
          <w:rFonts w:cs="Arial"/>
        </w:rPr>
      </w:pPr>
    </w:p>
    <w:p w14:paraId="5D77216D" w14:textId="77777777" w:rsidR="000A00EA" w:rsidRDefault="31B0B1C8" w:rsidP="000A00EA">
      <w:pPr>
        <w:numPr>
          <w:ilvl w:val="0"/>
          <w:numId w:val="240"/>
        </w:numPr>
        <w:tabs>
          <w:tab w:val="left" w:pos="851"/>
        </w:tabs>
        <w:ind w:left="1134" w:right="5" w:firstLine="0"/>
        <w:rPr>
          <w:rFonts w:cs="Arial"/>
        </w:rPr>
      </w:pPr>
      <w:r w:rsidRPr="31B0B1C8">
        <w:rPr>
          <w:rFonts w:cs="Arial"/>
        </w:rPr>
        <w:t>Termoizolační chladírenské</w:t>
      </w:r>
    </w:p>
    <w:p w14:paraId="3E4A3760" w14:textId="77777777" w:rsidR="000A00EA" w:rsidRDefault="31B0B1C8" w:rsidP="000A00EA">
      <w:pPr>
        <w:tabs>
          <w:tab w:val="left" w:pos="851"/>
        </w:tabs>
        <w:ind w:left="1134" w:right="5"/>
        <w:rPr>
          <w:rFonts w:cs="Arial"/>
        </w:rPr>
      </w:pPr>
      <w:r w:rsidRPr="31B0B1C8">
        <w:rPr>
          <w:rFonts w:cs="Arial"/>
        </w:rPr>
        <w:t xml:space="preserve">Vybrané místnosti (232, 314) budou provedeny s termoizolačních kovových příček a podhledů, s výplní minerální vlnou, vč. dveří. </w:t>
      </w:r>
    </w:p>
    <w:p w14:paraId="403B437A" w14:textId="77777777" w:rsidR="000A00EA" w:rsidRDefault="31B0B1C8" w:rsidP="000A00EA">
      <w:pPr>
        <w:tabs>
          <w:tab w:val="left" w:pos="851"/>
        </w:tabs>
        <w:ind w:left="1134" w:right="5"/>
        <w:rPr>
          <w:rFonts w:cs="Arial"/>
        </w:rPr>
      </w:pPr>
      <w:r w:rsidRPr="31B0B1C8">
        <w:rPr>
          <w:rFonts w:cs="Arial"/>
        </w:rPr>
        <w:t>Vše s přerušením tepelných mostů)</w:t>
      </w:r>
    </w:p>
    <w:p w14:paraId="422D5764" w14:textId="77777777" w:rsidR="000A00EA" w:rsidRDefault="000A00EA" w:rsidP="000A00EA">
      <w:pPr>
        <w:tabs>
          <w:tab w:val="left" w:pos="851"/>
        </w:tabs>
        <w:ind w:left="1134" w:right="5"/>
        <w:rPr>
          <w:rFonts w:cs="Arial"/>
        </w:rPr>
      </w:pPr>
    </w:p>
    <w:p w14:paraId="607E7A02" w14:textId="77777777" w:rsidR="000A00EA" w:rsidRPr="001461D1" w:rsidRDefault="31B0B1C8" w:rsidP="000A00EA">
      <w:pPr>
        <w:tabs>
          <w:tab w:val="left" w:pos="851"/>
        </w:tabs>
        <w:ind w:left="1134" w:right="5"/>
        <w:rPr>
          <w:rFonts w:cs="Arial"/>
        </w:rPr>
      </w:pPr>
      <w:r w:rsidRPr="31B0B1C8">
        <w:rPr>
          <w:rFonts w:cs="Arial"/>
        </w:rPr>
        <w:t xml:space="preserve">Zděné příčky a stěny budou provedeny od hrubé podlahy do stavebního stropu, </w:t>
      </w:r>
      <w:proofErr w:type="spellStart"/>
      <w:r w:rsidRPr="31B0B1C8">
        <w:rPr>
          <w:rFonts w:cs="Arial"/>
        </w:rPr>
        <w:t>sdk</w:t>
      </w:r>
      <w:proofErr w:type="spellEnd"/>
      <w:r w:rsidRPr="31B0B1C8">
        <w:rPr>
          <w:rFonts w:cs="Arial"/>
        </w:rPr>
        <w:t xml:space="preserve"> a kovové příčky pak od čisté podlahy do úrovně podhledu, vybrané pak do stavebního stropu. </w:t>
      </w:r>
    </w:p>
    <w:p w14:paraId="6F1B8108" w14:textId="77777777" w:rsidR="000A00EA" w:rsidRPr="001B324F" w:rsidRDefault="000A00EA" w:rsidP="000A00EA">
      <w:pPr>
        <w:tabs>
          <w:tab w:val="left" w:pos="851"/>
        </w:tabs>
        <w:ind w:left="1134" w:right="5"/>
        <w:rPr>
          <w:rFonts w:cs="Arial"/>
          <w:color w:val="FF0000"/>
        </w:rPr>
      </w:pPr>
    </w:p>
    <w:p w14:paraId="0D31F5BD" w14:textId="77777777" w:rsidR="000A00EA" w:rsidRPr="00E404F7" w:rsidRDefault="31B0B1C8" w:rsidP="31B0B1C8">
      <w:pPr>
        <w:pStyle w:val="Nadpis2"/>
        <w:ind w:left="1134" w:right="5"/>
        <w:rPr>
          <w:rFonts w:cs="Arial"/>
          <w:lang w:val="cs-CZ"/>
        </w:rPr>
      </w:pPr>
      <w:bookmarkStart w:id="41" w:name="_Toc180294394"/>
      <w:bookmarkStart w:id="42" w:name="_Toc250725086"/>
      <w:bookmarkStart w:id="43" w:name="_Toc404323012"/>
      <w:proofErr w:type="spellStart"/>
      <w:r w:rsidRPr="31B0B1C8">
        <w:rPr>
          <w:rFonts w:cs="Arial"/>
        </w:rPr>
        <w:lastRenderedPageBreak/>
        <w:t>Vodorovné</w:t>
      </w:r>
      <w:proofErr w:type="spellEnd"/>
      <w:r w:rsidRPr="31B0B1C8">
        <w:rPr>
          <w:rFonts w:cs="Arial"/>
          <w:b w:val="0"/>
          <w:bCs w:val="0"/>
        </w:rPr>
        <w:t xml:space="preserve"> </w:t>
      </w:r>
      <w:proofErr w:type="spellStart"/>
      <w:r w:rsidRPr="31B0B1C8">
        <w:rPr>
          <w:rFonts w:cs="Arial"/>
        </w:rPr>
        <w:t>konstrukce</w:t>
      </w:r>
      <w:bookmarkEnd w:id="38"/>
      <w:bookmarkEnd w:id="39"/>
      <w:bookmarkEnd w:id="41"/>
      <w:bookmarkEnd w:id="42"/>
      <w:bookmarkEnd w:id="43"/>
      <w:proofErr w:type="spellEnd"/>
    </w:p>
    <w:p w14:paraId="50AD0171" w14:textId="77777777" w:rsidR="000A00EA" w:rsidRPr="00E404F7" w:rsidRDefault="31B0B1C8" w:rsidP="000A00EA">
      <w:pPr>
        <w:tabs>
          <w:tab w:val="left" w:pos="851"/>
        </w:tabs>
        <w:ind w:left="1134" w:right="5"/>
        <w:rPr>
          <w:rFonts w:cs="Arial"/>
        </w:rPr>
      </w:pPr>
      <w:bookmarkStart w:id="44" w:name="_Hlk138234821"/>
      <w:bookmarkStart w:id="45" w:name="_Hlk141265783"/>
      <w:bookmarkStart w:id="46" w:name="_Toc109697501"/>
      <w:bookmarkStart w:id="47" w:name="_Toc109698203"/>
      <w:r w:rsidRPr="31B0B1C8">
        <w:rPr>
          <w:rFonts w:cs="Arial"/>
        </w:rPr>
        <w:t>V PD nejsou navrženy</w:t>
      </w:r>
      <w:bookmarkEnd w:id="44"/>
      <w:r w:rsidRPr="31B0B1C8">
        <w:rPr>
          <w:rFonts w:cs="Arial"/>
        </w:rPr>
        <w:t>.</w:t>
      </w:r>
    </w:p>
    <w:bookmarkEnd w:id="45"/>
    <w:p w14:paraId="181D2538" w14:textId="77777777" w:rsidR="000A00EA" w:rsidRPr="001B324F" w:rsidRDefault="000A00EA" w:rsidP="000A00EA">
      <w:pPr>
        <w:tabs>
          <w:tab w:val="left" w:pos="851"/>
        </w:tabs>
        <w:ind w:left="1134" w:right="5"/>
        <w:rPr>
          <w:rFonts w:cs="Arial"/>
          <w:color w:val="FF0000"/>
        </w:rPr>
      </w:pPr>
    </w:p>
    <w:p w14:paraId="31298EAA" w14:textId="77777777" w:rsidR="000A00EA" w:rsidRPr="00E404F7" w:rsidRDefault="31B0B1C8" w:rsidP="31B0B1C8">
      <w:pPr>
        <w:pStyle w:val="Nadpis2"/>
        <w:ind w:left="1134" w:right="5"/>
        <w:rPr>
          <w:rFonts w:cs="Arial"/>
          <w:lang w:val="cs-CZ"/>
        </w:rPr>
      </w:pPr>
      <w:bookmarkStart w:id="48" w:name="_Toc180294395"/>
      <w:bookmarkStart w:id="49" w:name="_Toc250725087"/>
      <w:bookmarkStart w:id="50" w:name="_Toc404323013"/>
      <w:proofErr w:type="spellStart"/>
      <w:r w:rsidRPr="31B0B1C8">
        <w:rPr>
          <w:rFonts w:cs="Arial"/>
        </w:rPr>
        <w:t>Úpravy</w:t>
      </w:r>
      <w:proofErr w:type="spellEnd"/>
      <w:r w:rsidRPr="31B0B1C8">
        <w:rPr>
          <w:rFonts w:cs="Arial"/>
        </w:rPr>
        <w:t xml:space="preserve"> </w:t>
      </w:r>
      <w:proofErr w:type="spellStart"/>
      <w:r w:rsidRPr="31B0B1C8">
        <w:rPr>
          <w:rFonts w:cs="Arial"/>
        </w:rPr>
        <w:t>povrch</w:t>
      </w:r>
      <w:bookmarkEnd w:id="46"/>
      <w:bookmarkEnd w:id="47"/>
      <w:bookmarkEnd w:id="48"/>
      <w:bookmarkEnd w:id="49"/>
      <w:r w:rsidRPr="31B0B1C8">
        <w:rPr>
          <w:rFonts w:cs="Arial"/>
        </w:rPr>
        <w:t>ů</w:t>
      </w:r>
      <w:bookmarkEnd w:id="50"/>
      <w:proofErr w:type="spellEnd"/>
    </w:p>
    <w:p w14:paraId="2252E7E0" w14:textId="77777777" w:rsidR="000A00EA" w:rsidRPr="00E404F7" w:rsidRDefault="31B0B1C8" w:rsidP="000A00EA">
      <w:pPr>
        <w:tabs>
          <w:tab w:val="left" w:pos="851"/>
        </w:tabs>
        <w:ind w:left="1134" w:right="5"/>
        <w:rPr>
          <w:rFonts w:cs="Arial"/>
        </w:rPr>
      </w:pPr>
      <w:r w:rsidRPr="31B0B1C8">
        <w:rPr>
          <w:rFonts w:cs="Arial"/>
        </w:rPr>
        <w:t xml:space="preserve">Stavebně upravované nebo nové vnitřní zděné stěny budou opatřeny štukovou omítkou nebo tenkovrstvou omítkou s perlinkou. </w:t>
      </w:r>
    </w:p>
    <w:p w14:paraId="6196473A" w14:textId="77777777" w:rsidR="000A00EA" w:rsidRPr="001B324F" w:rsidRDefault="000A00EA" w:rsidP="000A00EA">
      <w:pPr>
        <w:autoSpaceDE w:val="0"/>
        <w:autoSpaceDN w:val="0"/>
        <w:adjustRightInd w:val="0"/>
        <w:ind w:left="1134" w:right="5"/>
        <w:rPr>
          <w:rFonts w:cs="Arial"/>
          <w:color w:val="FF0000"/>
        </w:rPr>
      </w:pPr>
    </w:p>
    <w:p w14:paraId="5D376784" w14:textId="77777777" w:rsidR="000A00EA" w:rsidRPr="00E404F7" w:rsidRDefault="31B0B1C8" w:rsidP="31B0B1C8">
      <w:pPr>
        <w:pStyle w:val="Nadpis2"/>
        <w:ind w:left="1134" w:right="5"/>
        <w:rPr>
          <w:rFonts w:cs="Arial"/>
          <w:lang w:val="cs-CZ"/>
        </w:rPr>
      </w:pPr>
      <w:bookmarkStart w:id="51" w:name="_Toc109697502"/>
      <w:bookmarkStart w:id="52" w:name="_Toc109698204"/>
      <w:bookmarkStart w:id="53" w:name="_Toc180294396"/>
      <w:bookmarkStart w:id="54" w:name="_Toc404323014"/>
      <w:proofErr w:type="spellStart"/>
      <w:r w:rsidRPr="31B0B1C8">
        <w:rPr>
          <w:rFonts w:cs="Arial"/>
        </w:rPr>
        <w:t>Konstrukce</w:t>
      </w:r>
      <w:proofErr w:type="spellEnd"/>
      <w:r w:rsidRPr="31B0B1C8">
        <w:rPr>
          <w:rFonts w:cs="Arial"/>
        </w:rPr>
        <w:t xml:space="preserve"> </w:t>
      </w:r>
      <w:proofErr w:type="spellStart"/>
      <w:r w:rsidRPr="31B0B1C8">
        <w:rPr>
          <w:rFonts w:cs="Arial"/>
        </w:rPr>
        <w:t>spojující</w:t>
      </w:r>
      <w:proofErr w:type="spellEnd"/>
      <w:r w:rsidRPr="31B0B1C8">
        <w:rPr>
          <w:rFonts w:cs="Arial"/>
        </w:rPr>
        <w:t xml:space="preserve"> </w:t>
      </w:r>
      <w:proofErr w:type="spellStart"/>
      <w:r w:rsidRPr="31B0B1C8">
        <w:rPr>
          <w:rFonts w:cs="Arial"/>
        </w:rPr>
        <w:t>různé</w:t>
      </w:r>
      <w:proofErr w:type="spellEnd"/>
      <w:r w:rsidRPr="31B0B1C8">
        <w:rPr>
          <w:rFonts w:cs="Arial"/>
        </w:rPr>
        <w:t xml:space="preserve"> </w:t>
      </w:r>
      <w:proofErr w:type="spellStart"/>
      <w:r w:rsidRPr="31B0B1C8">
        <w:rPr>
          <w:rFonts w:cs="Arial"/>
        </w:rPr>
        <w:t>úrovně</w:t>
      </w:r>
      <w:bookmarkEnd w:id="51"/>
      <w:bookmarkEnd w:id="52"/>
      <w:bookmarkEnd w:id="53"/>
      <w:bookmarkEnd w:id="54"/>
      <w:proofErr w:type="spellEnd"/>
    </w:p>
    <w:p w14:paraId="318B1EED" w14:textId="77777777" w:rsidR="000A00EA" w:rsidRPr="00E404F7" w:rsidRDefault="31B0B1C8" w:rsidP="000A00EA">
      <w:pPr>
        <w:tabs>
          <w:tab w:val="left" w:pos="851"/>
        </w:tabs>
        <w:ind w:left="1134" w:right="5"/>
        <w:rPr>
          <w:rFonts w:cs="Arial"/>
        </w:rPr>
      </w:pPr>
      <w:bookmarkStart w:id="55" w:name="_Toc109697503"/>
      <w:bookmarkStart w:id="56" w:name="_Toc109698205"/>
      <w:bookmarkStart w:id="57" w:name="_Toc180294397"/>
      <w:bookmarkStart w:id="58" w:name="_Toc250725089"/>
      <w:r w:rsidRPr="31B0B1C8">
        <w:rPr>
          <w:rFonts w:cs="Arial"/>
        </w:rPr>
        <w:t>Je navržen nákladní výtah, spojující 1.PP – 3.NP, nosnost výtahu 300</w:t>
      </w:r>
      <w:r w:rsidRPr="31B0B1C8">
        <w:rPr>
          <w:rFonts w:cs="Arial"/>
          <w:color w:val="FF0000"/>
        </w:rPr>
        <w:t xml:space="preserve"> </w:t>
      </w:r>
      <w:r w:rsidRPr="31B0B1C8">
        <w:rPr>
          <w:rFonts w:cs="Arial"/>
        </w:rPr>
        <w:t>kg.</w:t>
      </w:r>
    </w:p>
    <w:p w14:paraId="412E3A1F" w14:textId="77777777" w:rsidR="000A00EA" w:rsidRPr="001B324F" w:rsidRDefault="000A00EA" w:rsidP="000A00EA">
      <w:pPr>
        <w:tabs>
          <w:tab w:val="left" w:pos="851"/>
        </w:tabs>
        <w:ind w:left="1134" w:right="5"/>
        <w:rPr>
          <w:rFonts w:cs="Arial"/>
          <w:color w:val="FF0000"/>
        </w:rPr>
      </w:pPr>
    </w:p>
    <w:p w14:paraId="257890CE" w14:textId="77777777" w:rsidR="000A00EA" w:rsidRPr="00E404F7" w:rsidRDefault="31B0B1C8" w:rsidP="31B0B1C8">
      <w:pPr>
        <w:pStyle w:val="Nadpis2"/>
        <w:ind w:left="1134" w:right="5"/>
        <w:rPr>
          <w:rFonts w:cs="Arial"/>
          <w:lang w:val="cs-CZ"/>
        </w:rPr>
      </w:pPr>
      <w:bookmarkStart w:id="59" w:name="_Toc404323015"/>
      <w:proofErr w:type="spellStart"/>
      <w:r w:rsidRPr="31B0B1C8">
        <w:rPr>
          <w:rFonts w:cs="Arial"/>
        </w:rPr>
        <w:t>Střešní</w:t>
      </w:r>
      <w:proofErr w:type="spellEnd"/>
      <w:r w:rsidRPr="31B0B1C8">
        <w:rPr>
          <w:rFonts w:cs="Arial"/>
        </w:rPr>
        <w:t xml:space="preserve"> </w:t>
      </w:r>
      <w:proofErr w:type="spellStart"/>
      <w:r w:rsidRPr="31B0B1C8">
        <w:rPr>
          <w:rFonts w:cs="Arial"/>
        </w:rPr>
        <w:t>konstrukce</w:t>
      </w:r>
      <w:bookmarkEnd w:id="55"/>
      <w:bookmarkEnd w:id="56"/>
      <w:bookmarkEnd w:id="57"/>
      <w:bookmarkEnd w:id="58"/>
      <w:bookmarkEnd w:id="59"/>
      <w:proofErr w:type="spellEnd"/>
    </w:p>
    <w:p w14:paraId="1D57E4A3" w14:textId="77777777" w:rsidR="000A00EA" w:rsidRDefault="31B0B1C8" w:rsidP="000A00EA">
      <w:pPr>
        <w:tabs>
          <w:tab w:val="left" w:pos="851"/>
        </w:tabs>
        <w:ind w:left="1134" w:right="5"/>
        <w:rPr>
          <w:rFonts w:cs="Arial"/>
        </w:rPr>
      </w:pPr>
      <w:r w:rsidRPr="31B0B1C8">
        <w:rPr>
          <w:rFonts w:cs="Arial"/>
        </w:rPr>
        <w:t>V rámci D1.1.4 Rekonstrukce střechy bude provedena výměna stávající střešní krytiny z </w:t>
      </w:r>
      <w:proofErr w:type="spellStart"/>
      <w:r w:rsidRPr="31B0B1C8">
        <w:rPr>
          <w:rFonts w:cs="Arial"/>
        </w:rPr>
        <w:t>mPVC</w:t>
      </w:r>
      <w:proofErr w:type="spellEnd"/>
      <w:r w:rsidRPr="31B0B1C8">
        <w:rPr>
          <w:rFonts w:cs="Arial"/>
        </w:rPr>
        <w:t xml:space="preserve"> vč. ochranné vrstvy. Finální vrstva kačírku a dlažby bude znovu použita.</w:t>
      </w:r>
    </w:p>
    <w:p w14:paraId="4FEB04B9" w14:textId="77777777" w:rsidR="000A00EA" w:rsidRDefault="000A00EA" w:rsidP="000A00EA">
      <w:pPr>
        <w:tabs>
          <w:tab w:val="left" w:pos="851"/>
        </w:tabs>
        <w:ind w:left="1134" w:right="5"/>
        <w:rPr>
          <w:rFonts w:cs="Arial"/>
        </w:rPr>
      </w:pPr>
    </w:p>
    <w:p w14:paraId="0621204D" w14:textId="77777777" w:rsidR="000A00EA" w:rsidRDefault="31B0B1C8" w:rsidP="000A00EA">
      <w:pPr>
        <w:tabs>
          <w:tab w:val="left" w:pos="851"/>
        </w:tabs>
        <w:ind w:left="1134" w:right="5"/>
        <w:rPr>
          <w:rFonts w:cs="Arial"/>
        </w:rPr>
      </w:pPr>
      <w:r w:rsidRPr="31B0B1C8">
        <w:rPr>
          <w:rFonts w:cs="Arial"/>
        </w:rPr>
        <w:t>Stávající skladba střechy S1:</w:t>
      </w:r>
    </w:p>
    <w:p w14:paraId="3FE0DD73" w14:textId="77777777" w:rsidR="000A00EA" w:rsidRDefault="31B0B1C8" w:rsidP="000A00EA">
      <w:pPr>
        <w:numPr>
          <w:ilvl w:val="0"/>
          <w:numId w:val="242"/>
        </w:numPr>
        <w:tabs>
          <w:tab w:val="left" w:pos="851"/>
        </w:tabs>
        <w:ind w:left="1134" w:right="5" w:firstLine="0"/>
        <w:rPr>
          <w:rFonts w:cs="Arial"/>
        </w:rPr>
      </w:pPr>
      <w:r w:rsidRPr="31B0B1C8">
        <w:rPr>
          <w:rFonts w:cs="Arial"/>
        </w:rPr>
        <w:t xml:space="preserve">Vrstva </w:t>
      </w:r>
      <w:proofErr w:type="gramStart"/>
      <w:r w:rsidRPr="31B0B1C8">
        <w:rPr>
          <w:rFonts w:cs="Arial"/>
        </w:rPr>
        <w:t>kačírku</w:t>
      </w:r>
      <w:proofErr w:type="gramEnd"/>
      <w:r w:rsidRPr="31B0B1C8">
        <w:rPr>
          <w:rFonts w:cs="Arial"/>
        </w:rPr>
        <w:t xml:space="preserve"> resp. dlažba, </w:t>
      </w:r>
      <w:proofErr w:type="spellStart"/>
      <w:r w:rsidRPr="31B0B1C8">
        <w:rPr>
          <w:rFonts w:cs="Arial"/>
        </w:rPr>
        <w:t>tl</w:t>
      </w:r>
      <w:proofErr w:type="spellEnd"/>
      <w:r w:rsidRPr="31B0B1C8">
        <w:rPr>
          <w:rFonts w:cs="Arial"/>
        </w:rPr>
        <w:t>. 50 mm</w:t>
      </w:r>
    </w:p>
    <w:p w14:paraId="309C5673" w14:textId="77777777" w:rsidR="000A00EA" w:rsidRDefault="31B0B1C8" w:rsidP="000A00EA">
      <w:pPr>
        <w:numPr>
          <w:ilvl w:val="0"/>
          <w:numId w:val="242"/>
        </w:numPr>
        <w:tabs>
          <w:tab w:val="left" w:pos="851"/>
        </w:tabs>
        <w:ind w:left="1134" w:right="5" w:firstLine="0"/>
        <w:rPr>
          <w:rFonts w:cs="Arial"/>
        </w:rPr>
      </w:pPr>
      <w:r w:rsidRPr="31B0B1C8">
        <w:rPr>
          <w:rFonts w:cs="Arial"/>
        </w:rPr>
        <w:t xml:space="preserve">Ochranná </w:t>
      </w:r>
      <w:proofErr w:type="gramStart"/>
      <w:r w:rsidRPr="31B0B1C8">
        <w:rPr>
          <w:rFonts w:cs="Arial"/>
        </w:rPr>
        <w:t>vrstva - geotextilie</w:t>
      </w:r>
      <w:proofErr w:type="gramEnd"/>
      <w:r w:rsidRPr="31B0B1C8">
        <w:rPr>
          <w:rFonts w:cs="Arial"/>
        </w:rPr>
        <w:t xml:space="preserve"> 500g/m2</w:t>
      </w:r>
    </w:p>
    <w:p w14:paraId="78AD532A" w14:textId="77777777" w:rsidR="000A00EA" w:rsidRDefault="31B0B1C8" w:rsidP="000A00EA">
      <w:pPr>
        <w:numPr>
          <w:ilvl w:val="0"/>
          <w:numId w:val="242"/>
        </w:numPr>
        <w:tabs>
          <w:tab w:val="left" w:pos="851"/>
        </w:tabs>
        <w:ind w:left="1134" w:right="5" w:firstLine="0"/>
        <w:rPr>
          <w:rFonts w:cs="Arial"/>
        </w:rPr>
      </w:pPr>
      <w:r w:rsidRPr="31B0B1C8">
        <w:rPr>
          <w:rFonts w:cs="Arial"/>
        </w:rPr>
        <w:t xml:space="preserve">Hydroizolace </w:t>
      </w:r>
      <w:proofErr w:type="spellStart"/>
      <w:r w:rsidRPr="31B0B1C8">
        <w:rPr>
          <w:rFonts w:cs="Arial"/>
        </w:rPr>
        <w:t>mPVC</w:t>
      </w:r>
      <w:proofErr w:type="spellEnd"/>
      <w:r w:rsidRPr="31B0B1C8">
        <w:rPr>
          <w:rFonts w:cs="Arial"/>
        </w:rPr>
        <w:t xml:space="preserve">, </w:t>
      </w:r>
      <w:proofErr w:type="spellStart"/>
      <w:r w:rsidRPr="31B0B1C8">
        <w:rPr>
          <w:rFonts w:cs="Arial"/>
        </w:rPr>
        <w:t>tl</w:t>
      </w:r>
      <w:proofErr w:type="spellEnd"/>
      <w:r w:rsidRPr="31B0B1C8">
        <w:rPr>
          <w:rFonts w:cs="Arial"/>
        </w:rPr>
        <w:t>. 1,5 mm</w:t>
      </w:r>
    </w:p>
    <w:p w14:paraId="2C5C66D9" w14:textId="77777777" w:rsidR="000A00EA" w:rsidRDefault="31B0B1C8" w:rsidP="000A00EA">
      <w:pPr>
        <w:numPr>
          <w:ilvl w:val="0"/>
          <w:numId w:val="242"/>
        </w:numPr>
        <w:tabs>
          <w:tab w:val="left" w:pos="851"/>
        </w:tabs>
        <w:ind w:left="1134" w:right="5" w:firstLine="0"/>
        <w:rPr>
          <w:rFonts w:cs="Arial"/>
        </w:rPr>
      </w:pPr>
      <w:r w:rsidRPr="31B0B1C8">
        <w:rPr>
          <w:rFonts w:cs="Arial"/>
        </w:rPr>
        <w:t>Separační vrstva – geotextilie 300 g/m2</w:t>
      </w:r>
    </w:p>
    <w:p w14:paraId="6FE25E95" w14:textId="77777777" w:rsidR="000A00EA" w:rsidRDefault="31B0B1C8" w:rsidP="000A00EA">
      <w:pPr>
        <w:numPr>
          <w:ilvl w:val="0"/>
          <w:numId w:val="242"/>
        </w:numPr>
        <w:tabs>
          <w:tab w:val="left" w:pos="851"/>
        </w:tabs>
        <w:ind w:left="1134" w:right="5" w:firstLine="0"/>
        <w:rPr>
          <w:rFonts w:cs="Arial"/>
        </w:rPr>
      </w:pPr>
      <w:proofErr w:type="spellStart"/>
      <w:r w:rsidRPr="31B0B1C8">
        <w:rPr>
          <w:rFonts w:cs="Arial"/>
        </w:rPr>
        <w:t>Termoizolace</w:t>
      </w:r>
      <w:proofErr w:type="spellEnd"/>
      <w:r w:rsidRPr="31B0B1C8">
        <w:rPr>
          <w:rFonts w:cs="Arial"/>
        </w:rPr>
        <w:t xml:space="preserve"> EPS 100 S </w:t>
      </w:r>
      <w:proofErr w:type="spellStart"/>
      <w:r w:rsidRPr="31B0B1C8">
        <w:rPr>
          <w:rFonts w:cs="Arial"/>
        </w:rPr>
        <w:t>Stabil</w:t>
      </w:r>
      <w:proofErr w:type="spellEnd"/>
      <w:r w:rsidRPr="31B0B1C8">
        <w:rPr>
          <w:rFonts w:cs="Arial"/>
        </w:rPr>
        <w:t xml:space="preserve">, 25 kg/m3, </w:t>
      </w:r>
      <w:proofErr w:type="spellStart"/>
      <w:r w:rsidRPr="31B0B1C8">
        <w:rPr>
          <w:rFonts w:cs="Arial"/>
        </w:rPr>
        <w:t>tl</w:t>
      </w:r>
      <w:proofErr w:type="spellEnd"/>
      <w:r w:rsidRPr="31B0B1C8">
        <w:rPr>
          <w:rFonts w:cs="Arial"/>
        </w:rPr>
        <w:t>. 100 mm</w:t>
      </w:r>
    </w:p>
    <w:p w14:paraId="5A536C78" w14:textId="77777777" w:rsidR="000A00EA" w:rsidRDefault="31B0B1C8" w:rsidP="000A00EA">
      <w:pPr>
        <w:numPr>
          <w:ilvl w:val="0"/>
          <w:numId w:val="242"/>
        </w:numPr>
        <w:tabs>
          <w:tab w:val="left" w:pos="851"/>
        </w:tabs>
        <w:ind w:left="1134" w:right="5" w:firstLine="0"/>
        <w:rPr>
          <w:rFonts w:cs="Arial"/>
        </w:rPr>
      </w:pPr>
      <w:proofErr w:type="spellStart"/>
      <w:r w:rsidRPr="31B0B1C8">
        <w:rPr>
          <w:rFonts w:cs="Arial"/>
        </w:rPr>
        <w:t>Termoizolace</w:t>
      </w:r>
      <w:proofErr w:type="spellEnd"/>
      <w:r w:rsidRPr="31B0B1C8">
        <w:rPr>
          <w:rFonts w:cs="Arial"/>
        </w:rPr>
        <w:t xml:space="preserve"> EPS 100 S </w:t>
      </w:r>
      <w:proofErr w:type="spellStart"/>
      <w:r w:rsidRPr="31B0B1C8">
        <w:rPr>
          <w:rFonts w:cs="Arial"/>
        </w:rPr>
        <w:t>Stabil</w:t>
      </w:r>
      <w:proofErr w:type="spellEnd"/>
      <w:r w:rsidRPr="31B0B1C8">
        <w:rPr>
          <w:rFonts w:cs="Arial"/>
        </w:rPr>
        <w:t xml:space="preserve">, 25 kg/m3, spádová, </w:t>
      </w:r>
      <w:proofErr w:type="spellStart"/>
      <w:r w:rsidRPr="31B0B1C8">
        <w:rPr>
          <w:rFonts w:cs="Arial"/>
        </w:rPr>
        <w:t>tl</w:t>
      </w:r>
      <w:proofErr w:type="spellEnd"/>
      <w:r w:rsidRPr="31B0B1C8">
        <w:rPr>
          <w:rFonts w:cs="Arial"/>
        </w:rPr>
        <w:t xml:space="preserve">. </w:t>
      </w:r>
      <w:proofErr w:type="gramStart"/>
      <w:r w:rsidRPr="31B0B1C8">
        <w:rPr>
          <w:rFonts w:cs="Arial"/>
        </w:rPr>
        <w:t>80 – 220</w:t>
      </w:r>
      <w:proofErr w:type="gramEnd"/>
      <w:r w:rsidRPr="31B0B1C8">
        <w:rPr>
          <w:rFonts w:cs="Arial"/>
        </w:rPr>
        <w:t xml:space="preserve"> mm</w:t>
      </w:r>
    </w:p>
    <w:p w14:paraId="4D7518A0" w14:textId="77777777" w:rsidR="000A00EA" w:rsidRDefault="31B0B1C8" w:rsidP="000A00EA">
      <w:pPr>
        <w:numPr>
          <w:ilvl w:val="0"/>
          <w:numId w:val="242"/>
        </w:numPr>
        <w:tabs>
          <w:tab w:val="left" w:pos="851"/>
        </w:tabs>
        <w:ind w:left="1134" w:right="5" w:firstLine="0"/>
        <w:rPr>
          <w:rFonts w:cs="Arial"/>
        </w:rPr>
      </w:pPr>
      <w:r w:rsidRPr="31B0B1C8">
        <w:rPr>
          <w:rFonts w:cs="Arial"/>
        </w:rPr>
        <w:t xml:space="preserve">Parozábrana, živičný pás </w:t>
      </w:r>
      <w:proofErr w:type="spellStart"/>
      <w:r w:rsidRPr="31B0B1C8">
        <w:rPr>
          <w:rFonts w:cs="Arial"/>
        </w:rPr>
        <w:t>rd</w:t>
      </w:r>
      <w:proofErr w:type="spellEnd"/>
      <w:r w:rsidRPr="31B0B1C8">
        <w:rPr>
          <w:rFonts w:cs="Arial"/>
        </w:rPr>
        <w:t xml:space="preserve"> ≥ 800 m</w:t>
      </w:r>
    </w:p>
    <w:p w14:paraId="203E9495" w14:textId="77777777" w:rsidR="000A00EA" w:rsidRPr="00E635A1" w:rsidRDefault="31B0B1C8" w:rsidP="000A00EA">
      <w:pPr>
        <w:numPr>
          <w:ilvl w:val="0"/>
          <w:numId w:val="242"/>
        </w:numPr>
        <w:tabs>
          <w:tab w:val="left" w:pos="851"/>
        </w:tabs>
        <w:ind w:left="1134" w:right="5" w:firstLine="0"/>
        <w:rPr>
          <w:rFonts w:cs="Arial"/>
          <w:u w:val="single"/>
        </w:rPr>
      </w:pPr>
      <w:r w:rsidRPr="31B0B1C8">
        <w:rPr>
          <w:rFonts w:cs="Arial"/>
          <w:u w:val="single"/>
        </w:rPr>
        <w:t>Penetrace</w:t>
      </w:r>
    </w:p>
    <w:p w14:paraId="1BD6E588" w14:textId="77777777" w:rsidR="000A00EA" w:rsidRPr="00E635A1" w:rsidRDefault="31B0B1C8" w:rsidP="000A00EA">
      <w:pPr>
        <w:numPr>
          <w:ilvl w:val="0"/>
          <w:numId w:val="242"/>
        </w:numPr>
        <w:tabs>
          <w:tab w:val="left" w:pos="851"/>
        </w:tabs>
        <w:ind w:left="1134" w:right="5" w:firstLine="0"/>
        <w:rPr>
          <w:rFonts w:cs="Arial"/>
        </w:rPr>
      </w:pPr>
      <w:r w:rsidRPr="31B0B1C8">
        <w:rPr>
          <w:rFonts w:cs="Arial"/>
        </w:rPr>
        <w:t>Nosná konstrukce střechy</w:t>
      </w:r>
    </w:p>
    <w:p w14:paraId="1E305E3C" w14:textId="77777777" w:rsidR="000A00EA" w:rsidRPr="001B324F" w:rsidRDefault="000A00EA" w:rsidP="000A00EA">
      <w:pPr>
        <w:tabs>
          <w:tab w:val="left" w:pos="851"/>
        </w:tabs>
        <w:ind w:left="1134" w:right="5"/>
        <w:rPr>
          <w:rFonts w:cs="Arial"/>
          <w:color w:val="FF0000"/>
        </w:rPr>
      </w:pPr>
    </w:p>
    <w:p w14:paraId="409BF6BE" w14:textId="77777777" w:rsidR="000A00EA" w:rsidRPr="00E404F7" w:rsidRDefault="31B0B1C8" w:rsidP="31B0B1C8">
      <w:pPr>
        <w:pStyle w:val="Nadpis2"/>
        <w:ind w:left="1134" w:right="656"/>
        <w:rPr>
          <w:rFonts w:cs="Arial"/>
          <w:lang w:val="cs-CZ"/>
        </w:rPr>
      </w:pPr>
      <w:bookmarkStart w:id="60" w:name="_Toc109697504"/>
      <w:bookmarkStart w:id="61" w:name="_Toc109698206"/>
      <w:bookmarkStart w:id="62" w:name="_Toc180294398"/>
      <w:bookmarkStart w:id="63" w:name="_Toc404323016"/>
      <w:proofErr w:type="spellStart"/>
      <w:r w:rsidRPr="31B0B1C8">
        <w:rPr>
          <w:rFonts w:cs="Arial"/>
        </w:rPr>
        <w:t>Klempířské</w:t>
      </w:r>
      <w:proofErr w:type="spellEnd"/>
      <w:r w:rsidRPr="31B0B1C8">
        <w:rPr>
          <w:rFonts w:cs="Arial"/>
        </w:rPr>
        <w:t xml:space="preserve"> </w:t>
      </w:r>
      <w:proofErr w:type="spellStart"/>
      <w:r w:rsidRPr="31B0B1C8">
        <w:rPr>
          <w:rFonts w:cs="Arial"/>
        </w:rPr>
        <w:t>konstrukce</w:t>
      </w:r>
      <w:bookmarkEnd w:id="60"/>
      <w:bookmarkEnd w:id="61"/>
      <w:bookmarkEnd w:id="62"/>
      <w:bookmarkEnd w:id="63"/>
      <w:proofErr w:type="spellEnd"/>
    </w:p>
    <w:p w14:paraId="3A55B3C9" w14:textId="77777777" w:rsidR="000A00EA" w:rsidRPr="00E404F7" w:rsidRDefault="31B0B1C8" w:rsidP="000A00EA">
      <w:pPr>
        <w:tabs>
          <w:tab w:val="left" w:pos="851"/>
        </w:tabs>
        <w:ind w:left="1134" w:right="5"/>
        <w:rPr>
          <w:rFonts w:cs="Arial"/>
        </w:rPr>
      </w:pPr>
      <w:bookmarkStart w:id="64" w:name="_Toc109697505"/>
      <w:bookmarkStart w:id="65" w:name="_Toc109698207"/>
      <w:r w:rsidRPr="31B0B1C8">
        <w:rPr>
          <w:rFonts w:cs="Arial"/>
        </w:rPr>
        <w:t>V rámci rekonstrukce střechy je uvažováno i s demontáží stávajícího a montáží nového oplechování atiky objektu</w:t>
      </w:r>
    </w:p>
    <w:p w14:paraId="794CB520" w14:textId="77777777" w:rsidR="000A00EA" w:rsidRPr="001B324F" w:rsidRDefault="000A00EA" w:rsidP="000A00EA">
      <w:pPr>
        <w:tabs>
          <w:tab w:val="left" w:pos="851"/>
        </w:tabs>
        <w:ind w:left="1134" w:right="5"/>
        <w:rPr>
          <w:rFonts w:cs="Arial"/>
          <w:color w:val="FF0000"/>
        </w:rPr>
      </w:pPr>
    </w:p>
    <w:p w14:paraId="0ECD8FD4" w14:textId="77777777" w:rsidR="000A00EA" w:rsidRPr="00E404F7" w:rsidRDefault="31B0B1C8" w:rsidP="31B0B1C8">
      <w:pPr>
        <w:pStyle w:val="Nadpis2"/>
        <w:ind w:left="1134" w:right="656"/>
        <w:rPr>
          <w:rFonts w:cs="Arial"/>
          <w:lang w:val="fr-FR"/>
        </w:rPr>
      </w:pPr>
      <w:bookmarkStart w:id="66" w:name="_Toc180294399"/>
      <w:bookmarkStart w:id="67" w:name="_Toc404323017"/>
      <w:proofErr w:type="spellStart"/>
      <w:r w:rsidRPr="31B0B1C8">
        <w:rPr>
          <w:rFonts w:cs="Arial"/>
        </w:rPr>
        <w:t>Izolace</w:t>
      </w:r>
      <w:proofErr w:type="spellEnd"/>
      <w:r w:rsidRPr="31B0B1C8">
        <w:rPr>
          <w:rFonts w:cs="Arial"/>
        </w:rPr>
        <w:t xml:space="preserve"> </w:t>
      </w:r>
      <w:proofErr w:type="spellStart"/>
      <w:r w:rsidRPr="31B0B1C8">
        <w:rPr>
          <w:rFonts w:cs="Arial"/>
        </w:rPr>
        <w:t>proti</w:t>
      </w:r>
      <w:proofErr w:type="spellEnd"/>
      <w:r w:rsidRPr="31B0B1C8">
        <w:rPr>
          <w:rFonts w:cs="Arial"/>
        </w:rPr>
        <w:t xml:space="preserve"> </w:t>
      </w:r>
      <w:proofErr w:type="spellStart"/>
      <w:r w:rsidRPr="31B0B1C8">
        <w:rPr>
          <w:rFonts w:cs="Arial"/>
        </w:rPr>
        <w:t>vodě</w:t>
      </w:r>
      <w:proofErr w:type="spellEnd"/>
      <w:r w:rsidRPr="31B0B1C8">
        <w:rPr>
          <w:rFonts w:cs="Arial"/>
        </w:rPr>
        <w:t xml:space="preserve"> a </w:t>
      </w:r>
      <w:proofErr w:type="spellStart"/>
      <w:r w:rsidRPr="31B0B1C8">
        <w:rPr>
          <w:rFonts w:cs="Arial"/>
        </w:rPr>
        <w:t>zemní</w:t>
      </w:r>
      <w:proofErr w:type="spellEnd"/>
      <w:r w:rsidRPr="31B0B1C8">
        <w:rPr>
          <w:rFonts w:cs="Arial"/>
        </w:rPr>
        <w:t xml:space="preserve"> </w:t>
      </w:r>
      <w:proofErr w:type="spellStart"/>
      <w:r w:rsidRPr="31B0B1C8">
        <w:rPr>
          <w:rFonts w:cs="Arial"/>
        </w:rPr>
        <w:t>vlhkosti</w:t>
      </w:r>
      <w:bookmarkEnd w:id="64"/>
      <w:bookmarkEnd w:id="65"/>
      <w:bookmarkEnd w:id="66"/>
      <w:bookmarkEnd w:id="67"/>
      <w:proofErr w:type="spellEnd"/>
    </w:p>
    <w:p w14:paraId="7F136D96" w14:textId="022538C7" w:rsidR="000A00EA" w:rsidRPr="00E404F7" w:rsidRDefault="31B0B1C8" w:rsidP="000A00EA">
      <w:pPr>
        <w:tabs>
          <w:tab w:val="left" w:pos="851"/>
        </w:tabs>
        <w:ind w:left="1134" w:right="5"/>
        <w:rPr>
          <w:rFonts w:cs="Arial"/>
        </w:rPr>
      </w:pPr>
      <w:bookmarkStart w:id="68" w:name="_Toc109697507"/>
      <w:bookmarkStart w:id="69" w:name="_Toc109698209"/>
      <w:bookmarkStart w:id="70" w:name="_Toc180294400"/>
      <w:r w:rsidRPr="31B0B1C8">
        <w:rPr>
          <w:rFonts w:cs="Arial"/>
        </w:rPr>
        <w:t xml:space="preserve">V rámci suterénu objektu se v některých lokálních částech vyskytuje vlhnutí svislých konstrukcí. V rámci bouracích prací, budou i </w:t>
      </w:r>
      <w:proofErr w:type="spellStart"/>
      <w:r w:rsidRPr="31B0B1C8">
        <w:rPr>
          <w:rFonts w:cs="Arial"/>
        </w:rPr>
        <w:t>vtěchto</w:t>
      </w:r>
      <w:proofErr w:type="spellEnd"/>
      <w:r w:rsidRPr="31B0B1C8">
        <w:rPr>
          <w:rFonts w:cs="Arial"/>
        </w:rPr>
        <w:t xml:space="preserve"> prostorech vybourány příčky. Následně bude lokálně </w:t>
      </w:r>
      <w:proofErr w:type="spellStart"/>
      <w:r w:rsidRPr="31B0B1C8">
        <w:rPr>
          <w:rFonts w:cs="Arial"/>
        </w:rPr>
        <w:t>ostraněna</w:t>
      </w:r>
      <w:proofErr w:type="spellEnd"/>
      <w:r w:rsidRPr="31B0B1C8">
        <w:rPr>
          <w:rFonts w:cs="Arial"/>
        </w:rPr>
        <w:t xml:space="preserve"> část konstrukcí podlahy a bude provedeno nové hydroizolační souvrství.</w:t>
      </w:r>
    </w:p>
    <w:p w14:paraId="27600ED3" w14:textId="77777777" w:rsidR="000A00EA" w:rsidRPr="001B324F" w:rsidRDefault="000A00EA" w:rsidP="31B0B1C8">
      <w:pPr>
        <w:pStyle w:val="Nadpis2"/>
        <w:ind w:left="1134" w:right="656"/>
        <w:rPr>
          <w:rFonts w:cs="Arial"/>
          <w:color w:val="FF0000"/>
          <w:lang w:val="cs-CZ"/>
        </w:rPr>
      </w:pPr>
    </w:p>
    <w:p w14:paraId="2B258DE5" w14:textId="77777777" w:rsidR="000A00EA" w:rsidRPr="00E404F7" w:rsidRDefault="31B0B1C8" w:rsidP="31B0B1C8">
      <w:pPr>
        <w:pStyle w:val="Nadpis2"/>
        <w:ind w:left="1134" w:right="656"/>
        <w:rPr>
          <w:rFonts w:cs="Arial"/>
          <w:lang w:val="fr-FR"/>
        </w:rPr>
      </w:pPr>
      <w:bookmarkStart w:id="71" w:name="_Toc404323018"/>
      <w:proofErr w:type="spellStart"/>
      <w:r w:rsidRPr="31B0B1C8">
        <w:rPr>
          <w:rFonts w:cs="Arial"/>
        </w:rPr>
        <w:t>Izolace</w:t>
      </w:r>
      <w:proofErr w:type="spellEnd"/>
      <w:r w:rsidRPr="31B0B1C8">
        <w:rPr>
          <w:rFonts w:cs="Arial"/>
        </w:rPr>
        <w:t xml:space="preserve"> </w:t>
      </w:r>
      <w:proofErr w:type="spellStart"/>
      <w:r w:rsidRPr="31B0B1C8">
        <w:rPr>
          <w:rFonts w:cs="Arial"/>
        </w:rPr>
        <w:t>tepelné</w:t>
      </w:r>
      <w:proofErr w:type="spellEnd"/>
      <w:r w:rsidRPr="31B0B1C8">
        <w:rPr>
          <w:rFonts w:cs="Arial"/>
        </w:rPr>
        <w:t xml:space="preserve">, </w:t>
      </w:r>
      <w:proofErr w:type="spellStart"/>
      <w:r w:rsidRPr="31B0B1C8">
        <w:rPr>
          <w:rFonts w:cs="Arial"/>
        </w:rPr>
        <w:t>zvukové</w:t>
      </w:r>
      <w:bookmarkEnd w:id="71"/>
      <w:proofErr w:type="spellEnd"/>
      <w:r w:rsidRPr="31B0B1C8">
        <w:rPr>
          <w:rFonts w:cs="Arial"/>
        </w:rPr>
        <w:t xml:space="preserve"> a </w:t>
      </w:r>
      <w:proofErr w:type="spellStart"/>
      <w:r w:rsidRPr="31B0B1C8">
        <w:rPr>
          <w:rFonts w:cs="Arial"/>
        </w:rPr>
        <w:t>vibrační</w:t>
      </w:r>
      <w:proofErr w:type="spellEnd"/>
    </w:p>
    <w:p w14:paraId="5AC14A7B" w14:textId="77777777" w:rsidR="000A00EA" w:rsidRPr="00E404F7" w:rsidRDefault="31B0B1C8" w:rsidP="000A00EA">
      <w:pPr>
        <w:tabs>
          <w:tab w:val="left" w:pos="851"/>
        </w:tabs>
        <w:ind w:left="1134" w:right="5"/>
        <w:rPr>
          <w:rFonts w:cs="Arial"/>
        </w:rPr>
      </w:pPr>
      <w:r w:rsidRPr="31B0B1C8">
        <w:rPr>
          <w:rFonts w:cs="Arial"/>
        </w:rPr>
        <w:t>V </w:t>
      </w:r>
      <w:proofErr w:type="spellStart"/>
      <w:r w:rsidRPr="31B0B1C8">
        <w:rPr>
          <w:rFonts w:cs="Arial"/>
        </w:rPr>
        <w:t>sdk</w:t>
      </w:r>
      <w:proofErr w:type="spellEnd"/>
      <w:r w:rsidRPr="31B0B1C8">
        <w:rPr>
          <w:rFonts w:cs="Arial"/>
        </w:rPr>
        <w:t xml:space="preserve"> a kovových příčkách budou </w:t>
      </w:r>
      <w:proofErr w:type="gramStart"/>
      <w:r w:rsidRPr="31B0B1C8">
        <w:rPr>
          <w:rFonts w:cs="Arial"/>
        </w:rPr>
        <w:t>provedeny  akustické</w:t>
      </w:r>
      <w:proofErr w:type="gramEnd"/>
      <w:r w:rsidRPr="31B0B1C8">
        <w:rPr>
          <w:rFonts w:cs="Arial"/>
        </w:rPr>
        <w:t xml:space="preserve"> izolace z MW.</w:t>
      </w:r>
    </w:p>
    <w:p w14:paraId="445324AE" w14:textId="77777777" w:rsidR="000A00EA" w:rsidRPr="00E404F7" w:rsidRDefault="000A00EA" w:rsidP="000A00EA">
      <w:pPr>
        <w:tabs>
          <w:tab w:val="left" w:pos="851"/>
        </w:tabs>
        <w:ind w:left="1134" w:right="5"/>
        <w:rPr>
          <w:rFonts w:cs="Arial"/>
        </w:rPr>
      </w:pPr>
    </w:p>
    <w:p w14:paraId="44B2F270" w14:textId="77777777" w:rsidR="000A00EA" w:rsidRPr="00E404F7" w:rsidRDefault="31B0B1C8" w:rsidP="000A00EA">
      <w:pPr>
        <w:pStyle w:val="Nadpis2"/>
        <w:ind w:left="1134" w:right="656"/>
        <w:rPr>
          <w:rFonts w:cs="Arial"/>
          <w:lang w:val="cs-CZ"/>
        </w:rPr>
      </w:pPr>
      <w:bookmarkStart w:id="72" w:name="_Toc404323019"/>
      <w:proofErr w:type="spellStart"/>
      <w:r w:rsidRPr="31B0B1C8">
        <w:rPr>
          <w:rFonts w:cs="Arial"/>
        </w:rPr>
        <w:t>Výplně</w:t>
      </w:r>
      <w:proofErr w:type="spellEnd"/>
      <w:r w:rsidRPr="31B0B1C8">
        <w:rPr>
          <w:rFonts w:cs="Arial"/>
        </w:rPr>
        <w:t xml:space="preserve"> </w:t>
      </w:r>
      <w:proofErr w:type="spellStart"/>
      <w:r w:rsidRPr="31B0B1C8">
        <w:rPr>
          <w:rFonts w:cs="Arial"/>
        </w:rPr>
        <w:t>otvorů</w:t>
      </w:r>
      <w:bookmarkEnd w:id="68"/>
      <w:bookmarkEnd w:id="69"/>
      <w:bookmarkEnd w:id="70"/>
      <w:bookmarkEnd w:id="72"/>
      <w:proofErr w:type="spellEnd"/>
    </w:p>
    <w:p w14:paraId="200B9A9E" w14:textId="77777777" w:rsidR="000A00EA" w:rsidRPr="00E404F7" w:rsidRDefault="31B0B1C8" w:rsidP="31B0B1C8">
      <w:pPr>
        <w:autoSpaceDE w:val="0"/>
        <w:autoSpaceDN w:val="0"/>
        <w:adjustRightInd w:val="0"/>
        <w:ind w:left="1134" w:right="656"/>
        <w:rPr>
          <w:rFonts w:cs="Arial"/>
          <w:b/>
          <w:bCs/>
        </w:rPr>
      </w:pPr>
      <w:r w:rsidRPr="31B0B1C8">
        <w:rPr>
          <w:rFonts w:cs="Arial"/>
          <w:b/>
          <w:bCs/>
        </w:rPr>
        <w:t>Vnější</w:t>
      </w:r>
    </w:p>
    <w:p w14:paraId="78375066" w14:textId="77777777" w:rsidR="000A00EA" w:rsidRDefault="31B0B1C8" w:rsidP="000A00EA">
      <w:pPr>
        <w:autoSpaceDE w:val="0"/>
        <w:autoSpaceDN w:val="0"/>
        <w:adjustRightInd w:val="0"/>
        <w:ind w:left="1134" w:right="656"/>
        <w:rPr>
          <w:rFonts w:cs="Arial"/>
        </w:rPr>
      </w:pPr>
      <w:bookmarkStart w:id="73" w:name="_Hlk138234145"/>
      <w:bookmarkStart w:id="74" w:name="_Hlk82698709"/>
      <w:r w:rsidRPr="31B0B1C8">
        <w:rPr>
          <w:rFonts w:cs="Arial"/>
        </w:rPr>
        <w:t>V PD nejsou navrženy</w:t>
      </w:r>
      <w:bookmarkEnd w:id="73"/>
      <w:r w:rsidRPr="31B0B1C8">
        <w:rPr>
          <w:rFonts w:cs="Arial"/>
        </w:rPr>
        <w:t xml:space="preserve">. </w:t>
      </w:r>
    </w:p>
    <w:p w14:paraId="7D145150" w14:textId="77777777" w:rsidR="000A00EA" w:rsidRDefault="000A00EA" w:rsidP="000A00EA">
      <w:pPr>
        <w:autoSpaceDE w:val="0"/>
        <w:autoSpaceDN w:val="0"/>
        <w:adjustRightInd w:val="0"/>
        <w:ind w:left="1134" w:right="656"/>
        <w:rPr>
          <w:rFonts w:cs="Arial"/>
        </w:rPr>
      </w:pPr>
    </w:p>
    <w:p w14:paraId="0F80586F" w14:textId="77777777" w:rsidR="000A00EA" w:rsidRPr="00E404F7" w:rsidRDefault="31B0B1C8" w:rsidP="000A00EA">
      <w:pPr>
        <w:autoSpaceDE w:val="0"/>
        <w:autoSpaceDN w:val="0"/>
        <w:adjustRightInd w:val="0"/>
        <w:ind w:left="1134" w:right="656"/>
        <w:rPr>
          <w:rFonts w:cs="Arial"/>
        </w:rPr>
      </w:pPr>
      <w:r w:rsidRPr="31B0B1C8">
        <w:rPr>
          <w:rFonts w:cs="Arial"/>
        </w:rPr>
        <w:t>Stávající okna ve fasádě budou ze strany čistých prostor zatmeleny trvale pružným tmelem. Z vnitřní strany budou přístupná i ze servisních meziprostor. Mytí oken se předpokládá z exteriéru pomocí plošiny.</w:t>
      </w:r>
    </w:p>
    <w:bookmarkEnd w:id="74"/>
    <w:p w14:paraId="49CD633B" w14:textId="77777777" w:rsidR="000A00EA" w:rsidRPr="001B324F" w:rsidRDefault="000A00EA" w:rsidP="000A00EA">
      <w:pPr>
        <w:autoSpaceDE w:val="0"/>
        <w:autoSpaceDN w:val="0"/>
        <w:adjustRightInd w:val="0"/>
        <w:ind w:left="1134" w:right="656"/>
        <w:rPr>
          <w:rFonts w:cs="Arial"/>
          <w:color w:val="FF0000"/>
        </w:rPr>
      </w:pPr>
    </w:p>
    <w:p w14:paraId="67649E28" w14:textId="77777777" w:rsidR="000A00EA" w:rsidRPr="00E404F7" w:rsidRDefault="31B0B1C8" w:rsidP="31B0B1C8">
      <w:pPr>
        <w:autoSpaceDE w:val="0"/>
        <w:autoSpaceDN w:val="0"/>
        <w:adjustRightInd w:val="0"/>
        <w:ind w:left="1134" w:right="656"/>
        <w:rPr>
          <w:rFonts w:cs="Arial"/>
          <w:b/>
          <w:bCs/>
        </w:rPr>
      </w:pPr>
      <w:r w:rsidRPr="31B0B1C8">
        <w:rPr>
          <w:rFonts w:cs="Arial"/>
          <w:b/>
          <w:bCs/>
        </w:rPr>
        <w:t>Vnitřní</w:t>
      </w:r>
    </w:p>
    <w:p w14:paraId="1A144890" w14:textId="77777777" w:rsidR="000A00EA" w:rsidRPr="00E404F7" w:rsidRDefault="31B0B1C8" w:rsidP="000A00EA">
      <w:pPr>
        <w:autoSpaceDE w:val="0"/>
        <w:autoSpaceDN w:val="0"/>
        <w:adjustRightInd w:val="0"/>
        <w:ind w:left="1134" w:right="656"/>
        <w:rPr>
          <w:rFonts w:cs="Arial"/>
        </w:rPr>
      </w:pPr>
      <w:r w:rsidRPr="31B0B1C8">
        <w:rPr>
          <w:rFonts w:cs="Arial"/>
        </w:rPr>
        <w:t>Vnitřní dveře jsou uvažovány otvíravé, jednokřídlové, kovové a dřevěné, plné nebo s </w:t>
      </w:r>
      <w:proofErr w:type="spellStart"/>
      <w:r w:rsidRPr="31B0B1C8">
        <w:rPr>
          <w:rFonts w:cs="Arial"/>
        </w:rPr>
        <w:t>prosklením</w:t>
      </w:r>
      <w:proofErr w:type="spellEnd"/>
      <w:r w:rsidRPr="31B0B1C8">
        <w:rPr>
          <w:rFonts w:cs="Arial"/>
        </w:rPr>
        <w:t>, vybrané budou opatřeny blokací/signalizací otevřených dveří, vše v rámci 1.PP - 3.NP, plnící požadavky zadání investora. V čistých prostorech budou výhradně dveře kovové.</w:t>
      </w:r>
    </w:p>
    <w:p w14:paraId="17308299" w14:textId="77777777" w:rsidR="000A00EA" w:rsidRPr="00E404F7" w:rsidRDefault="000A00EA" w:rsidP="000A00EA">
      <w:pPr>
        <w:autoSpaceDE w:val="0"/>
        <w:autoSpaceDN w:val="0"/>
        <w:adjustRightInd w:val="0"/>
        <w:ind w:left="1134" w:right="656"/>
        <w:rPr>
          <w:rFonts w:cs="Arial"/>
        </w:rPr>
      </w:pPr>
    </w:p>
    <w:p w14:paraId="3B0EE998" w14:textId="77777777" w:rsidR="000A00EA" w:rsidRPr="001B324F" w:rsidRDefault="31B0B1C8" w:rsidP="000A00EA">
      <w:pPr>
        <w:autoSpaceDE w:val="0"/>
        <w:autoSpaceDN w:val="0"/>
        <w:adjustRightInd w:val="0"/>
        <w:ind w:left="1134" w:right="656"/>
        <w:rPr>
          <w:rFonts w:cs="Arial"/>
          <w:color w:val="FF0000"/>
        </w:rPr>
      </w:pPr>
      <w:r w:rsidRPr="31B0B1C8">
        <w:rPr>
          <w:rFonts w:cs="Arial"/>
        </w:rPr>
        <w:t>Vybrané dveře budou s požární odolností dle PBŘ</w:t>
      </w:r>
      <w:r w:rsidRPr="31B0B1C8">
        <w:rPr>
          <w:rFonts w:cs="Arial"/>
          <w:color w:val="FF0000"/>
        </w:rPr>
        <w:t>.</w:t>
      </w:r>
    </w:p>
    <w:p w14:paraId="46244708" w14:textId="77777777" w:rsidR="000A00EA" w:rsidRPr="001B324F" w:rsidRDefault="000A00EA" w:rsidP="000A00EA">
      <w:pPr>
        <w:autoSpaceDE w:val="0"/>
        <w:autoSpaceDN w:val="0"/>
        <w:adjustRightInd w:val="0"/>
        <w:ind w:left="1134" w:right="656"/>
        <w:rPr>
          <w:rFonts w:cs="Arial"/>
          <w:color w:val="FF0000"/>
        </w:rPr>
      </w:pPr>
    </w:p>
    <w:p w14:paraId="78C5DD70" w14:textId="77777777" w:rsidR="000A00EA" w:rsidRPr="00E404F7" w:rsidRDefault="31B0B1C8" w:rsidP="31B0B1C8">
      <w:pPr>
        <w:pStyle w:val="Nadpis2"/>
        <w:ind w:left="1134" w:right="656"/>
        <w:rPr>
          <w:rFonts w:cs="Arial"/>
          <w:lang w:val="cs-CZ"/>
        </w:rPr>
      </w:pPr>
      <w:bookmarkStart w:id="75" w:name="_Toc109697508"/>
      <w:bookmarkStart w:id="76" w:name="_Toc109698210"/>
      <w:r w:rsidRPr="31B0B1C8">
        <w:rPr>
          <w:rFonts w:cs="Arial"/>
          <w:sz w:val="20"/>
          <w:szCs w:val="20"/>
        </w:rPr>
        <w:t xml:space="preserve"> </w:t>
      </w:r>
      <w:bookmarkStart w:id="77" w:name="_Toc180294401"/>
      <w:bookmarkStart w:id="78" w:name="_Toc404323020"/>
      <w:proofErr w:type="spellStart"/>
      <w:r w:rsidRPr="31B0B1C8">
        <w:rPr>
          <w:rFonts w:cs="Arial"/>
        </w:rPr>
        <w:t>Konstrukce</w:t>
      </w:r>
      <w:proofErr w:type="spellEnd"/>
      <w:r w:rsidRPr="31B0B1C8">
        <w:rPr>
          <w:rFonts w:cs="Arial"/>
        </w:rPr>
        <w:t xml:space="preserve"> </w:t>
      </w:r>
      <w:proofErr w:type="spellStart"/>
      <w:r w:rsidRPr="31B0B1C8">
        <w:rPr>
          <w:rFonts w:cs="Arial"/>
        </w:rPr>
        <w:t>truhlářské</w:t>
      </w:r>
      <w:bookmarkEnd w:id="75"/>
      <w:bookmarkEnd w:id="76"/>
      <w:bookmarkEnd w:id="77"/>
      <w:bookmarkEnd w:id="78"/>
      <w:proofErr w:type="spellEnd"/>
    </w:p>
    <w:p w14:paraId="59CD023B" w14:textId="77777777" w:rsidR="000A00EA" w:rsidRPr="00E404F7" w:rsidRDefault="31B0B1C8" w:rsidP="000A00EA">
      <w:pPr>
        <w:autoSpaceDE w:val="0"/>
        <w:autoSpaceDN w:val="0"/>
        <w:adjustRightInd w:val="0"/>
        <w:ind w:left="1134" w:right="656"/>
        <w:rPr>
          <w:rFonts w:cs="Arial"/>
        </w:rPr>
      </w:pPr>
      <w:r w:rsidRPr="31B0B1C8">
        <w:rPr>
          <w:rFonts w:cs="Arial"/>
        </w:rPr>
        <w:t>V PD nejsou navrženy.</w:t>
      </w:r>
    </w:p>
    <w:p w14:paraId="28DB64AE" w14:textId="77777777" w:rsidR="000A00EA" w:rsidRPr="001B324F" w:rsidRDefault="000A00EA" w:rsidP="000A00EA">
      <w:pPr>
        <w:tabs>
          <w:tab w:val="left" w:pos="1276"/>
        </w:tabs>
        <w:ind w:left="1134" w:right="656"/>
        <w:rPr>
          <w:rFonts w:cs="Arial"/>
          <w:color w:val="FF0000"/>
        </w:rPr>
      </w:pPr>
    </w:p>
    <w:p w14:paraId="03B2397C" w14:textId="77777777" w:rsidR="000A00EA" w:rsidRPr="00E404F7" w:rsidRDefault="31B0B1C8" w:rsidP="000A00EA">
      <w:pPr>
        <w:pStyle w:val="Nadpis2"/>
        <w:ind w:left="1134" w:right="656"/>
        <w:rPr>
          <w:rFonts w:cs="Arial"/>
          <w:lang w:val="cs-CZ"/>
        </w:rPr>
      </w:pPr>
      <w:bookmarkStart w:id="79" w:name="_Toc109697509"/>
      <w:bookmarkStart w:id="80" w:name="_Toc109698211"/>
      <w:r w:rsidRPr="31B0B1C8">
        <w:rPr>
          <w:rFonts w:cs="Arial"/>
          <w:sz w:val="20"/>
          <w:szCs w:val="20"/>
        </w:rPr>
        <w:t xml:space="preserve"> </w:t>
      </w:r>
      <w:bookmarkStart w:id="81" w:name="_Toc180294402"/>
      <w:bookmarkStart w:id="82" w:name="_Toc404323021"/>
      <w:proofErr w:type="spellStart"/>
      <w:r w:rsidRPr="31B0B1C8">
        <w:rPr>
          <w:rFonts w:cs="Arial"/>
        </w:rPr>
        <w:t>Konstrukce</w:t>
      </w:r>
      <w:proofErr w:type="spellEnd"/>
      <w:r w:rsidRPr="31B0B1C8">
        <w:rPr>
          <w:rFonts w:cs="Arial"/>
        </w:rPr>
        <w:t xml:space="preserve"> </w:t>
      </w:r>
      <w:proofErr w:type="spellStart"/>
      <w:r w:rsidRPr="31B0B1C8">
        <w:rPr>
          <w:rFonts w:cs="Arial"/>
        </w:rPr>
        <w:t>zámečnické</w:t>
      </w:r>
      <w:bookmarkEnd w:id="79"/>
      <w:bookmarkEnd w:id="80"/>
      <w:bookmarkEnd w:id="81"/>
      <w:bookmarkEnd w:id="82"/>
      <w:proofErr w:type="spellEnd"/>
    </w:p>
    <w:p w14:paraId="67540E74" w14:textId="77777777" w:rsidR="000A00EA" w:rsidRDefault="31B0B1C8" w:rsidP="000A00EA">
      <w:pPr>
        <w:tabs>
          <w:tab w:val="left" w:pos="851"/>
        </w:tabs>
        <w:ind w:left="1134" w:right="5"/>
        <w:rPr>
          <w:rFonts w:cs="Arial"/>
        </w:rPr>
      </w:pPr>
      <w:r w:rsidRPr="31B0B1C8">
        <w:rPr>
          <w:rFonts w:cs="Arial"/>
        </w:rPr>
        <w:t xml:space="preserve">Bude provedeno případné zesílení konstrukce pro parapety v prostoru, který bude sloužit jako větraný servisní meziprostor pro mytí a servis oken. </w:t>
      </w:r>
    </w:p>
    <w:p w14:paraId="1EBB7220" w14:textId="77777777" w:rsidR="000A00EA" w:rsidRDefault="000A00EA" w:rsidP="000A00EA">
      <w:pPr>
        <w:tabs>
          <w:tab w:val="left" w:pos="851"/>
        </w:tabs>
        <w:ind w:left="1134" w:right="5"/>
        <w:rPr>
          <w:rFonts w:cs="Arial"/>
        </w:rPr>
      </w:pPr>
    </w:p>
    <w:p w14:paraId="18160461" w14:textId="77777777" w:rsidR="000A00EA" w:rsidRPr="00E404F7" w:rsidRDefault="31B0B1C8" w:rsidP="000A00EA">
      <w:pPr>
        <w:tabs>
          <w:tab w:val="left" w:pos="851"/>
        </w:tabs>
        <w:ind w:left="1134" w:right="5"/>
        <w:rPr>
          <w:rFonts w:cs="Arial"/>
        </w:rPr>
      </w:pPr>
      <w:bookmarkStart w:id="83" w:name="_Hlk141444501"/>
      <w:r w:rsidRPr="31B0B1C8">
        <w:rPr>
          <w:rFonts w:cs="Arial"/>
        </w:rPr>
        <w:t>V rámci rekonstrukce střechy je uvažováno i s dočasnou demontáží, repasí a zpětnou montáží zábradlí podél atiky objektu.</w:t>
      </w:r>
    </w:p>
    <w:bookmarkEnd w:id="83"/>
    <w:p w14:paraId="1FB2AD0B" w14:textId="77777777" w:rsidR="000A00EA" w:rsidRPr="001B324F" w:rsidRDefault="000A00EA" w:rsidP="000A00EA">
      <w:pPr>
        <w:tabs>
          <w:tab w:val="left" w:pos="1276"/>
        </w:tabs>
        <w:ind w:left="1134" w:right="656"/>
        <w:rPr>
          <w:rFonts w:cs="Arial"/>
          <w:color w:val="FF0000"/>
        </w:rPr>
      </w:pPr>
    </w:p>
    <w:p w14:paraId="24A5547E" w14:textId="77777777" w:rsidR="000A00EA" w:rsidRPr="00E404F7" w:rsidRDefault="31B0B1C8" w:rsidP="31B0B1C8">
      <w:pPr>
        <w:pStyle w:val="Nadpis2"/>
        <w:ind w:left="1134" w:right="656"/>
        <w:rPr>
          <w:rFonts w:cs="Arial"/>
          <w:lang w:val="cs-CZ"/>
        </w:rPr>
      </w:pPr>
      <w:bookmarkStart w:id="84" w:name="_Toc109697510"/>
      <w:bookmarkStart w:id="85" w:name="_Toc109698212"/>
      <w:r w:rsidRPr="31B0B1C8">
        <w:rPr>
          <w:rFonts w:cs="Arial"/>
        </w:rPr>
        <w:t xml:space="preserve"> </w:t>
      </w:r>
      <w:bookmarkStart w:id="86" w:name="_Toc180294403"/>
      <w:bookmarkStart w:id="87" w:name="_Toc404323022"/>
      <w:proofErr w:type="spellStart"/>
      <w:r w:rsidRPr="31B0B1C8">
        <w:rPr>
          <w:rFonts w:cs="Arial"/>
        </w:rPr>
        <w:t>Podlahy</w:t>
      </w:r>
      <w:bookmarkEnd w:id="84"/>
      <w:bookmarkEnd w:id="85"/>
      <w:bookmarkEnd w:id="86"/>
      <w:bookmarkEnd w:id="87"/>
      <w:proofErr w:type="spellEnd"/>
    </w:p>
    <w:p w14:paraId="75A722E9" w14:textId="02FE490B" w:rsidR="000A00EA" w:rsidRDefault="31B0B1C8" w:rsidP="000A00EA">
      <w:pPr>
        <w:ind w:left="1134" w:right="5"/>
        <w:rPr>
          <w:rFonts w:cs="Arial"/>
        </w:rPr>
      </w:pPr>
      <w:r w:rsidRPr="31B0B1C8">
        <w:rPr>
          <w:rFonts w:cs="Arial"/>
        </w:rPr>
        <w:t>Jsou navrženy nové povlakové vrstvy podlahových konstrukcí, a to:</w:t>
      </w:r>
    </w:p>
    <w:p w14:paraId="27F34D3E" w14:textId="77777777" w:rsidR="000A00EA" w:rsidRDefault="31B0B1C8" w:rsidP="000A00EA">
      <w:pPr>
        <w:numPr>
          <w:ilvl w:val="0"/>
          <w:numId w:val="241"/>
        </w:numPr>
        <w:ind w:left="1134" w:right="5" w:firstLine="0"/>
        <w:rPr>
          <w:rFonts w:cs="Arial"/>
        </w:rPr>
      </w:pPr>
      <w:r w:rsidRPr="31B0B1C8">
        <w:rPr>
          <w:rFonts w:cs="Arial"/>
        </w:rPr>
        <w:t>antistatické PVC podlahoviny v čistých prostorech, vč. podlahových fabionů v. 50 mm, vyrovnání podkladu pomocí samonivelační stěrky</w:t>
      </w:r>
    </w:p>
    <w:p w14:paraId="3BE6FC18" w14:textId="77777777" w:rsidR="000A00EA" w:rsidRPr="00E404F7" w:rsidRDefault="31B0B1C8" w:rsidP="000A00EA">
      <w:pPr>
        <w:numPr>
          <w:ilvl w:val="0"/>
          <w:numId w:val="241"/>
        </w:numPr>
        <w:ind w:left="1134" w:right="5" w:firstLine="0"/>
        <w:rPr>
          <w:rFonts w:cs="Arial"/>
        </w:rPr>
      </w:pPr>
      <w:r w:rsidRPr="31B0B1C8">
        <w:rPr>
          <w:rFonts w:cs="Arial"/>
        </w:rPr>
        <w:t xml:space="preserve">keramické dlažby v ostatních řešených prostorech </w:t>
      </w:r>
    </w:p>
    <w:p w14:paraId="276203E1" w14:textId="77777777" w:rsidR="000A00EA" w:rsidRDefault="000A00EA" w:rsidP="000A00EA">
      <w:pPr>
        <w:ind w:left="1134" w:right="5"/>
        <w:rPr>
          <w:rFonts w:cs="Arial"/>
          <w:color w:val="FF0000"/>
        </w:rPr>
      </w:pPr>
    </w:p>
    <w:p w14:paraId="763B9C70" w14:textId="77777777" w:rsidR="000A00EA" w:rsidRPr="007E13ED" w:rsidRDefault="31B0B1C8" w:rsidP="000A00EA">
      <w:pPr>
        <w:ind w:left="1134" w:right="5"/>
        <w:rPr>
          <w:rFonts w:cs="Arial"/>
        </w:rPr>
      </w:pPr>
      <w:r w:rsidRPr="31B0B1C8">
        <w:rPr>
          <w:rFonts w:cs="Arial"/>
        </w:rPr>
        <w:t>V prostoru chladících místností a boxů budou provedeny tepelně izolované podlahy.</w:t>
      </w:r>
    </w:p>
    <w:p w14:paraId="67ED5C63" w14:textId="77777777" w:rsidR="000A00EA" w:rsidRPr="001B324F" w:rsidRDefault="000A00EA" w:rsidP="000A00EA">
      <w:pPr>
        <w:ind w:left="1134" w:right="5"/>
        <w:rPr>
          <w:rFonts w:cs="Arial"/>
          <w:color w:val="FF0000"/>
        </w:rPr>
      </w:pPr>
    </w:p>
    <w:p w14:paraId="17FE2ACB" w14:textId="77777777" w:rsidR="000A00EA" w:rsidRPr="003E7924" w:rsidRDefault="000A00EA" w:rsidP="31B0B1C8">
      <w:pPr>
        <w:pStyle w:val="Nadpis2"/>
        <w:ind w:left="1134" w:right="656"/>
        <w:rPr>
          <w:rFonts w:cs="Arial"/>
          <w:lang w:val="cs-CZ"/>
        </w:rPr>
      </w:pPr>
      <w:bookmarkStart w:id="88" w:name="_Toc109697511"/>
      <w:bookmarkStart w:id="89" w:name="_Toc109698213"/>
      <w:r w:rsidRPr="31B0B1C8">
        <w:rPr>
          <w:rFonts w:cs="Arial"/>
          <w:i/>
          <w:iCs/>
          <w:sz w:val="20"/>
          <w:szCs w:val="20"/>
          <w:lang w:val="cs-CZ"/>
        </w:rPr>
        <w:t xml:space="preserve"> </w:t>
      </w:r>
      <w:bookmarkStart w:id="90" w:name="_Toc180294404"/>
      <w:bookmarkStart w:id="91" w:name="_Toc250725096"/>
      <w:bookmarkStart w:id="92" w:name="_Toc404323023"/>
      <w:r w:rsidRPr="31B0B1C8">
        <w:rPr>
          <w:rFonts w:cs="Arial"/>
          <w:lang w:val="cs-CZ"/>
        </w:rPr>
        <w:t>Obklady</w:t>
      </w:r>
      <w:bookmarkEnd w:id="88"/>
      <w:bookmarkEnd w:id="89"/>
      <w:bookmarkEnd w:id="90"/>
      <w:bookmarkEnd w:id="91"/>
      <w:bookmarkEnd w:id="92"/>
    </w:p>
    <w:p w14:paraId="0CBC65A5" w14:textId="5312F411" w:rsidR="000A00EA" w:rsidRPr="003E7924" w:rsidRDefault="31B0B1C8" w:rsidP="000A00EA">
      <w:pPr>
        <w:autoSpaceDE w:val="0"/>
        <w:autoSpaceDN w:val="0"/>
        <w:adjustRightInd w:val="0"/>
        <w:ind w:left="1134" w:right="656"/>
        <w:rPr>
          <w:rFonts w:cs="Arial"/>
        </w:rPr>
      </w:pPr>
      <w:r w:rsidRPr="31B0B1C8">
        <w:rPr>
          <w:rFonts w:cs="Arial"/>
        </w:rPr>
        <w:t>V rámci stavebních úprav objektu nejsou navrženy.</w:t>
      </w:r>
    </w:p>
    <w:p w14:paraId="329431C0" w14:textId="77777777" w:rsidR="000A00EA" w:rsidRPr="001B324F" w:rsidRDefault="000A00EA" w:rsidP="000A00EA">
      <w:pPr>
        <w:tabs>
          <w:tab w:val="left" w:pos="1276"/>
        </w:tabs>
        <w:ind w:left="1134" w:right="5"/>
        <w:rPr>
          <w:rFonts w:cs="Arial"/>
          <w:color w:val="FF0000"/>
        </w:rPr>
      </w:pPr>
    </w:p>
    <w:p w14:paraId="7A455F2C" w14:textId="77777777" w:rsidR="000A00EA" w:rsidRPr="003E7924" w:rsidRDefault="31B0B1C8" w:rsidP="31B0B1C8">
      <w:pPr>
        <w:pStyle w:val="Nadpis2"/>
        <w:ind w:left="1134" w:right="656"/>
        <w:rPr>
          <w:rFonts w:cs="Arial"/>
          <w:lang w:val="cs-CZ"/>
        </w:rPr>
      </w:pPr>
      <w:bookmarkStart w:id="93" w:name="_Toc109697512"/>
      <w:bookmarkStart w:id="94" w:name="_Toc109698214"/>
      <w:r w:rsidRPr="31B0B1C8">
        <w:rPr>
          <w:rFonts w:cs="Arial"/>
          <w:color w:val="FF0000"/>
        </w:rPr>
        <w:t xml:space="preserve"> </w:t>
      </w:r>
      <w:bookmarkStart w:id="95" w:name="_Toc180294405"/>
      <w:bookmarkStart w:id="96" w:name="_Toc250725097"/>
      <w:bookmarkStart w:id="97" w:name="_Toc404323024"/>
      <w:r w:rsidRPr="31B0B1C8">
        <w:rPr>
          <w:rFonts w:cs="Arial"/>
        </w:rPr>
        <w:t xml:space="preserve">Malby a </w:t>
      </w:r>
      <w:proofErr w:type="spellStart"/>
      <w:r w:rsidRPr="31B0B1C8">
        <w:rPr>
          <w:rFonts w:cs="Arial"/>
        </w:rPr>
        <w:t>nátěry</w:t>
      </w:r>
      <w:bookmarkEnd w:id="93"/>
      <w:bookmarkEnd w:id="94"/>
      <w:bookmarkEnd w:id="95"/>
      <w:bookmarkEnd w:id="96"/>
      <w:bookmarkEnd w:id="97"/>
      <w:proofErr w:type="spellEnd"/>
    </w:p>
    <w:p w14:paraId="526125AD" w14:textId="77777777" w:rsidR="000A00EA" w:rsidRPr="003E7924" w:rsidRDefault="31B0B1C8" w:rsidP="000A00EA">
      <w:pPr>
        <w:ind w:left="1134"/>
        <w:rPr>
          <w:rFonts w:cs="Arial"/>
        </w:rPr>
      </w:pPr>
      <w:r w:rsidRPr="31B0B1C8">
        <w:rPr>
          <w:rFonts w:cs="Arial"/>
        </w:rPr>
        <w:t xml:space="preserve">Zděné a </w:t>
      </w:r>
      <w:proofErr w:type="spellStart"/>
      <w:r w:rsidRPr="31B0B1C8">
        <w:rPr>
          <w:rFonts w:cs="Arial"/>
        </w:rPr>
        <w:t>sdk</w:t>
      </w:r>
      <w:proofErr w:type="spellEnd"/>
      <w:r w:rsidRPr="31B0B1C8">
        <w:rPr>
          <w:rFonts w:cs="Arial"/>
        </w:rPr>
        <w:t xml:space="preserve"> konstrukce v řešených prostorech budou opatřeny omyvatelnou malbou.</w:t>
      </w:r>
    </w:p>
    <w:p w14:paraId="73EF4013" w14:textId="77777777" w:rsidR="000A00EA" w:rsidRPr="001B324F" w:rsidRDefault="000A00EA" w:rsidP="000A00EA">
      <w:pPr>
        <w:ind w:left="1134"/>
        <w:rPr>
          <w:rFonts w:cs="Arial"/>
          <w:color w:val="FF0000"/>
        </w:rPr>
      </w:pPr>
    </w:p>
    <w:p w14:paraId="3C7A1E20" w14:textId="77777777" w:rsidR="000A00EA" w:rsidRPr="003E7924" w:rsidRDefault="31B0B1C8" w:rsidP="000A00EA">
      <w:pPr>
        <w:pStyle w:val="Nadpis2"/>
        <w:ind w:left="1134" w:right="656"/>
        <w:rPr>
          <w:lang w:val="cs-CZ"/>
        </w:rPr>
      </w:pPr>
      <w:bookmarkStart w:id="98" w:name="_Toc109697513"/>
      <w:bookmarkStart w:id="99" w:name="_Toc109698215"/>
      <w:bookmarkStart w:id="100" w:name="_Toc180294406"/>
      <w:bookmarkStart w:id="101" w:name="_Toc250725098"/>
      <w:bookmarkStart w:id="102" w:name="_Toc404323025"/>
      <w:proofErr w:type="spellStart"/>
      <w:r w:rsidRPr="31B0B1C8">
        <w:rPr>
          <w:rFonts w:cs="Arial"/>
        </w:rPr>
        <w:t>Zasklívání</w:t>
      </w:r>
      <w:bookmarkEnd w:id="98"/>
      <w:bookmarkEnd w:id="99"/>
      <w:bookmarkEnd w:id="100"/>
      <w:bookmarkEnd w:id="101"/>
      <w:bookmarkEnd w:id="102"/>
      <w:proofErr w:type="spellEnd"/>
    </w:p>
    <w:p w14:paraId="33E289F7" w14:textId="77777777" w:rsidR="000A00EA" w:rsidRPr="003E7924" w:rsidRDefault="31B0B1C8" w:rsidP="000A00EA">
      <w:pPr>
        <w:tabs>
          <w:tab w:val="left" w:pos="1276"/>
        </w:tabs>
        <w:ind w:left="1134" w:right="5"/>
        <w:rPr>
          <w:rFonts w:cs="Arial"/>
        </w:rPr>
      </w:pPr>
      <w:bookmarkStart w:id="103" w:name="_Toc109697514"/>
      <w:bookmarkStart w:id="104" w:name="_Toc109698216"/>
      <w:bookmarkStart w:id="105" w:name="_Toc180294407"/>
      <w:bookmarkStart w:id="106" w:name="_Toc250725099"/>
      <w:r w:rsidRPr="31B0B1C8">
        <w:rPr>
          <w:rFonts w:cs="Arial"/>
        </w:rPr>
        <w:t>Viz výplně otvorů.</w:t>
      </w:r>
    </w:p>
    <w:p w14:paraId="14D3A87E" w14:textId="77777777" w:rsidR="000A00EA" w:rsidRPr="001B324F" w:rsidRDefault="000A00EA" w:rsidP="000A00EA">
      <w:pPr>
        <w:tabs>
          <w:tab w:val="left" w:pos="1276"/>
        </w:tabs>
        <w:ind w:left="1134" w:right="5"/>
        <w:rPr>
          <w:rFonts w:cs="Arial"/>
          <w:color w:val="FF0000"/>
        </w:rPr>
      </w:pPr>
    </w:p>
    <w:p w14:paraId="16F3A27F" w14:textId="77777777" w:rsidR="000A00EA" w:rsidRPr="003E7924" w:rsidRDefault="000A00EA" w:rsidP="000A00EA">
      <w:pPr>
        <w:ind w:left="1134"/>
      </w:pPr>
    </w:p>
    <w:p w14:paraId="1BADA8DF" w14:textId="77777777" w:rsidR="000A00EA" w:rsidRPr="003E7924" w:rsidRDefault="31B0B1C8" w:rsidP="31B0B1C8">
      <w:pPr>
        <w:pStyle w:val="Nadpis2"/>
        <w:ind w:left="1134" w:right="656"/>
        <w:rPr>
          <w:rFonts w:cs="Arial"/>
          <w:lang w:val="cs-CZ"/>
        </w:rPr>
      </w:pPr>
      <w:bookmarkStart w:id="107" w:name="_Toc404323026"/>
      <w:r w:rsidRPr="31B0B1C8">
        <w:rPr>
          <w:rFonts w:cs="Arial"/>
        </w:rPr>
        <w:t xml:space="preserve">Požární </w:t>
      </w:r>
      <w:proofErr w:type="spellStart"/>
      <w:r w:rsidRPr="31B0B1C8">
        <w:rPr>
          <w:rFonts w:cs="Arial"/>
        </w:rPr>
        <w:t>bezpečnost</w:t>
      </w:r>
      <w:bookmarkEnd w:id="103"/>
      <w:bookmarkEnd w:id="104"/>
      <w:bookmarkEnd w:id="105"/>
      <w:bookmarkEnd w:id="106"/>
      <w:bookmarkEnd w:id="107"/>
      <w:proofErr w:type="spellEnd"/>
    </w:p>
    <w:p w14:paraId="70343878" w14:textId="77777777" w:rsidR="000A00EA" w:rsidRPr="003E7924" w:rsidRDefault="31B0B1C8" w:rsidP="000A00EA">
      <w:pPr>
        <w:ind w:left="1134"/>
        <w:rPr>
          <w:rFonts w:cs="Arial"/>
        </w:rPr>
      </w:pPr>
      <w:bookmarkStart w:id="108" w:name="_Toc250725100"/>
      <w:bookmarkStart w:id="109" w:name="_Toc377994032"/>
      <w:bookmarkStart w:id="110" w:name="_Toc109697515"/>
      <w:r w:rsidRPr="31B0B1C8">
        <w:rPr>
          <w:rFonts w:cs="Arial"/>
        </w:rPr>
        <w:t>Viz technická zpráva PBŘ</w:t>
      </w:r>
      <w:bookmarkEnd w:id="108"/>
      <w:bookmarkEnd w:id="109"/>
      <w:r w:rsidRPr="31B0B1C8">
        <w:rPr>
          <w:rFonts w:cs="Arial"/>
        </w:rPr>
        <w:t xml:space="preserve"> a výkresy.</w:t>
      </w:r>
    </w:p>
    <w:p w14:paraId="1E673C0C" w14:textId="77777777" w:rsidR="000A00EA" w:rsidRPr="003E7924" w:rsidRDefault="000A00EA" w:rsidP="000A00EA">
      <w:pPr>
        <w:ind w:left="1134"/>
        <w:rPr>
          <w:rFonts w:cs="Arial"/>
        </w:rPr>
      </w:pPr>
    </w:p>
    <w:p w14:paraId="797753ED" w14:textId="77777777" w:rsidR="000A00EA" w:rsidRPr="003E7924" w:rsidRDefault="31B0B1C8" w:rsidP="000A00EA">
      <w:pPr>
        <w:ind w:left="1134"/>
        <w:rPr>
          <w:rFonts w:cs="Arial"/>
        </w:rPr>
      </w:pPr>
      <w:r w:rsidRPr="31B0B1C8">
        <w:rPr>
          <w:rFonts w:cs="Arial"/>
        </w:rPr>
        <w:t>V řešených prostorech s požární odolností budou případně provedeny požární ucpávky pro zde se nacházející prostupy jednotlivých instalací, požadavek dle požadavků PBŘ.</w:t>
      </w:r>
    </w:p>
    <w:p w14:paraId="71DB9472" w14:textId="77777777" w:rsidR="000A00EA" w:rsidRPr="001B324F" w:rsidRDefault="000A00EA" w:rsidP="000A00EA">
      <w:pPr>
        <w:ind w:left="1134" w:right="656"/>
        <w:rPr>
          <w:rFonts w:cs="Arial"/>
          <w:color w:val="FF0000"/>
        </w:rPr>
      </w:pPr>
    </w:p>
    <w:p w14:paraId="0FDAC23E" w14:textId="77777777" w:rsidR="000A00EA" w:rsidRPr="003E7924" w:rsidRDefault="31B0B1C8" w:rsidP="31B0B1C8">
      <w:pPr>
        <w:pStyle w:val="Nadpis2"/>
        <w:ind w:left="1134" w:right="656"/>
        <w:rPr>
          <w:rFonts w:cs="Arial"/>
          <w:lang w:val="cs-CZ"/>
        </w:rPr>
      </w:pPr>
      <w:bookmarkStart w:id="111" w:name="_Toc109698217"/>
      <w:r w:rsidRPr="31B0B1C8">
        <w:rPr>
          <w:rFonts w:cs="Arial"/>
          <w:color w:val="FF0000"/>
        </w:rPr>
        <w:t xml:space="preserve"> </w:t>
      </w:r>
      <w:bookmarkStart w:id="112" w:name="_Toc180294408"/>
      <w:bookmarkStart w:id="113" w:name="_Toc250725101"/>
      <w:bookmarkStart w:id="114" w:name="_Toc404323027"/>
      <w:proofErr w:type="spellStart"/>
      <w:r w:rsidRPr="31B0B1C8">
        <w:rPr>
          <w:rFonts w:cs="Arial"/>
        </w:rPr>
        <w:t>Podhledy</w:t>
      </w:r>
      <w:bookmarkEnd w:id="110"/>
      <w:bookmarkEnd w:id="111"/>
      <w:bookmarkEnd w:id="112"/>
      <w:bookmarkEnd w:id="113"/>
      <w:bookmarkEnd w:id="114"/>
      <w:proofErr w:type="spellEnd"/>
    </w:p>
    <w:p w14:paraId="565A7C7E" w14:textId="77777777" w:rsidR="000A00EA" w:rsidRDefault="31B0B1C8" w:rsidP="000A00EA">
      <w:pPr>
        <w:ind w:left="1134" w:right="656"/>
        <w:rPr>
          <w:rFonts w:cs="Arial"/>
        </w:rPr>
      </w:pPr>
      <w:r w:rsidRPr="31B0B1C8">
        <w:rPr>
          <w:rFonts w:cs="Arial"/>
        </w:rPr>
        <w:t>V čistých prostorech je navržen kovový těsný rastrový podhled (rastr 600 x 600 mm).</w:t>
      </w:r>
    </w:p>
    <w:p w14:paraId="6866E1E9" w14:textId="54645CB9" w:rsidR="000A00EA" w:rsidRPr="00A07BEF" w:rsidRDefault="31B0B1C8" w:rsidP="000A00EA">
      <w:pPr>
        <w:ind w:left="1134" w:right="656"/>
        <w:rPr>
          <w:rFonts w:cs="Arial"/>
        </w:rPr>
      </w:pPr>
      <w:r w:rsidRPr="31B0B1C8">
        <w:rPr>
          <w:rFonts w:cs="Arial"/>
        </w:rPr>
        <w:t xml:space="preserve">Podhled je pomocí závěsových </w:t>
      </w:r>
      <w:proofErr w:type="gramStart"/>
      <w:r w:rsidRPr="31B0B1C8">
        <w:rPr>
          <w:rFonts w:cs="Arial"/>
        </w:rPr>
        <w:t>tyčí</w:t>
      </w:r>
      <w:proofErr w:type="gramEnd"/>
      <w:r w:rsidRPr="31B0B1C8">
        <w:rPr>
          <w:rFonts w:cs="Arial"/>
        </w:rPr>
        <w:t xml:space="preserve"> uchycen na konstrukci stropu prostoru ve výšce nad podlahou dle Legendy místností. Součástí stropu jsou filtrační kazety s HEPA filtry pro přívod vzduchu do čistého prostoru a zapuštěná osvětlovací tělesa. Svítidla jsou navržena a rozmístěna tak, aby osvětlenost </w:t>
      </w:r>
      <w:proofErr w:type="spellStart"/>
      <w:r w:rsidRPr="31B0B1C8">
        <w:rPr>
          <w:rFonts w:cs="Arial"/>
        </w:rPr>
        <w:t>Epk</w:t>
      </w:r>
      <w:proofErr w:type="spellEnd"/>
      <w:r w:rsidRPr="31B0B1C8">
        <w:rPr>
          <w:rFonts w:cs="Arial"/>
        </w:rPr>
        <w:t xml:space="preserve"> splňovala normu ČSN 36 0450. Dodávka filtračních kazet je součástí části vzduchotechniky. Všechny viditelné díly tohoto tlakového stropu jsou opatřeny epoxidovým práškovým nátěrem. Barevné řešení bude specifikováno v dalším stupni projektové dokumentace a také bude vzorkováno dodavatelem stavby. Ostatní díly jsou galvanicky pokoveny. Spáry stropu jsou zatmeleny silikonovým tmelem.</w:t>
      </w:r>
    </w:p>
    <w:p w14:paraId="4DF59650" w14:textId="77777777" w:rsidR="000A00EA" w:rsidRPr="00A07BEF" w:rsidRDefault="31B0B1C8" w:rsidP="000A00EA">
      <w:pPr>
        <w:ind w:left="1134" w:right="656"/>
        <w:rPr>
          <w:rFonts w:cs="Arial"/>
        </w:rPr>
      </w:pPr>
      <w:r w:rsidRPr="31B0B1C8">
        <w:rPr>
          <w:rFonts w:cs="Arial"/>
        </w:rPr>
        <w:t xml:space="preserve">U stropu jsou osazeny speciálními profily – </w:t>
      </w:r>
      <w:proofErr w:type="gramStart"/>
      <w:r w:rsidRPr="31B0B1C8">
        <w:rPr>
          <w:rFonts w:cs="Arial"/>
        </w:rPr>
        <w:t>fabiony - vytvářejících</w:t>
      </w:r>
      <w:proofErr w:type="gramEnd"/>
      <w:r w:rsidRPr="31B0B1C8">
        <w:rPr>
          <w:rFonts w:cs="Arial"/>
        </w:rPr>
        <w:t xml:space="preserve"> rádiusový přechod příčka - podhled.</w:t>
      </w:r>
    </w:p>
    <w:p w14:paraId="61945FC4" w14:textId="77777777" w:rsidR="000A00EA" w:rsidRDefault="31B0B1C8" w:rsidP="000A00EA">
      <w:pPr>
        <w:ind w:left="1134" w:right="656"/>
        <w:rPr>
          <w:rFonts w:cs="Arial"/>
        </w:rPr>
      </w:pPr>
      <w:r w:rsidRPr="31B0B1C8">
        <w:rPr>
          <w:rFonts w:cs="Arial"/>
        </w:rPr>
        <w:t>Celá soustava podhledů a příček je vodivě pospojována a napojena na uzemnění objektu.</w:t>
      </w:r>
    </w:p>
    <w:p w14:paraId="142AC0D7" w14:textId="77777777" w:rsidR="000A00EA" w:rsidRDefault="000A00EA" w:rsidP="000A00EA">
      <w:pPr>
        <w:ind w:left="1134" w:right="656"/>
        <w:rPr>
          <w:rFonts w:cs="Arial"/>
        </w:rPr>
      </w:pPr>
    </w:p>
    <w:p w14:paraId="4734BB64" w14:textId="77777777" w:rsidR="000A00EA" w:rsidRDefault="000A00EA" w:rsidP="000A00EA">
      <w:pPr>
        <w:ind w:left="1134" w:right="656"/>
        <w:rPr>
          <w:rFonts w:cs="Arial"/>
        </w:rPr>
      </w:pPr>
    </w:p>
    <w:p w14:paraId="4D05C983" w14:textId="77777777" w:rsidR="000A00EA" w:rsidRDefault="31B0B1C8" w:rsidP="000A00EA">
      <w:pPr>
        <w:ind w:left="1134" w:right="656"/>
        <w:rPr>
          <w:rFonts w:cs="Arial"/>
        </w:rPr>
      </w:pPr>
      <w:r w:rsidRPr="31B0B1C8">
        <w:rPr>
          <w:rFonts w:cs="Arial"/>
        </w:rPr>
        <w:t>V ostatních prostorech je navržen rastrový minerální podhled (rastr 600 x 600 mm). Svítidla i filtrační nástavce jsou zapuštěny.</w:t>
      </w:r>
    </w:p>
    <w:p w14:paraId="72108CCA" w14:textId="77777777" w:rsidR="000A00EA" w:rsidRPr="00764AFB" w:rsidRDefault="000A00EA" w:rsidP="000A00EA">
      <w:pPr>
        <w:ind w:left="1134" w:right="656"/>
        <w:rPr>
          <w:rFonts w:cs="Arial"/>
        </w:rPr>
      </w:pPr>
    </w:p>
    <w:p w14:paraId="7FF6184A" w14:textId="77777777" w:rsidR="000A00EA" w:rsidRPr="00764AFB" w:rsidRDefault="31B0B1C8" w:rsidP="000A00EA">
      <w:pPr>
        <w:ind w:left="1134" w:right="656"/>
        <w:rPr>
          <w:rFonts w:cs="Arial"/>
        </w:rPr>
      </w:pPr>
      <w:r w:rsidRPr="31B0B1C8">
        <w:rPr>
          <w:rFonts w:cs="Arial"/>
        </w:rPr>
        <w:t xml:space="preserve">Vybrané prostory jsou navrženy bez podhledu. </w:t>
      </w:r>
    </w:p>
    <w:p w14:paraId="1F0ED947" w14:textId="77777777" w:rsidR="000A00EA" w:rsidRPr="003E7924" w:rsidRDefault="000A00EA" w:rsidP="000A00EA">
      <w:pPr>
        <w:ind w:left="1134" w:right="656"/>
        <w:rPr>
          <w:rFonts w:cs="Arial"/>
        </w:rPr>
      </w:pPr>
    </w:p>
    <w:p w14:paraId="17B23F27" w14:textId="77777777" w:rsidR="000A00EA" w:rsidRPr="003E7924" w:rsidRDefault="31B0B1C8" w:rsidP="31B0B1C8">
      <w:pPr>
        <w:pStyle w:val="Nadpis2"/>
        <w:ind w:left="1134" w:right="656"/>
        <w:rPr>
          <w:rFonts w:cs="Arial"/>
          <w:lang w:val="cs-CZ"/>
        </w:rPr>
      </w:pPr>
      <w:bookmarkStart w:id="115" w:name="_Toc404323028"/>
      <w:proofErr w:type="spellStart"/>
      <w:r w:rsidRPr="31B0B1C8">
        <w:rPr>
          <w:rFonts w:cs="Arial"/>
        </w:rPr>
        <w:t>Vybavení</w:t>
      </w:r>
      <w:proofErr w:type="spellEnd"/>
      <w:r w:rsidRPr="31B0B1C8">
        <w:rPr>
          <w:rFonts w:cs="Arial"/>
        </w:rPr>
        <w:t xml:space="preserve"> </w:t>
      </w:r>
      <w:proofErr w:type="spellStart"/>
      <w:r w:rsidRPr="31B0B1C8">
        <w:rPr>
          <w:rFonts w:cs="Arial"/>
        </w:rPr>
        <w:t>nábytkem</w:t>
      </w:r>
      <w:proofErr w:type="spellEnd"/>
      <w:r w:rsidRPr="31B0B1C8">
        <w:rPr>
          <w:rFonts w:cs="Arial"/>
        </w:rPr>
        <w:t xml:space="preserve"> </w:t>
      </w:r>
      <w:bookmarkEnd w:id="115"/>
    </w:p>
    <w:p w14:paraId="2C2D8426" w14:textId="61470F90" w:rsidR="000A00EA" w:rsidRPr="003E7924" w:rsidRDefault="31B0B1C8" w:rsidP="000A00EA">
      <w:pPr>
        <w:autoSpaceDE w:val="0"/>
        <w:autoSpaceDN w:val="0"/>
        <w:adjustRightInd w:val="0"/>
        <w:ind w:left="1134"/>
        <w:rPr>
          <w:rFonts w:cs="Arial"/>
        </w:rPr>
      </w:pPr>
      <w:r w:rsidRPr="31B0B1C8">
        <w:rPr>
          <w:rFonts w:cs="Arial"/>
        </w:rPr>
        <w:t>Vybavení nábytkem bude řešeno v dalším stupni projektové dokumentace.</w:t>
      </w:r>
    </w:p>
    <w:p w14:paraId="69337C7F" w14:textId="77777777" w:rsidR="000A00EA" w:rsidRPr="001B324F" w:rsidRDefault="000A00EA" w:rsidP="000A00EA">
      <w:pPr>
        <w:autoSpaceDE w:val="0"/>
        <w:autoSpaceDN w:val="0"/>
        <w:adjustRightInd w:val="0"/>
        <w:ind w:left="1134"/>
        <w:rPr>
          <w:rFonts w:cs="Arial"/>
          <w:color w:val="FF0000"/>
        </w:rPr>
      </w:pPr>
    </w:p>
    <w:p w14:paraId="773BF40B" w14:textId="77777777" w:rsidR="000A00EA" w:rsidRPr="003E7924" w:rsidRDefault="31B0B1C8" w:rsidP="31B0B1C8">
      <w:pPr>
        <w:pStyle w:val="Nadpis2"/>
        <w:ind w:left="1134" w:right="656"/>
        <w:rPr>
          <w:rFonts w:cs="Arial"/>
          <w:lang w:val="cs-CZ"/>
        </w:rPr>
      </w:pPr>
      <w:bookmarkStart w:id="116" w:name="_Toc404323029"/>
      <w:proofErr w:type="spellStart"/>
      <w:r w:rsidRPr="31B0B1C8">
        <w:rPr>
          <w:rFonts w:cs="Arial"/>
        </w:rPr>
        <w:t>Barevné</w:t>
      </w:r>
      <w:proofErr w:type="spellEnd"/>
      <w:r w:rsidRPr="31B0B1C8">
        <w:rPr>
          <w:rFonts w:cs="Arial"/>
        </w:rPr>
        <w:t xml:space="preserve"> </w:t>
      </w:r>
      <w:proofErr w:type="spellStart"/>
      <w:r w:rsidRPr="31B0B1C8">
        <w:rPr>
          <w:rFonts w:cs="Arial"/>
        </w:rPr>
        <w:t>řešení</w:t>
      </w:r>
      <w:proofErr w:type="spellEnd"/>
      <w:r w:rsidRPr="31B0B1C8">
        <w:rPr>
          <w:rFonts w:cs="Arial"/>
        </w:rPr>
        <w:t xml:space="preserve"> </w:t>
      </w:r>
      <w:bookmarkEnd w:id="116"/>
    </w:p>
    <w:p w14:paraId="520E3704" w14:textId="77777777" w:rsidR="000A00EA" w:rsidRPr="0055736A" w:rsidRDefault="31B0B1C8" w:rsidP="000A00EA">
      <w:pPr>
        <w:tabs>
          <w:tab w:val="left" w:pos="1276"/>
          <w:tab w:val="left" w:pos="10915"/>
        </w:tabs>
        <w:ind w:left="1134" w:right="656"/>
        <w:rPr>
          <w:rFonts w:cs="Arial"/>
        </w:rPr>
      </w:pPr>
      <w:r w:rsidRPr="31B0B1C8">
        <w:rPr>
          <w:rFonts w:cs="Arial"/>
        </w:rPr>
        <w:t>Barevné řešení bude specifikováno v dalším stupni PD.</w:t>
      </w:r>
    </w:p>
    <w:p w14:paraId="06617963" w14:textId="77777777" w:rsidR="000A00EA" w:rsidRPr="001B324F" w:rsidRDefault="000A00EA" w:rsidP="000A00EA">
      <w:pPr>
        <w:tabs>
          <w:tab w:val="left" w:pos="1276"/>
          <w:tab w:val="left" w:pos="10915"/>
        </w:tabs>
        <w:ind w:left="1134" w:right="656"/>
        <w:rPr>
          <w:rFonts w:cs="Arial"/>
          <w:color w:val="FF0000"/>
        </w:rPr>
      </w:pPr>
    </w:p>
    <w:p w14:paraId="647A71C7" w14:textId="77777777" w:rsidR="000A00EA" w:rsidRPr="003E7924" w:rsidRDefault="31B0B1C8" w:rsidP="31B0B1C8">
      <w:pPr>
        <w:pStyle w:val="Nadpis2"/>
        <w:ind w:left="1134" w:right="656"/>
        <w:rPr>
          <w:rFonts w:cs="Arial"/>
          <w:lang w:val="cs-CZ"/>
        </w:rPr>
      </w:pPr>
      <w:bookmarkStart w:id="117" w:name="_Toc404323030"/>
      <w:proofErr w:type="spellStart"/>
      <w:r w:rsidRPr="31B0B1C8">
        <w:rPr>
          <w:rFonts w:cs="Arial"/>
        </w:rPr>
        <w:t>Dokončující</w:t>
      </w:r>
      <w:proofErr w:type="spellEnd"/>
      <w:r w:rsidRPr="31B0B1C8">
        <w:rPr>
          <w:rFonts w:cs="Arial"/>
        </w:rPr>
        <w:t xml:space="preserve"> </w:t>
      </w:r>
      <w:proofErr w:type="spellStart"/>
      <w:r w:rsidRPr="31B0B1C8">
        <w:rPr>
          <w:rFonts w:cs="Arial"/>
        </w:rPr>
        <w:t>konstrukce</w:t>
      </w:r>
      <w:proofErr w:type="spellEnd"/>
      <w:r w:rsidRPr="31B0B1C8">
        <w:rPr>
          <w:rFonts w:cs="Arial"/>
        </w:rPr>
        <w:t xml:space="preserve"> a </w:t>
      </w:r>
      <w:proofErr w:type="spellStart"/>
      <w:r w:rsidRPr="31B0B1C8">
        <w:rPr>
          <w:rFonts w:cs="Arial"/>
        </w:rPr>
        <w:t>práce</w:t>
      </w:r>
      <w:bookmarkEnd w:id="117"/>
      <w:proofErr w:type="spellEnd"/>
      <w:r w:rsidRPr="31B0B1C8">
        <w:rPr>
          <w:rFonts w:cs="Arial"/>
        </w:rPr>
        <w:t xml:space="preserve"> </w:t>
      </w:r>
    </w:p>
    <w:p w14:paraId="486BBC94" w14:textId="77777777" w:rsidR="000A00EA" w:rsidRPr="003E7924" w:rsidRDefault="31B0B1C8" w:rsidP="000A00EA">
      <w:pPr>
        <w:tabs>
          <w:tab w:val="left" w:pos="1276"/>
          <w:tab w:val="left" w:pos="10915"/>
        </w:tabs>
        <w:ind w:left="1134" w:right="656"/>
        <w:rPr>
          <w:rFonts w:cs="Arial"/>
        </w:rPr>
      </w:pPr>
      <w:r w:rsidRPr="31B0B1C8">
        <w:rPr>
          <w:rFonts w:cs="Arial"/>
        </w:rPr>
        <w:t>Po dokončení bude stavba vyklizena a uklizena.</w:t>
      </w:r>
    </w:p>
    <w:p w14:paraId="682E5913" w14:textId="77777777" w:rsidR="000A00EA" w:rsidRPr="003E7924" w:rsidRDefault="000A00EA" w:rsidP="000A00EA">
      <w:pPr>
        <w:tabs>
          <w:tab w:val="left" w:pos="1276"/>
          <w:tab w:val="left" w:pos="10915"/>
        </w:tabs>
        <w:ind w:left="1134" w:right="656"/>
        <w:rPr>
          <w:rFonts w:cs="Arial"/>
        </w:rPr>
      </w:pPr>
    </w:p>
    <w:p w14:paraId="551C098A" w14:textId="77777777" w:rsidR="000A00EA" w:rsidRPr="003E7924" w:rsidRDefault="31B0B1C8" w:rsidP="31B0B1C8">
      <w:pPr>
        <w:pStyle w:val="Nadpis2"/>
        <w:ind w:left="1134" w:right="656"/>
        <w:rPr>
          <w:rFonts w:cs="Arial"/>
          <w:lang w:val="cs-CZ"/>
        </w:rPr>
      </w:pPr>
      <w:bookmarkStart w:id="118" w:name="_Toc404323031"/>
      <w:proofErr w:type="spellStart"/>
      <w:r w:rsidRPr="31B0B1C8">
        <w:rPr>
          <w:rFonts w:cs="Arial"/>
        </w:rPr>
        <w:lastRenderedPageBreak/>
        <w:t>Lešení</w:t>
      </w:r>
      <w:bookmarkEnd w:id="118"/>
      <w:proofErr w:type="spellEnd"/>
      <w:r w:rsidRPr="31B0B1C8">
        <w:rPr>
          <w:rFonts w:cs="Arial"/>
        </w:rPr>
        <w:t xml:space="preserve"> </w:t>
      </w:r>
    </w:p>
    <w:p w14:paraId="2FA6D298" w14:textId="77777777" w:rsidR="000A00EA" w:rsidRPr="003E7924" w:rsidRDefault="31B0B1C8" w:rsidP="000A00EA">
      <w:pPr>
        <w:tabs>
          <w:tab w:val="left" w:pos="1276"/>
          <w:tab w:val="left" w:pos="10915"/>
        </w:tabs>
        <w:ind w:left="1134" w:right="656"/>
        <w:rPr>
          <w:rFonts w:cs="Arial"/>
        </w:rPr>
      </w:pPr>
      <w:r w:rsidRPr="31B0B1C8">
        <w:rPr>
          <w:rFonts w:cs="Arial"/>
        </w:rPr>
        <w:t>Je uvažováno s vnitřním kozovým lešením.</w:t>
      </w:r>
    </w:p>
    <w:p w14:paraId="217799D1" w14:textId="77777777" w:rsidR="00C20E6C" w:rsidRDefault="00C20E6C" w:rsidP="00C20E6C">
      <w:pPr>
        <w:rPr>
          <w:b/>
          <w:bCs/>
          <w:color w:val="000000" w:themeColor="text1"/>
          <w:u w:val="single"/>
        </w:rPr>
      </w:pPr>
    </w:p>
    <w:p w14:paraId="7EA512E7" w14:textId="77777777" w:rsidR="000A00EA" w:rsidRDefault="000A00EA" w:rsidP="00C20E6C">
      <w:pPr>
        <w:rPr>
          <w:b/>
          <w:bCs/>
          <w:color w:val="000000" w:themeColor="text1"/>
          <w:u w:val="single"/>
        </w:rPr>
      </w:pPr>
    </w:p>
    <w:p w14:paraId="0833753E" w14:textId="16DE8036" w:rsidR="0026063E" w:rsidRDefault="31B0B1C8" w:rsidP="00D731EE">
      <w:pPr>
        <w:pStyle w:val="Odstavecseseznamem"/>
        <w:numPr>
          <w:ilvl w:val="0"/>
          <w:numId w:val="179"/>
        </w:numPr>
        <w:rPr>
          <w:b/>
          <w:bCs/>
          <w:color w:val="000000" w:themeColor="text1"/>
          <w:u w:val="single"/>
        </w:rPr>
      </w:pPr>
      <w:r w:rsidRPr="31B0B1C8">
        <w:rPr>
          <w:b/>
          <w:bCs/>
          <w:color w:val="000000" w:themeColor="text1"/>
          <w:u w:val="single"/>
        </w:rPr>
        <w:t xml:space="preserve">Konstrukční a materiálové řešení </w:t>
      </w:r>
    </w:p>
    <w:p w14:paraId="234ABA04" w14:textId="77777777" w:rsidR="00ED10FE" w:rsidRPr="00ED10FE" w:rsidRDefault="00ED10FE" w:rsidP="00ED10FE">
      <w:pPr>
        <w:pStyle w:val="Odstavecseseznamem"/>
        <w:rPr>
          <w:b/>
          <w:bCs/>
          <w:color w:val="000000" w:themeColor="text1"/>
          <w:u w:val="single"/>
        </w:rPr>
      </w:pPr>
    </w:p>
    <w:p w14:paraId="7C0E4D67"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Objekt je založen na pilotách, které jsou provázány se železobetonovou deskou, podbetonovanou podkladním cementovým potěrem </w:t>
      </w:r>
      <w:proofErr w:type="spellStart"/>
      <w:r w:rsidRPr="31B0B1C8">
        <w:rPr>
          <w:rFonts w:cs="Arial"/>
          <w:i/>
          <w:iCs/>
          <w:sz w:val="20"/>
          <w:szCs w:val="20"/>
        </w:rPr>
        <w:t>tl</w:t>
      </w:r>
      <w:proofErr w:type="spellEnd"/>
      <w:r w:rsidRPr="31B0B1C8">
        <w:rPr>
          <w:rFonts w:cs="Arial"/>
          <w:i/>
          <w:iCs/>
          <w:sz w:val="20"/>
          <w:szCs w:val="20"/>
        </w:rPr>
        <w:t>. 50 mm vyztuženým KARI sítí 5/5 oka 150/150.</w:t>
      </w:r>
    </w:p>
    <w:p w14:paraId="4BBC7223"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Na pilotami vynášenou železobetonovou desku v </w:t>
      </w:r>
      <w:proofErr w:type="spellStart"/>
      <w:r w:rsidRPr="31B0B1C8">
        <w:rPr>
          <w:rFonts w:cs="Arial"/>
          <w:i/>
          <w:iCs/>
          <w:sz w:val="20"/>
          <w:szCs w:val="20"/>
        </w:rPr>
        <w:t>tl</w:t>
      </w:r>
      <w:proofErr w:type="spellEnd"/>
      <w:r w:rsidRPr="31B0B1C8">
        <w:rPr>
          <w:rFonts w:cs="Arial"/>
          <w:i/>
          <w:iCs/>
          <w:sz w:val="20"/>
          <w:szCs w:val="20"/>
        </w:rPr>
        <w:t xml:space="preserve">. 400 mm je kotvena nosná ocelová konstrukce schodiště. </w:t>
      </w:r>
    </w:p>
    <w:p w14:paraId="17737D29"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Monolitické základové konstrukce jsou provedeny z betonu BC 25/30 – S3.</w:t>
      </w:r>
    </w:p>
    <w:p w14:paraId="44955C92"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Nosná konstrukce 1. PP je železobetonová včetně stropní desky nad 1. PP, od 1. NP nosná konstrukce celého objektu je ocelová, jejíž kruhové sloupy jsou kotveny k železobetonovému stropu </w:t>
      </w:r>
      <w:proofErr w:type="spellStart"/>
      <w:r w:rsidRPr="31B0B1C8">
        <w:rPr>
          <w:rFonts w:cs="Arial"/>
          <w:i/>
          <w:iCs/>
          <w:sz w:val="20"/>
          <w:szCs w:val="20"/>
        </w:rPr>
        <w:t>tl</w:t>
      </w:r>
      <w:proofErr w:type="spellEnd"/>
      <w:r w:rsidRPr="31B0B1C8">
        <w:rPr>
          <w:rFonts w:cs="Arial"/>
          <w:i/>
          <w:iCs/>
          <w:sz w:val="20"/>
          <w:szCs w:val="20"/>
        </w:rPr>
        <w:t>. 240 mm nad 1. PP na úrovni –0,400. Ocelové sloupy jsou vylity betonovou směsí a vyztuženy. Na sloupy navazují vodorovné nosné konstrukce v obou směrech, ztužení a zavětrování.</w:t>
      </w:r>
    </w:p>
    <w:p w14:paraId="310D1C3D"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Obvodové železobetonové stěny v 1. podzemním podlaží, vycházející z nosné železobetonové podlahové desky, navazují na stěny prostoru technické části tohoto podlaží. Stěny mají </w:t>
      </w:r>
      <w:proofErr w:type="spellStart"/>
      <w:r w:rsidRPr="31B0B1C8">
        <w:rPr>
          <w:rFonts w:cs="Arial"/>
          <w:i/>
          <w:iCs/>
          <w:sz w:val="20"/>
          <w:szCs w:val="20"/>
        </w:rPr>
        <w:t>tl</w:t>
      </w:r>
      <w:proofErr w:type="spellEnd"/>
      <w:r w:rsidRPr="31B0B1C8">
        <w:rPr>
          <w:rFonts w:cs="Arial"/>
          <w:i/>
          <w:iCs/>
          <w:sz w:val="20"/>
          <w:szCs w:val="20"/>
        </w:rPr>
        <w:t xml:space="preserve">. 300 a 350 mm. </w:t>
      </w:r>
    </w:p>
    <w:p w14:paraId="5F0129C6"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Únikové požární schodiště na severní straně je ohraničeno nosnou železobetonovou stěnou. </w:t>
      </w:r>
    </w:p>
    <w:p w14:paraId="4AAC740F"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Nosná konstrukce objektu, konstrukce schodiště, opláštění a zastřešení je ocelová.</w:t>
      </w:r>
    </w:p>
    <w:p w14:paraId="54ED4933"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Stropní konstrukce nad 1. PP železobetonová, ve všech ostatních podlažích je tvořena nosnými ocelovými prvky, na kterých je položen trapézový plech, do jehož spodních vln je vložena výztuž a následně je konstrukce zalita betonem s uložením svařované sítě v horním líci.</w:t>
      </w:r>
    </w:p>
    <w:p w14:paraId="2E1E1CFE" w14:textId="77777777" w:rsidR="00ED10FE" w:rsidRPr="000B57A3" w:rsidRDefault="31B0B1C8" w:rsidP="31B0B1C8">
      <w:pPr>
        <w:pStyle w:val="Zkladntextodsazen3"/>
        <w:ind w:left="1134" w:right="5"/>
        <w:rPr>
          <w:rFonts w:cs="Arial"/>
          <w:i/>
          <w:iCs/>
          <w:sz w:val="20"/>
          <w:szCs w:val="20"/>
        </w:rPr>
      </w:pPr>
      <w:r w:rsidRPr="31B0B1C8">
        <w:rPr>
          <w:rFonts w:cs="Arial"/>
          <w:i/>
          <w:iCs/>
          <w:sz w:val="20"/>
          <w:szCs w:val="20"/>
        </w:rPr>
        <w:t xml:space="preserve">Nosná konstrukce střešního pláště je shodná s konstrukcí v nižších podlažích /OK se zalitím vln/. </w:t>
      </w:r>
    </w:p>
    <w:p w14:paraId="5E5FFBC6" w14:textId="77777777" w:rsidR="00ED10FE" w:rsidRPr="00ED10FE" w:rsidRDefault="00ED10FE" w:rsidP="00ED10FE">
      <w:pPr>
        <w:rPr>
          <w:b/>
          <w:bCs/>
          <w:color w:val="000000" w:themeColor="text1"/>
          <w:u w:val="single"/>
        </w:rPr>
      </w:pPr>
    </w:p>
    <w:p w14:paraId="70E95D99" w14:textId="6A2F2F7A" w:rsidR="0026063E" w:rsidRPr="00A75B6A" w:rsidRDefault="31B0B1C8" w:rsidP="00D731EE">
      <w:pPr>
        <w:pStyle w:val="Odstavecseseznamem"/>
        <w:numPr>
          <w:ilvl w:val="0"/>
          <w:numId w:val="179"/>
        </w:numPr>
        <w:rPr>
          <w:b/>
          <w:bCs/>
          <w:color w:val="000000" w:themeColor="text1"/>
          <w:u w:val="single"/>
        </w:rPr>
      </w:pPr>
      <w:r w:rsidRPr="31B0B1C8">
        <w:rPr>
          <w:b/>
          <w:bCs/>
          <w:color w:val="000000" w:themeColor="text1"/>
          <w:u w:val="single"/>
        </w:rPr>
        <w:t xml:space="preserve">Mechanická odolnost a stabilita </w:t>
      </w:r>
    </w:p>
    <w:p w14:paraId="3CE03653" w14:textId="160B5788" w:rsidR="0026063E" w:rsidRDefault="0026063E" w:rsidP="0026063E"/>
    <w:p w14:paraId="6D7EA609" w14:textId="77777777" w:rsidR="000036BA" w:rsidRDefault="31B0B1C8" w:rsidP="31B0B1C8">
      <w:pPr>
        <w:pStyle w:val="Zkladntextodsazen3"/>
        <w:ind w:left="1134" w:right="5"/>
        <w:rPr>
          <w:rFonts w:cs="Arial"/>
          <w:i/>
          <w:iCs/>
          <w:sz w:val="20"/>
          <w:szCs w:val="20"/>
        </w:rPr>
      </w:pPr>
      <w:bookmarkStart w:id="119" w:name="_Toc74302241"/>
      <w:r w:rsidRPr="31B0B1C8">
        <w:rPr>
          <w:rFonts w:cs="Arial"/>
          <w:i/>
          <w:iCs/>
          <w:sz w:val="20"/>
          <w:szCs w:val="20"/>
        </w:rPr>
        <w:t xml:space="preserve">Stavba musí být provedena tak, aby zatížení a jiné vlivy, kterým je vystavena během výstavby a užívání při řádně prováděné běžné údržbě, nemohly způsobit destrukci, deformaci či poškození kterékoliv části této stavby. Nesmí být narušena stabilita stavby. Veškeré tyto deformace či poškození, které mohou ohrozit stavbu a zdraví osob, je třeba neprodleně oznámit hlavnímu stavbyvedoucímu a přizvat statika, který </w:t>
      </w:r>
      <w:proofErr w:type="gramStart"/>
      <w:r w:rsidRPr="31B0B1C8">
        <w:rPr>
          <w:rFonts w:cs="Arial"/>
          <w:i/>
          <w:iCs/>
          <w:sz w:val="20"/>
          <w:szCs w:val="20"/>
        </w:rPr>
        <w:t>určí</w:t>
      </w:r>
      <w:proofErr w:type="gramEnd"/>
      <w:r w:rsidRPr="31B0B1C8">
        <w:rPr>
          <w:rFonts w:cs="Arial"/>
          <w:i/>
          <w:iCs/>
          <w:sz w:val="20"/>
          <w:szCs w:val="20"/>
        </w:rPr>
        <w:t xml:space="preserve"> rozsah poškození a způsob zajištění proti dalšímu poškození objektu. </w:t>
      </w:r>
    </w:p>
    <w:p w14:paraId="6064C2EA" w14:textId="77777777" w:rsidR="000036BA" w:rsidRDefault="31B0B1C8" w:rsidP="31B0B1C8">
      <w:pPr>
        <w:pStyle w:val="Zkladntextodsazen3"/>
        <w:ind w:left="1134" w:right="5"/>
        <w:rPr>
          <w:rFonts w:cs="Arial"/>
          <w:i/>
          <w:iCs/>
          <w:sz w:val="20"/>
          <w:szCs w:val="20"/>
        </w:rPr>
      </w:pPr>
      <w:r w:rsidRPr="31B0B1C8">
        <w:rPr>
          <w:rFonts w:cs="Arial"/>
          <w:i/>
          <w:iCs/>
          <w:sz w:val="20"/>
          <w:szCs w:val="20"/>
        </w:rPr>
        <w:t xml:space="preserve">Mechanická odolnost a stabilita je zajištěna navrhovaným stavebně technickým řešením, stavba je navržena tak, aby v průběhu výstavby a používání nedošlo k porušení stavebních konstrukcí a ani jiné </w:t>
      </w:r>
      <w:proofErr w:type="gramStart"/>
      <w:r w:rsidRPr="31B0B1C8">
        <w:rPr>
          <w:rFonts w:cs="Arial"/>
          <w:i/>
          <w:iCs/>
          <w:sz w:val="20"/>
          <w:szCs w:val="20"/>
        </w:rPr>
        <w:t>následky :</w:t>
      </w:r>
      <w:proofErr w:type="gramEnd"/>
      <w:r w:rsidRPr="31B0B1C8">
        <w:rPr>
          <w:rFonts w:cs="Arial"/>
          <w:i/>
          <w:iCs/>
          <w:sz w:val="20"/>
          <w:szCs w:val="20"/>
        </w:rPr>
        <w:t xml:space="preserve"> </w:t>
      </w:r>
    </w:p>
    <w:p w14:paraId="6A14BA14" w14:textId="77777777" w:rsidR="000036BA" w:rsidRDefault="31B0B1C8" w:rsidP="31B0B1C8">
      <w:pPr>
        <w:pStyle w:val="Zkladntextodsazen3"/>
        <w:ind w:left="1134" w:right="5"/>
        <w:rPr>
          <w:rFonts w:cs="Arial"/>
          <w:i/>
          <w:iCs/>
          <w:sz w:val="20"/>
          <w:szCs w:val="20"/>
        </w:rPr>
      </w:pPr>
      <w:r w:rsidRPr="31B0B1C8">
        <w:rPr>
          <w:rFonts w:cs="Arial"/>
          <w:i/>
          <w:iCs/>
          <w:sz w:val="20"/>
          <w:szCs w:val="20"/>
        </w:rPr>
        <w:t xml:space="preserve">a) zřícení stavby nebo její části </w:t>
      </w:r>
    </w:p>
    <w:p w14:paraId="299D8597" w14:textId="77777777" w:rsidR="000036BA" w:rsidRDefault="31B0B1C8" w:rsidP="31B0B1C8">
      <w:pPr>
        <w:pStyle w:val="Zkladntextodsazen3"/>
        <w:ind w:left="1134" w:right="5"/>
        <w:rPr>
          <w:rFonts w:cs="Arial"/>
          <w:i/>
          <w:iCs/>
          <w:sz w:val="20"/>
          <w:szCs w:val="20"/>
        </w:rPr>
      </w:pPr>
      <w:r w:rsidRPr="31B0B1C8">
        <w:rPr>
          <w:rFonts w:cs="Arial"/>
          <w:i/>
          <w:iCs/>
          <w:sz w:val="20"/>
          <w:szCs w:val="20"/>
        </w:rPr>
        <w:t xml:space="preserve">b) větší stupeň nepřípustného přetvoření </w:t>
      </w:r>
    </w:p>
    <w:p w14:paraId="6DDFDF04" w14:textId="77777777" w:rsidR="000036BA" w:rsidRDefault="31B0B1C8" w:rsidP="31B0B1C8">
      <w:pPr>
        <w:pStyle w:val="Zkladntextodsazen3"/>
        <w:ind w:left="1134" w:right="5"/>
        <w:rPr>
          <w:rFonts w:cs="Arial"/>
          <w:i/>
          <w:iCs/>
          <w:sz w:val="20"/>
          <w:szCs w:val="20"/>
        </w:rPr>
      </w:pPr>
      <w:r w:rsidRPr="31B0B1C8">
        <w:rPr>
          <w:rFonts w:cs="Arial"/>
          <w:i/>
          <w:iCs/>
          <w:sz w:val="20"/>
          <w:szCs w:val="20"/>
        </w:rPr>
        <w:t xml:space="preserve">c) poškození jiných částí stavby nebo technických zařízení </w:t>
      </w:r>
      <w:proofErr w:type="gramStart"/>
      <w:r w:rsidRPr="31B0B1C8">
        <w:rPr>
          <w:rFonts w:cs="Arial"/>
          <w:i/>
          <w:iCs/>
          <w:sz w:val="20"/>
          <w:szCs w:val="20"/>
        </w:rPr>
        <w:t>a nebo</w:t>
      </w:r>
      <w:proofErr w:type="gramEnd"/>
      <w:r w:rsidRPr="31B0B1C8">
        <w:rPr>
          <w:rFonts w:cs="Arial"/>
          <w:i/>
          <w:iCs/>
          <w:sz w:val="20"/>
          <w:szCs w:val="20"/>
        </w:rPr>
        <w:t xml:space="preserve"> instalovaného </w:t>
      </w:r>
      <w:proofErr w:type="spellStart"/>
      <w:r w:rsidRPr="31B0B1C8">
        <w:rPr>
          <w:rFonts w:cs="Arial"/>
          <w:i/>
          <w:iCs/>
          <w:sz w:val="20"/>
          <w:szCs w:val="20"/>
        </w:rPr>
        <w:t>vybyvenív</w:t>
      </w:r>
      <w:proofErr w:type="spellEnd"/>
      <w:r w:rsidRPr="31B0B1C8">
        <w:rPr>
          <w:rFonts w:cs="Arial"/>
          <w:i/>
          <w:iCs/>
          <w:sz w:val="20"/>
          <w:szCs w:val="20"/>
        </w:rPr>
        <w:t xml:space="preserve"> důsledku většího přetvoření nosné konstrukce </w:t>
      </w:r>
    </w:p>
    <w:p w14:paraId="09EDC9F7" w14:textId="1B1ACAB9" w:rsidR="006D111E" w:rsidRPr="000036BA" w:rsidRDefault="31B0B1C8" w:rsidP="31B0B1C8">
      <w:pPr>
        <w:pStyle w:val="Zkladntextodsazen3"/>
        <w:ind w:left="1134" w:right="5"/>
        <w:rPr>
          <w:rFonts w:cs="Arial"/>
          <w:i/>
          <w:iCs/>
          <w:sz w:val="20"/>
          <w:szCs w:val="20"/>
        </w:rPr>
      </w:pPr>
      <w:r w:rsidRPr="31B0B1C8">
        <w:rPr>
          <w:rFonts w:cs="Arial"/>
          <w:i/>
          <w:iCs/>
          <w:sz w:val="20"/>
          <w:szCs w:val="20"/>
        </w:rPr>
        <w:t xml:space="preserve">d) poškození v případě, </w:t>
      </w:r>
      <w:proofErr w:type="spellStart"/>
      <w:r w:rsidRPr="31B0B1C8">
        <w:rPr>
          <w:rFonts w:cs="Arial"/>
          <w:i/>
          <w:iCs/>
          <w:sz w:val="20"/>
          <w:szCs w:val="20"/>
        </w:rPr>
        <w:t>kdyžje</w:t>
      </w:r>
      <w:proofErr w:type="spellEnd"/>
      <w:r w:rsidRPr="31B0B1C8">
        <w:rPr>
          <w:rFonts w:cs="Arial"/>
          <w:i/>
          <w:iCs/>
          <w:sz w:val="20"/>
          <w:szCs w:val="20"/>
        </w:rPr>
        <w:t xml:space="preserve"> rozsah neúměrný původní příčině</w:t>
      </w:r>
    </w:p>
    <w:bookmarkEnd w:id="119"/>
    <w:p w14:paraId="4C29B893" w14:textId="7240929B" w:rsidR="0026063E" w:rsidRDefault="0026063E" w:rsidP="0026063E"/>
    <w:p w14:paraId="32454AE2" w14:textId="77777777" w:rsidR="0026063E" w:rsidRPr="0026063E" w:rsidRDefault="0026063E" w:rsidP="0026063E"/>
    <w:p w14:paraId="652F1514" w14:textId="77777777" w:rsidR="00970C17" w:rsidRDefault="31B0B1C8" w:rsidP="00970C17">
      <w:pPr>
        <w:pStyle w:val="Nadpis4"/>
        <w:ind w:left="1134"/>
        <w:jc w:val="left"/>
        <w:rPr>
          <w:u w:val="single"/>
        </w:rPr>
      </w:pPr>
      <w:bookmarkStart w:id="120" w:name="_Toc100315028"/>
      <w:r w:rsidRPr="31B0B1C8">
        <w:rPr>
          <w:u w:val="single"/>
        </w:rPr>
        <w:t>B.2.7 Základní charakteristika technických a technologických zařízení</w:t>
      </w:r>
      <w:bookmarkEnd w:id="120"/>
      <w:r w:rsidRPr="31B0B1C8">
        <w:rPr>
          <w:u w:val="single"/>
        </w:rPr>
        <w:t xml:space="preserve"> </w:t>
      </w:r>
    </w:p>
    <w:p w14:paraId="5A488ABD" w14:textId="77777777" w:rsidR="00970C17" w:rsidRPr="00970C17" w:rsidRDefault="00970C17" w:rsidP="00970C17"/>
    <w:p w14:paraId="113303C3" w14:textId="50C18CAA" w:rsidR="000036BA" w:rsidRPr="002875BD" w:rsidRDefault="31B0B1C8" w:rsidP="000036BA">
      <w:pPr>
        <w:ind w:left="1134"/>
      </w:pPr>
      <w:r>
        <w:t xml:space="preserve">Následující členění na stavební a inženýrské objekty, technické a technologické zařízení je navrženo z důvodu rozdělení projektu dle dotačních titulů v dalším stupni projektové dokumentace pro výběr dodavatele stavby.  </w:t>
      </w:r>
    </w:p>
    <w:p w14:paraId="0B21D06C" w14:textId="77777777" w:rsidR="00797249" w:rsidRDefault="00797249" w:rsidP="000036BA">
      <w:pPr>
        <w:ind w:left="1134"/>
        <w:rPr>
          <w:b/>
          <w:bCs/>
          <w:u w:val="single"/>
        </w:rPr>
      </w:pPr>
    </w:p>
    <w:p w14:paraId="25A9FB1F" w14:textId="77777777" w:rsidR="00797249" w:rsidRPr="000036BA" w:rsidRDefault="00797249" w:rsidP="000036BA">
      <w:pPr>
        <w:ind w:left="1134"/>
        <w:rPr>
          <w:b/>
          <w:bCs/>
          <w:u w:val="single"/>
        </w:rPr>
      </w:pPr>
    </w:p>
    <w:tbl>
      <w:tblPr>
        <w:tblW w:w="6444" w:type="dxa"/>
        <w:tblInd w:w="1129" w:type="dxa"/>
        <w:tblCellMar>
          <w:left w:w="70" w:type="dxa"/>
          <w:right w:w="70" w:type="dxa"/>
        </w:tblCellMar>
        <w:tblLook w:val="04A0" w:firstRow="1" w:lastRow="0" w:firstColumn="1" w:lastColumn="0" w:noHBand="0" w:noVBand="1"/>
      </w:tblPr>
      <w:tblGrid>
        <w:gridCol w:w="6444"/>
      </w:tblGrid>
      <w:tr w:rsidR="001269AE" w:rsidRPr="001269AE" w14:paraId="27876F4E" w14:textId="77777777" w:rsidTr="31B0B1C8">
        <w:trPr>
          <w:trHeight w:val="288"/>
        </w:trPr>
        <w:tc>
          <w:tcPr>
            <w:tcW w:w="6444" w:type="dxa"/>
            <w:tcBorders>
              <w:top w:val="single" w:sz="4" w:space="0" w:color="auto"/>
              <w:left w:val="single" w:sz="4" w:space="0" w:color="auto"/>
              <w:bottom w:val="single" w:sz="4" w:space="0" w:color="auto"/>
              <w:right w:val="nil"/>
            </w:tcBorders>
            <w:shd w:val="clear" w:color="auto" w:fill="auto"/>
            <w:noWrap/>
            <w:vAlign w:val="center"/>
            <w:hideMark/>
          </w:tcPr>
          <w:p w14:paraId="7BD14D17" w14:textId="77777777" w:rsidR="001269AE" w:rsidRPr="001269AE" w:rsidRDefault="31B0B1C8" w:rsidP="001269AE">
            <w:pPr>
              <w:jc w:val="left"/>
              <w:rPr>
                <w:rFonts w:ascii="Calibri" w:hAnsi="Calibri" w:cs="Calibri"/>
                <w:b/>
                <w:bCs/>
                <w:color w:val="000000"/>
                <w:sz w:val="22"/>
                <w:szCs w:val="22"/>
              </w:rPr>
            </w:pPr>
            <w:r w:rsidRPr="31B0B1C8">
              <w:rPr>
                <w:rFonts w:ascii="Calibri" w:hAnsi="Calibri" w:cs="Calibri"/>
                <w:b/>
                <w:bCs/>
                <w:color w:val="000000" w:themeColor="text1"/>
                <w:sz w:val="22"/>
                <w:szCs w:val="22"/>
              </w:rPr>
              <w:lastRenderedPageBreak/>
              <w:t>D.1.Dokumentace stavebního nebo inženýrského objektu</w:t>
            </w:r>
          </w:p>
        </w:tc>
      </w:tr>
      <w:tr w:rsidR="001269AE" w:rsidRPr="001269AE" w14:paraId="6E05218D" w14:textId="77777777" w:rsidTr="31B0B1C8">
        <w:trPr>
          <w:trHeight w:val="288"/>
        </w:trPr>
        <w:tc>
          <w:tcPr>
            <w:tcW w:w="6444" w:type="dxa"/>
            <w:tcBorders>
              <w:top w:val="nil"/>
              <w:left w:val="nil"/>
              <w:bottom w:val="single" w:sz="4" w:space="0" w:color="auto"/>
              <w:right w:val="nil"/>
            </w:tcBorders>
            <w:shd w:val="clear" w:color="auto" w:fill="auto"/>
            <w:noWrap/>
            <w:vAlign w:val="center"/>
            <w:hideMark/>
          </w:tcPr>
          <w:p w14:paraId="11C5D83C" w14:textId="77777777" w:rsidR="001269AE" w:rsidRPr="001269AE" w:rsidRDefault="31B0B1C8" w:rsidP="001269AE">
            <w:pPr>
              <w:jc w:val="left"/>
              <w:rPr>
                <w:rFonts w:ascii="Calibri" w:hAnsi="Calibri" w:cs="Calibri"/>
                <w:color w:val="000000"/>
              </w:rPr>
            </w:pPr>
            <w:r w:rsidRPr="31B0B1C8">
              <w:rPr>
                <w:rFonts w:ascii="Calibri" w:hAnsi="Calibri" w:cs="Calibri"/>
                <w:color w:val="000000" w:themeColor="text1"/>
              </w:rPr>
              <w:t> </w:t>
            </w:r>
          </w:p>
        </w:tc>
      </w:tr>
      <w:tr w:rsidR="001269AE" w:rsidRPr="001269AE" w14:paraId="5240082C"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55E5216C" w14:textId="77777777" w:rsidR="001269AE" w:rsidRPr="001269AE" w:rsidRDefault="31B0B1C8" w:rsidP="001269AE">
            <w:pPr>
              <w:jc w:val="left"/>
              <w:rPr>
                <w:rFonts w:cs="Arial"/>
                <w:b/>
                <w:bCs/>
                <w:color w:val="000000"/>
              </w:rPr>
            </w:pPr>
            <w:r w:rsidRPr="31B0B1C8">
              <w:rPr>
                <w:rFonts w:cs="Arial"/>
                <w:b/>
                <w:bCs/>
                <w:color w:val="000000" w:themeColor="text1"/>
              </w:rPr>
              <w:t>D.1.1 Národní Plán Obnovy (NPO)</w:t>
            </w:r>
          </w:p>
        </w:tc>
      </w:tr>
      <w:tr w:rsidR="001269AE" w:rsidRPr="001269AE" w14:paraId="2575EDBB"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7D8654F3" w14:textId="77777777" w:rsidR="001269AE" w:rsidRPr="001269AE" w:rsidRDefault="31B0B1C8" w:rsidP="001269AE">
            <w:pPr>
              <w:jc w:val="left"/>
              <w:rPr>
                <w:rFonts w:cs="Arial"/>
                <w:color w:val="000000"/>
              </w:rPr>
            </w:pPr>
            <w:r w:rsidRPr="31B0B1C8">
              <w:rPr>
                <w:rFonts w:cs="Arial"/>
                <w:color w:val="000000" w:themeColor="text1"/>
              </w:rPr>
              <w:t>D.1.1.1 architektonicko-stavební řešení</w:t>
            </w:r>
          </w:p>
        </w:tc>
      </w:tr>
      <w:tr w:rsidR="001269AE" w:rsidRPr="001269AE" w14:paraId="56855769"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82DF7B9" w14:textId="77777777" w:rsidR="001269AE" w:rsidRPr="001269AE" w:rsidRDefault="31B0B1C8" w:rsidP="001269AE">
            <w:pPr>
              <w:jc w:val="left"/>
              <w:rPr>
                <w:rFonts w:cs="Arial"/>
                <w:color w:val="000000"/>
              </w:rPr>
            </w:pPr>
            <w:r w:rsidRPr="31B0B1C8">
              <w:rPr>
                <w:rFonts w:cs="Arial"/>
                <w:color w:val="000000" w:themeColor="text1"/>
              </w:rPr>
              <w:t>D.1.1.2 stavebně konstrukční řešení</w:t>
            </w:r>
          </w:p>
        </w:tc>
      </w:tr>
      <w:tr w:rsidR="001269AE" w:rsidRPr="001269AE" w14:paraId="7E7364A0"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547743DD" w14:textId="77777777" w:rsidR="001269AE" w:rsidRPr="001269AE" w:rsidRDefault="31B0B1C8" w:rsidP="001269AE">
            <w:pPr>
              <w:jc w:val="left"/>
              <w:rPr>
                <w:rFonts w:cs="Arial"/>
                <w:color w:val="000000"/>
              </w:rPr>
            </w:pPr>
            <w:r w:rsidRPr="31B0B1C8">
              <w:rPr>
                <w:rFonts w:cs="Arial"/>
                <w:color w:val="000000" w:themeColor="text1"/>
              </w:rPr>
              <w:t>D.1.1.3 PBŘ</w:t>
            </w:r>
          </w:p>
        </w:tc>
      </w:tr>
      <w:tr w:rsidR="001269AE" w:rsidRPr="001269AE" w14:paraId="099903B3"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2BE84B2F" w14:textId="77777777" w:rsidR="001269AE" w:rsidRPr="001269AE" w:rsidRDefault="31B0B1C8" w:rsidP="001269AE">
            <w:pPr>
              <w:jc w:val="left"/>
              <w:rPr>
                <w:rFonts w:cs="Arial"/>
                <w:color w:val="000000"/>
              </w:rPr>
            </w:pPr>
            <w:r w:rsidRPr="31B0B1C8">
              <w:rPr>
                <w:rFonts w:cs="Arial"/>
                <w:color w:val="000000" w:themeColor="text1"/>
              </w:rPr>
              <w:t>D.1.1.4 Technika prostředí staveb</w:t>
            </w:r>
          </w:p>
        </w:tc>
      </w:tr>
      <w:tr w:rsidR="001269AE" w:rsidRPr="001269AE" w14:paraId="11E5A49E"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E2F914A" w14:textId="77777777" w:rsidR="001269AE" w:rsidRPr="001269AE" w:rsidRDefault="31B0B1C8" w:rsidP="001269AE">
            <w:pPr>
              <w:jc w:val="left"/>
              <w:rPr>
                <w:rFonts w:cs="Arial"/>
                <w:color w:val="000000"/>
              </w:rPr>
            </w:pPr>
            <w:r w:rsidRPr="31B0B1C8">
              <w:rPr>
                <w:rFonts w:cs="Arial"/>
                <w:color w:val="000000" w:themeColor="text1"/>
              </w:rPr>
              <w:t>D.1.1.4.1 Zdravotně technické instalace</w:t>
            </w:r>
          </w:p>
        </w:tc>
      </w:tr>
      <w:tr w:rsidR="001269AE" w:rsidRPr="001269AE" w14:paraId="53E40611"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31E907FB" w14:textId="77777777" w:rsidR="001269AE" w:rsidRPr="001269AE" w:rsidRDefault="31B0B1C8" w:rsidP="001269AE">
            <w:pPr>
              <w:jc w:val="left"/>
              <w:rPr>
                <w:rFonts w:cs="Arial"/>
                <w:color w:val="000000"/>
              </w:rPr>
            </w:pPr>
            <w:r w:rsidRPr="31B0B1C8">
              <w:rPr>
                <w:rFonts w:cs="Arial"/>
                <w:color w:val="000000" w:themeColor="text1"/>
              </w:rPr>
              <w:t>D.1.1.4.2 Vzduchotechnika</w:t>
            </w:r>
          </w:p>
        </w:tc>
      </w:tr>
      <w:tr w:rsidR="001269AE" w:rsidRPr="001269AE" w14:paraId="6CACE7AE"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6DC9AADE" w14:textId="77777777" w:rsidR="001269AE" w:rsidRPr="001269AE" w:rsidRDefault="31B0B1C8" w:rsidP="001269AE">
            <w:pPr>
              <w:jc w:val="left"/>
              <w:rPr>
                <w:rFonts w:cs="Arial"/>
                <w:color w:val="000000"/>
              </w:rPr>
            </w:pPr>
            <w:r w:rsidRPr="31B0B1C8">
              <w:rPr>
                <w:rFonts w:cs="Arial"/>
                <w:color w:val="000000" w:themeColor="text1"/>
              </w:rPr>
              <w:t>D.1.1.4.3 Vytápění pro VZT</w:t>
            </w:r>
          </w:p>
        </w:tc>
      </w:tr>
      <w:tr w:rsidR="001269AE" w:rsidRPr="001269AE" w14:paraId="13FAAD78"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040E0BE" w14:textId="77777777" w:rsidR="001269AE" w:rsidRPr="001269AE" w:rsidRDefault="31B0B1C8" w:rsidP="001269AE">
            <w:pPr>
              <w:jc w:val="left"/>
              <w:rPr>
                <w:rFonts w:cs="Arial"/>
                <w:color w:val="000000"/>
              </w:rPr>
            </w:pPr>
            <w:r w:rsidRPr="31B0B1C8">
              <w:rPr>
                <w:rFonts w:cs="Arial"/>
                <w:color w:val="000000" w:themeColor="text1"/>
              </w:rPr>
              <w:t>D.1.1.4.4 Chlazení pro VZT</w:t>
            </w:r>
          </w:p>
        </w:tc>
      </w:tr>
      <w:tr w:rsidR="001269AE" w:rsidRPr="001269AE" w14:paraId="5BCD5D44"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12DDA346" w14:textId="77777777" w:rsidR="001269AE" w:rsidRPr="001269AE" w:rsidRDefault="31B0B1C8" w:rsidP="001269AE">
            <w:pPr>
              <w:jc w:val="left"/>
              <w:rPr>
                <w:rFonts w:cs="Arial"/>
                <w:color w:val="000000"/>
              </w:rPr>
            </w:pPr>
            <w:r w:rsidRPr="31B0B1C8">
              <w:rPr>
                <w:rFonts w:cs="Arial"/>
                <w:color w:val="000000" w:themeColor="text1"/>
              </w:rPr>
              <w:t>D.1.1.4.5 MaR včetně silnoproudých rozvodů a monitoringu ČP</w:t>
            </w:r>
          </w:p>
        </w:tc>
      </w:tr>
      <w:tr w:rsidR="001269AE" w:rsidRPr="001269AE" w14:paraId="72DAAD8E"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707FD351" w14:textId="77777777" w:rsidR="001269AE" w:rsidRPr="001269AE" w:rsidRDefault="31B0B1C8" w:rsidP="001269AE">
            <w:pPr>
              <w:jc w:val="left"/>
              <w:rPr>
                <w:rFonts w:cs="Arial"/>
                <w:color w:val="000000"/>
              </w:rPr>
            </w:pPr>
            <w:r w:rsidRPr="31B0B1C8">
              <w:rPr>
                <w:rFonts w:cs="Arial"/>
                <w:color w:val="000000" w:themeColor="text1"/>
              </w:rPr>
              <w:t>D.1.1.4.6 Silnoproudá elektrotechnika</w:t>
            </w:r>
          </w:p>
        </w:tc>
      </w:tr>
      <w:tr w:rsidR="001269AE" w:rsidRPr="001269AE" w14:paraId="3B9FE4A7"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A41066A" w14:textId="77777777" w:rsidR="001269AE" w:rsidRPr="001269AE" w:rsidRDefault="31B0B1C8" w:rsidP="001269AE">
            <w:pPr>
              <w:jc w:val="left"/>
              <w:rPr>
                <w:rFonts w:cs="Arial"/>
                <w:color w:val="000000"/>
              </w:rPr>
            </w:pPr>
            <w:r w:rsidRPr="31B0B1C8">
              <w:rPr>
                <w:rFonts w:cs="Arial"/>
                <w:color w:val="000000" w:themeColor="text1"/>
              </w:rPr>
              <w:t>D.1.1.4.7 Elektrotechnické komunikace</w:t>
            </w:r>
          </w:p>
        </w:tc>
      </w:tr>
      <w:tr w:rsidR="001269AE" w:rsidRPr="001269AE" w14:paraId="0EE6D211"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0013B3D6" w14:textId="77777777" w:rsidR="001269AE" w:rsidRPr="001269AE" w:rsidRDefault="31B0B1C8" w:rsidP="001269AE">
            <w:pPr>
              <w:jc w:val="left"/>
              <w:rPr>
                <w:rFonts w:cs="Arial"/>
                <w:color w:val="000000"/>
              </w:rPr>
            </w:pPr>
            <w:r w:rsidRPr="31B0B1C8">
              <w:rPr>
                <w:rFonts w:cs="Arial"/>
                <w:color w:val="000000" w:themeColor="text1"/>
              </w:rPr>
              <w:t>D.1.1.4.8 EPS</w:t>
            </w:r>
          </w:p>
        </w:tc>
      </w:tr>
      <w:tr w:rsidR="001269AE" w:rsidRPr="001269AE" w14:paraId="7D0C8DF7"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481587EE" w14:textId="77777777" w:rsidR="001269AE" w:rsidRPr="001269AE" w:rsidRDefault="31B0B1C8" w:rsidP="001269AE">
            <w:pPr>
              <w:jc w:val="left"/>
              <w:rPr>
                <w:rFonts w:cs="Arial"/>
                <w:color w:val="000000"/>
              </w:rPr>
            </w:pPr>
            <w:r w:rsidRPr="31B0B1C8">
              <w:rPr>
                <w:rFonts w:cs="Arial"/>
                <w:color w:val="000000" w:themeColor="text1"/>
              </w:rPr>
              <w:t> </w:t>
            </w:r>
          </w:p>
        </w:tc>
      </w:tr>
      <w:tr w:rsidR="001269AE" w:rsidRPr="001269AE" w14:paraId="108D59E2"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65AF48EB" w14:textId="77777777" w:rsidR="001269AE" w:rsidRPr="001269AE" w:rsidRDefault="31B0B1C8" w:rsidP="001269AE">
            <w:pPr>
              <w:jc w:val="left"/>
              <w:rPr>
                <w:rFonts w:cs="Arial"/>
                <w:b/>
                <w:bCs/>
                <w:color w:val="000000"/>
              </w:rPr>
            </w:pPr>
            <w:r w:rsidRPr="31B0B1C8">
              <w:rPr>
                <w:rFonts w:cs="Arial"/>
                <w:b/>
                <w:bCs/>
                <w:color w:val="000000" w:themeColor="text1"/>
              </w:rPr>
              <w:t>D.1.2 Operační Program Jan Ámos Komenský (OP JAK)</w:t>
            </w:r>
          </w:p>
        </w:tc>
      </w:tr>
      <w:tr w:rsidR="001269AE" w:rsidRPr="001269AE" w14:paraId="2529AE9A"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19BDE5E8" w14:textId="77777777" w:rsidR="001269AE" w:rsidRPr="001269AE" w:rsidRDefault="31B0B1C8" w:rsidP="001269AE">
            <w:pPr>
              <w:jc w:val="left"/>
              <w:rPr>
                <w:rFonts w:cs="Arial"/>
                <w:color w:val="000000"/>
              </w:rPr>
            </w:pPr>
            <w:r w:rsidRPr="31B0B1C8">
              <w:rPr>
                <w:rFonts w:cs="Arial"/>
                <w:color w:val="000000" w:themeColor="text1"/>
              </w:rPr>
              <w:t>D.1.2.1 architektonicko-stavební řešení</w:t>
            </w:r>
          </w:p>
        </w:tc>
      </w:tr>
      <w:tr w:rsidR="001269AE" w:rsidRPr="001269AE" w14:paraId="11538AAB"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4B1C2210" w14:textId="77777777" w:rsidR="001269AE" w:rsidRPr="001269AE" w:rsidRDefault="31B0B1C8" w:rsidP="001269AE">
            <w:pPr>
              <w:jc w:val="left"/>
              <w:rPr>
                <w:rFonts w:cs="Arial"/>
                <w:color w:val="000000"/>
              </w:rPr>
            </w:pPr>
            <w:r w:rsidRPr="31B0B1C8">
              <w:rPr>
                <w:rFonts w:cs="Arial"/>
                <w:color w:val="000000" w:themeColor="text1"/>
              </w:rPr>
              <w:t>D.1.2.2 stavebně konstrukční řešení</w:t>
            </w:r>
          </w:p>
        </w:tc>
      </w:tr>
      <w:tr w:rsidR="001269AE" w:rsidRPr="001269AE" w14:paraId="687EC1DC"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4CFB8734" w14:textId="77777777" w:rsidR="001269AE" w:rsidRPr="001269AE" w:rsidRDefault="31B0B1C8" w:rsidP="001269AE">
            <w:pPr>
              <w:jc w:val="left"/>
              <w:rPr>
                <w:rFonts w:cs="Arial"/>
                <w:color w:val="000000"/>
              </w:rPr>
            </w:pPr>
            <w:r w:rsidRPr="31B0B1C8">
              <w:rPr>
                <w:rFonts w:cs="Arial"/>
                <w:color w:val="000000" w:themeColor="text1"/>
              </w:rPr>
              <w:t>D.1.2.3 PBŘ</w:t>
            </w:r>
          </w:p>
        </w:tc>
      </w:tr>
      <w:tr w:rsidR="001269AE" w:rsidRPr="001269AE" w14:paraId="6B1EAF3C"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61E00B4F" w14:textId="77777777" w:rsidR="001269AE" w:rsidRPr="001269AE" w:rsidRDefault="31B0B1C8" w:rsidP="001269AE">
            <w:pPr>
              <w:jc w:val="left"/>
              <w:rPr>
                <w:rFonts w:cs="Arial"/>
                <w:color w:val="000000"/>
              </w:rPr>
            </w:pPr>
            <w:r w:rsidRPr="31B0B1C8">
              <w:rPr>
                <w:rFonts w:cs="Arial"/>
                <w:color w:val="000000" w:themeColor="text1"/>
              </w:rPr>
              <w:t>D.1.2.4 Technika prostředí staveb</w:t>
            </w:r>
          </w:p>
        </w:tc>
      </w:tr>
      <w:tr w:rsidR="001269AE" w:rsidRPr="001269AE" w14:paraId="09619AD1"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13359353" w14:textId="77777777" w:rsidR="001269AE" w:rsidRPr="001269AE" w:rsidRDefault="31B0B1C8" w:rsidP="001269AE">
            <w:pPr>
              <w:jc w:val="left"/>
              <w:rPr>
                <w:rFonts w:cs="Arial"/>
                <w:color w:val="000000"/>
              </w:rPr>
            </w:pPr>
            <w:r w:rsidRPr="31B0B1C8">
              <w:rPr>
                <w:rFonts w:cs="Arial"/>
                <w:color w:val="000000" w:themeColor="text1"/>
              </w:rPr>
              <w:t>D.1.2.4.1 Zdravotně technické instalace</w:t>
            </w:r>
          </w:p>
        </w:tc>
      </w:tr>
      <w:tr w:rsidR="001269AE" w:rsidRPr="001269AE" w14:paraId="554B9AAB"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007CF83B" w14:textId="77777777" w:rsidR="001269AE" w:rsidRPr="001269AE" w:rsidRDefault="31B0B1C8" w:rsidP="001269AE">
            <w:pPr>
              <w:jc w:val="left"/>
              <w:rPr>
                <w:rFonts w:cs="Arial"/>
                <w:color w:val="000000"/>
              </w:rPr>
            </w:pPr>
            <w:r w:rsidRPr="31B0B1C8">
              <w:rPr>
                <w:rFonts w:cs="Arial"/>
                <w:color w:val="000000" w:themeColor="text1"/>
              </w:rPr>
              <w:t>D.1.2.4.2 Vzduchotechnika</w:t>
            </w:r>
          </w:p>
        </w:tc>
      </w:tr>
      <w:tr w:rsidR="001269AE" w:rsidRPr="001269AE" w14:paraId="5C13064E"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5079648B" w14:textId="77777777" w:rsidR="001269AE" w:rsidRPr="001269AE" w:rsidRDefault="31B0B1C8" w:rsidP="001269AE">
            <w:pPr>
              <w:jc w:val="left"/>
              <w:rPr>
                <w:rFonts w:cs="Arial"/>
                <w:color w:val="000000"/>
              </w:rPr>
            </w:pPr>
            <w:r w:rsidRPr="31B0B1C8">
              <w:rPr>
                <w:rFonts w:cs="Arial"/>
                <w:color w:val="000000" w:themeColor="text1"/>
              </w:rPr>
              <w:t>D.1.2.4.3 Vytápění pro VZT</w:t>
            </w:r>
          </w:p>
        </w:tc>
      </w:tr>
      <w:tr w:rsidR="001269AE" w:rsidRPr="001269AE" w14:paraId="6A38CC9A"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60E5C80F" w14:textId="77777777" w:rsidR="001269AE" w:rsidRPr="001269AE" w:rsidRDefault="31B0B1C8" w:rsidP="001269AE">
            <w:pPr>
              <w:jc w:val="left"/>
              <w:rPr>
                <w:rFonts w:cs="Arial"/>
                <w:color w:val="000000"/>
              </w:rPr>
            </w:pPr>
            <w:r w:rsidRPr="31B0B1C8">
              <w:rPr>
                <w:rFonts w:cs="Arial"/>
                <w:color w:val="000000" w:themeColor="text1"/>
              </w:rPr>
              <w:t>D.1.2.4.4 Chlazení pro VZT</w:t>
            </w:r>
          </w:p>
        </w:tc>
      </w:tr>
      <w:tr w:rsidR="001269AE" w:rsidRPr="001269AE" w14:paraId="56D66777"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200E1207" w14:textId="77777777" w:rsidR="001269AE" w:rsidRPr="001269AE" w:rsidRDefault="31B0B1C8" w:rsidP="001269AE">
            <w:pPr>
              <w:jc w:val="left"/>
              <w:rPr>
                <w:rFonts w:cs="Arial"/>
                <w:color w:val="000000"/>
              </w:rPr>
            </w:pPr>
            <w:r w:rsidRPr="31B0B1C8">
              <w:rPr>
                <w:rFonts w:cs="Arial"/>
                <w:color w:val="000000" w:themeColor="text1"/>
              </w:rPr>
              <w:t>D.1.2.4.5 MaR včetně silnoproudých rozvodů a monitoringu ČP</w:t>
            </w:r>
          </w:p>
        </w:tc>
      </w:tr>
      <w:tr w:rsidR="001269AE" w:rsidRPr="001269AE" w14:paraId="558DEAD4"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7A4C20A9" w14:textId="77777777" w:rsidR="001269AE" w:rsidRPr="001269AE" w:rsidRDefault="31B0B1C8" w:rsidP="001269AE">
            <w:pPr>
              <w:jc w:val="left"/>
              <w:rPr>
                <w:rFonts w:cs="Arial"/>
                <w:color w:val="000000"/>
              </w:rPr>
            </w:pPr>
            <w:r w:rsidRPr="31B0B1C8">
              <w:rPr>
                <w:rFonts w:cs="Arial"/>
                <w:color w:val="000000" w:themeColor="text1"/>
              </w:rPr>
              <w:t>D.1.2.4.6 Silnoproudá elektrotechnika</w:t>
            </w:r>
          </w:p>
        </w:tc>
      </w:tr>
      <w:tr w:rsidR="001269AE" w:rsidRPr="001269AE" w14:paraId="251F1F8A"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076B589" w14:textId="77777777" w:rsidR="001269AE" w:rsidRPr="001269AE" w:rsidRDefault="31B0B1C8" w:rsidP="001269AE">
            <w:pPr>
              <w:jc w:val="left"/>
              <w:rPr>
                <w:rFonts w:cs="Arial"/>
                <w:color w:val="000000"/>
              </w:rPr>
            </w:pPr>
            <w:r w:rsidRPr="31B0B1C8">
              <w:rPr>
                <w:rFonts w:cs="Arial"/>
                <w:color w:val="000000" w:themeColor="text1"/>
              </w:rPr>
              <w:t>D.1.2.4.7 Elektrotechnické komunikace</w:t>
            </w:r>
          </w:p>
        </w:tc>
      </w:tr>
      <w:tr w:rsidR="001269AE" w:rsidRPr="001269AE" w14:paraId="2CF0EFD8"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609B1A6" w14:textId="77777777" w:rsidR="001269AE" w:rsidRPr="001269AE" w:rsidRDefault="31B0B1C8" w:rsidP="001269AE">
            <w:pPr>
              <w:jc w:val="left"/>
              <w:rPr>
                <w:rFonts w:cs="Arial"/>
                <w:color w:val="000000"/>
              </w:rPr>
            </w:pPr>
            <w:r w:rsidRPr="31B0B1C8">
              <w:rPr>
                <w:rFonts w:cs="Arial"/>
                <w:color w:val="000000" w:themeColor="text1"/>
              </w:rPr>
              <w:t>D.1.2.4.8 EPS</w:t>
            </w:r>
          </w:p>
        </w:tc>
      </w:tr>
      <w:tr w:rsidR="001269AE" w:rsidRPr="001269AE" w14:paraId="2769D5EE"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22DF056" w14:textId="77777777" w:rsidR="001269AE" w:rsidRPr="001269AE" w:rsidRDefault="31B0B1C8" w:rsidP="001269AE">
            <w:pPr>
              <w:jc w:val="left"/>
              <w:rPr>
                <w:rFonts w:cs="Arial"/>
                <w:color w:val="000000"/>
              </w:rPr>
            </w:pPr>
            <w:r w:rsidRPr="31B0B1C8">
              <w:rPr>
                <w:rFonts w:cs="Arial"/>
                <w:color w:val="000000" w:themeColor="text1"/>
              </w:rPr>
              <w:t> </w:t>
            </w:r>
          </w:p>
        </w:tc>
      </w:tr>
      <w:tr w:rsidR="001269AE" w:rsidRPr="001269AE" w14:paraId="2CB56326"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2240D844" w14:textId="77777777" w:rsidR="001269AE" w:rsidRPr="001269AE" w:rsidRDefault="31B0B1C8" w:rsidP="001269AE">
            <w:pPr>
              <w:jc w:val="left"/>
              <w:rPr>
                <w:rFonts w:cs="Arial"/>
                <w:b/>
                <w:bCs/>
                <w:color w:val="000000"/>
              </w:rPr>
            </w:pPr>
            <w:r w:rsidRPr="31B0B1C8">
              <w:rPr>
                <w:rFonts w:cs="Arial"/>
                <w:b/>
                <w:bCs/>
                <w:color w:val="000000" w:themeColor="text1"/>
              </w:rPr>
              <w:t>D.1.3 Vyvolané stavební úpravy objektu</w:t>
            </w:r>
          </w:p>
        </w:tc>
      </w:tr>
      <w:tr w:rsidR="001269AE" w:rsidRPr="001269AE" w14:paraId="112E5AD3"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45A9765B" w14:textId="77777777" w:rsidR="001269AE" w:rsidRPr="001269AE" w:rsidRDefault="31B0B1C8" w:rsidP="001269AE">
            <w:pPr>
              <w:jc w:val="left"/>
              <w:rPr>
                <w:rFonts w:cs="Arial"/>
                <w:color w:val="000000"/>
              </w:rPr>
            </w:pPr>
            <w:r w:rsidRPr="31B0B1C8">
              <w:rPr>
                <w:rFonts w:cs="Arial"/>
                <w:color w:val="000000" w:themeColor="text1"/>
              </w:rPr>
              <w:t>D.1.2.1 architektonicko-stavební řešení</w:t>
            </w:r>
          </w:p>
        </w:tc>
      </w:tr>
      <w:tr w:rsidR="001269AE" w:rsidRPr="001269AE" w14:paraId="6DA94F91"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A5F1B5B" w14:textId="77777777" w:rsidR="001269AE" w:rsidRPr="001269AE" w:rsidRDefault="31B0B1C8" w:rsidP="001269AE">
            <w:pPr>
              <w:jc w:val="left"/>
              <w:rPr>
                <w:rFonts w:cs="Arial"/>
                <w:color w:val="000000"/>
              </w:rPr>
            </w:pPr>
            <w:r w:rsidRPr="31B0B1C8">
              <w:rPr>
                <w:rFonts w:cs="Arial"/>
                <w:color w:val="000000" w:themeColor="text1"/>
              </w:rPr>
              <w:t>D.1.2.2 stavebně konstrukční řešení</w:t>
            </w:r>
          </w:p>
        </w:tc>
      </w:tr>
      <w:tr w:rsidR="001269AE" w:rsidRPr="001269AE" w14:paraId="26DE372E"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135E61E5" w14:textId="77777777" w:rsidR="001269AE" w:rsidRPr="001269AE" w:rsidRDefault="31B0B1C8" w:rsidP="001269AE">
            <w:pPr>
              <w:jc w:val="left"/>
              <w:rPr>
                <w:rFonts w:cs="Arial"/>
                <w:color w:val="000000"/>
              </w:rPr>
            </w:pPr>
            <w:r w:rsidRPr="31B0B1C8">
              <w:rPr>
                <w:rFonts w:cs="Arial"/>
                <w:color w:val="000000" w:themeColor="text1"/>
              </w:rPr>
              <w:t>D.1.2.3 PBŘ</w:t>
            </w:r>
          </w:p>
        </w:tc>
      </w:tr>
      <w:tr w:rsidR="001269AE" w:rsidRPr="001269AE" w14:paraId="77E47271"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5F7A0E6" w14:textId="77777777" w:rsidR="001269AE" w:rsidRPr="001269AE" w:rsidRDefault="31B0B1C8" w:rsidP="001269AE">
            <w:pPr>
              <w:jc w:val="left"/>
              <w:rPr>
                <w:rFonts w:cs="Arial"/>
                <w:color w:val="000000"/>
              </w:rPr>
            </w:pPr>
            <w:r w:rsidRPr="31B0B1C8">
              <w:rPr>
                <w:rFonts w:cs="Arial"/>
                <w:color w:val="000000" w:themeColor="text1"/>
              </w:rPr>
              <w:t>D.1.2.4 Technika prostředí staveb</w:t>
            </w:r>
          </w:p>
        </w:tc>
      </w:tr>
      <w:tr w:rsidR="001269AE" w:rsidRPr="001269AE" w14:paraId="3B1DF0A5"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12073F8E" w14:textId="77777777" w:rsidR="001269AE" w:rsidRPr="001269AE" w:rsidRDefault="31B0B1C8" w:rsidP="001269AE">
            <w:pPr>
              <w:jc w:val="left"/>
              <w:rPr>
                <w:rFonts w:cs="Arial"/>
                <w:color w:val="000000"/>
              </w:rPr>
            </w:pPr>
            <w:r w:rsidRPr="31B0B1C8">
              <w:rPr>
                <w:rFonts w:cs="Arial"/>
                <w:color w:val="000000" w:themeColor="text1"/>
              </w:rPr>
              <w:t>D.1.2.4.1 Zdravotně technické instalace</w:t>
            </w:r>
          </w:p>
        </w:tc>
      </w:tr>
      <w:tr w:rsidR="001269AE" w:rsidRPr="001269AE" w14:paraId="1F604C53"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06A5BD6A" w14:textId="77777777" w:rsidR="001269AE" w:rsidRPr="001269AE" w:rsidRDefault="31B0B1C8" w:rsidP="001269AE">
            <w:pPr>
              <w:jc w:val="left"/>
              <w:rPr>
                <w:rFonts w:cs="Arial"/>
                <w:color w:val="000000"/>
              </w:rPr>
            </w:pPr>
            <w:r w:rsidRPr="31B0B1C8">
              <w:rPr>
                <w:rFonts w:cs="Arial"/>
                <w:color w:val="000000" w:themeColor="text1"/>
              </w:rPr>
              <w:t>D.1.2.4.2 Vzduchotechnika</w:t>
            </w:r>
          </w:p>
        </w:tc>
      </w:tr>
      <w:tr w:rsidR="001269AE" w:rsidRPr="001269AE" w14:paraId="1DDFAD46"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C5CC433" w14:textId="77777777" w:rsidR="001269AE" w:rsidRPr="001269AE" w:rsidRDefault="31B0B1C8" w:rsidP="001269AE">
            <w:pPr>
              <w:jc w:val="left"/>
              <w:rPr>
                <w:rFonts w:cs="Arial"/>
                <w:color w:val="000000"/>
              </w:rPr>
            </w:pPr>
            <w:r w:rsidRPr="31B0B1C8">
              <w:rPr>
                <w:rFonts w:cs="Arial"/>
                <w:color w:val="000000" w:themeColor="text1"/>
              </w:rPr>
              <w:t xml:space="preserve">D.1.2.4.3 Vytápění </w:t>
            </w:r>
          </w:p>
        </w:tc>
      </w:tr>
      <w:tr w:rsidR="001269AE" w:rsidRPr="001269AE" w14:paraId="1094DE1E"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29071A9E" w14:textId="77777777" w:rsidR="001269AE" w:rsidRPr="001269AE" w:rsidRDefault="31B0B1C8" w:rsidP="001269AE">
            <w:pPr>
              <w:jc w:val="left"/>
              <w:rPr>
                <w:rFonts w:cs="Arial"/>
                <w:color w:val="000000"/>
              </w:rPr>
            </w:pPr>
            <w:r w:rsidRPr="31B0B1C8">
              <w:rPr>
                <w:rFonts w:cs="Arial"/>
                <w:color w:val="000000" w:themeColor="text1"/>
              </w:rPr>
              <w:t xml:space="preserve">D.1.2.4.4 Chlazení </w:t>
            </w:r>
          </w:p>
        </w:tc>
      </w:tr>
      <w:tr w:rsidR="001269AE" w:rsidRPr="001269AE" w14:paraId="0CBF8A5A"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3A19D9A6" w14:textId="77777777" w:rsidR="001269AE" w:rsidRPr="001269AE" w:rsidRDefault="31B0B1C8" w:rsidP="001269AE">
            <w:pPr>
              <w:jc w:val="left"/>
              <w:rPr>
                <w:rFonts w:cs="Arial"/>
                <w:color w:val="000000"/>
              </w:rPr>
            </w:pPr>
            <w:r w:rsidRPr="31B0B1C8">
              <w:rPr>
                <w:rFonts w:cs="Arial"/>
                <w:color w:val="000000" w:themeColor="text1"/>
              </w:rPr>
              <w:t xml:space="preserve">D.1.2.4.5 MaR včetně silnoproudých rozvodů </w:t>
            </w:r>
          </w:p>
        </w:tc>
      </w:tr>
      <w:tr w:rsidR="001269AE" w:rsidRPr="001269AE" w14:paraId="38EAC8EC"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2B2B5864" w14:textId="77777777" w:rsidR="001269AE" w:rsidRPr="001269AE" w:rsidRDefault="31B0B1C8" w:rsidP="001269AE">
            <w:pPr>
              <w:jc w:val="left"/>
              <w:rPr>
                <w:rFonts w:cs="Arial"/>
                <w:color w:val="000000"/>
              </w:rPr>
            </w:pPr>
            <w:r w:rsidRPr="31B0B1C8">
              <w:rPr>
                <w:rFonts w:cs="Arial"/>
                <w:color w:val="000000" w:themeColor="text1"/>
              </w:rPr>
              <w:t>D.1.2.4.6 Silnoproudá elektrotechnika</w:t>
            </w:r>
          </w:p>
        </w:tc>
      </w:tr>
      <w:tr w:rsidR="001269AE" w:rsidRPr="001269AE" w14:paraId="623A374A"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222AE259" w14:textId="77777777" w:rsidR="001269AE" w:rsidRPr="001269AE" w:rsidRDefault="31B0B1C8" w:rsidP="001269AE">
            <w:pPr>
              <w:jc w:val="left"/>
              <w:rPr>
                <w:rFonts w:cs="Arial"/>
                <w:color w:val="000000"/>
              </w:rPr>
            </w:pPr>
            <w:r w:rsidRPr="31B0B1C8">
              <w:rPr>
                <w:rFonts w:cs="Arial"/>
                <w:color w:val="000000" w:themeColor="text1"/>
              </w:rPr>
              <w:t>D.1.2.4.7 Elektrotechnické komunikace</w:t>
            </w:r>
          </w:p>
        </w:tc>
      </w:tr>
      <w:tr w:rsidR="001269AE" w:rsidRPr="001269AE" w14:paraId="23DF08FA"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6E67EC3E" w14:textId="77777777" w:rsidR="001269AE" w:rsidRPr="001269AE" w:rsidRDefault="31B0B1C8" w:rsidP="001269AE">
            <w:pPr>
              <w:jc w:val="left"/>
              <w:rPr>
                <w:rFonts w:cs="Arial"/>
                <w:color w:val="000000"/>
              </w:rPr>
            </w:pPr>
            <w:r w:rsidRPr="31B0B1C8">
              <w:rPr>
                <w:rFonts w:cs="Arial"/>
                <w:color w:val="000000" w:themeColor="text1"/>
              </w:rPr>
              <w:t>D.1.2.4.8 EPS</w:t>
            </w:r>
          </w:p>
        </w:tc>
      </w:tr>
      <w:tr w:rsidR="001269AE" w:rsidRPr="001269AE" w14:paraId="3AF16F81"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3E681B70" w14:textId="77777777" w:rsidR="001269AE" w:rsidRPr="001269AE" w:rsidRDefault="31B0B1C8" w:rsidP="001269AE">
            <w:pPr>
              <w:jc w:val="left"/>
              <w:rPr>
                <w:rFonts w:cs="Arial"/>
                <w:color w:val="000000"/>
              </w:rPr>
            </w:pPr>
            <w:r w:rsidRPr="31B0B1C8">
              <w:rPr>
                <w:rFonts w:cs="Arial"/>
                <w:color w:val="000000" w:themeColor="text1"/>
              </w:rPr>
              <w:t> </w:t>
            </w:r>
          </w:p>
        </w:tc>
      </w:tr>
      <w:tr w:rsidR="001269AE" w:rsidRPr="001269AE" w14:paraId="13832FD3"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5B4F7D35" w14:textId="77777777" w:rsidR="001269AE" w:rsidRPr="001269AE" w:rsidRDefault="31B0B1C8" w:rsidP="001269AE">
            <w:pPr>
              <w:jc w:val="left"/>
              <w:rPr>
                <w:rFonts w:cs="Arial"/>
                <w:b/>
                <w:bCs/>
                <w:color w:val="000000"/>
              </w:rPr>
            </w:pPr>
            <w:r w:rsidRPr="31B0B1C8">
              <w:rPr>
                <w:rFonts w:cs="Arial"/>
                <w:b/>
                <w:bCs/>
                <w:color w:val="000000" w:themeColor="text1"/>
              </w:rPr>
              <w:t>D.1.4 Rekonstrukce střechy</w:t>
            </w:r>
          </w:p>
        </w:tc>
      </w:tr>
      <w:tr w:rsidR="001269AE" w:rsidRPr="001269AE" w14:paraId="4D8897F3"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2ACE75C4" w14:textId="77777777" w:rsidR="001269AE" w:rsidRPr="001269AE" w:rsidRDefault="31B0B1C8" w:rsidP="001269AE">
            <w:pPr>
              <w:jc w:val="left"/>
              <w:rPr>
                <w:rFonts w:cs="Arial"/>
                <w:color w:val="000000"/>
              </w:rPr>
            </w:pPr>
            <w:r w:rsidRPr="31B0B1C8">
              <w:rPr>
                <w:rFonts w:cs="Arial"/>
                <w:color w:val="000000" w:themeColor="text1"/>
              </w:rPr>
              <w:t> </w:t>
            </w:r>
          </w:p>
        </w:tc>
      </w:tr>
      <w:tr w:rsidR="001269AE" w:rsidRPr="001269AE" w14:paraId="2D978A43" w14:textId="77777777" w:rsidTr="31B0B1C8">
        <w:trPr>
          <w:trHeight w:val="288"/>
        </w:trPr>
        <w:tc>
          <w:tcPr>
            <w:tcW w:w="6444" w:type="dxa"/>
            <w:tcBorders>
              <w:top w:val="nil"/>
              <w:left w:val="single" w:sz="4" w:space="0" w:color="auto"/>
              <w:bottom w:val="nil"/>
              <w:right w:val="single" w:sz="4" w:space="0" w:color="auto"/>
            </w:tcBorders>
            <w:shd w:val="clear" w:color="auto" w:fill="auto"/>
            <w:noWrap/>
            <w:vAlign w:val="center"/>
            <w:hideMark/>
          </w:tcPr>
          <w:p w14:paraId="0C3A2484" w14:textId="77777777" w:rsidR="001269AE" w:rsidRPr="001269AE" w:rsidRDefault="31B0B1C8" w:rsidP="001269AE">
            <w:pPr>
              <w:ind w:firstLineChars="100" w:firstLine="221"/>
              <w:jc w:val="left"/>
              <w:rPr>
                <w:rFonts w:cs="Arial"/>
                <w:b/>
                <w:bCs/>
                <w:color w:val="000000"/>
                <w:sz w:val="22"/>
                <w:szCs w:val="22"/>
              </w:rPr>
            </w:pPr>
            <w:r w:rsidRPr="31B0B1C8">
              <w:rPr>
                <w:rFonts w:cs="Arial"/>
                <w:b/>
                <w:bCs/>
                <w:color w:val="000000" w:themeColor="text1"/>
                <w:sz w:val="22"/>
                <w:szCs w:val="22"/>
              </w:rPr>
              <w:t>D.2 Dokumentace technických a technologických zařízení</w:t>
            </w:r>
          </w:p>
        </w:tc>
      </w:tr>
      <w:tr w:rsidR="001269AE" w:rsidRPr="001269AE" w14:paraId="76CFD5C8" w14:textId="77777777" w:rsidTr="31B0B1C8">
        <w:trPr>
          <w:trHeight w:val="288"/>
        </w:trPr>
        <w:tc>
          <w:tcPr>
            <w:tcW w:w="6444" w:type="dxa"/>
            <w:tcBorders>
              <w:top w:val="single" w:sz="4" w:space="0" w:color="auto"/>
              <w:left w:val="single" w:sz="4" w:space="0" w:color="auto"/>
              <w:bottom w:val="single" w:sz="4" w:space="0" w:color="auto"/>
              <w:right w:val="nil"/>
            </w:tcBorders>
            <w:shd w:val="clear" w:color="auto" w:fill="auto"/>
            <w:noWrap/>
            <w:vAlign w:val="center"/>
            <w:hideMark/>
          </w:tcPr>
          <w:p w14:paraId="299FE98F" w14:textId="77777777" w:rsidR="001269AE" w:rsidRPr="001269AE" w:rsidRDefault="31B0B1C8" w:rsidP="001269AE">
            <w:pPr>
              <w:jc w:val="left"/>
              <w:rPr>
                <w:rFonts w:cs="Arial"/>
                <w:color w:val="000000"/>
              </w:rPr>
            </w:pPr>
            <w:r w:rsidRPr="31B0B1C8">
              <w:rPr>
                <w:rFonts w:cs="Arial"/>
                <w:color w:val="000000" w:themeColor="text1"/>
              </w:rPr>
              <w:lastRenderedPageBreak/>
              <w:t> </w:t>
            </w:r>
          </w:p>
        </w:tc>
      </w:tr>
      <w:tr w:rsidR="001269AE" w:rsidRPr="001269AE" w14:paraId="7F2B9D1D"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1E495AC3" w14:textId="77777777" w:rsidR="001269AE" w:rsidRPr="001269AE" w:rsidRDefault="31B0B1C8" w:rsidP="001269AE">
            <w:pPr>
              <w:jc w:val="left"/>
              <w:rPr>
                <w:rFonts w:cs="Arial"/>
                <w:b/>
                <w:bCs/>
                <w:color w:val="000000"/>
              </w:rPr>
            </w:pPr>
            <w:r w:rsidRPr="31B0B1C8">
              <w:rPr>
                <w:rFonts w:cs="Arial"/>
                <w:b/>
                <w:bCs/>
                <w:color w:val="000000" w:themeColor="text1"/>
              </w:rPr>
              <w:t>D.2.1 Národní Plán Obnovy (NPO)</w:t>
            </w:r>
          </w:p>
        </w:tc>
      </w:tr>
      <w:tr w:rsidR="001269AE" w:rsidRPr="001269AE" w14:paraId="31FE095F"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7375D2B" w14:textId="77777777" w:rsidR="001269AE" w:rsidRPr="001269AE" w:rsidRDefault="31B0B1C8" w:rsidP="001269AE">
            <w:pPr>
              <w:jc w:val="left"/>
              <w:rPr>
                <w:rFonts w:cs="Arial"/>
                <w:color w:val="000000"/>
              </w:rPr>
            </w:pPr>
            <w:r w:rsidRPr="31B0B1C8">
              <w:rPr>
                <w:rFonts w:cs="Arial"/>
                <w:color w:val="000000" w:themeColor="text1"/>
              </w:rPr>
              <w:t>D.2.1.1 výrobní technologie</w:t>
            </w:r>
          </w:p>
        </w:tc>
      </w:tr>
      <w:tr w:rsidR="001269AE" w:rsidRPr="001269AE" w14:paraId="7CC283B3"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79BA57AD" w14:textId="77777777" w:rsidR="001269AE" w:rsidRPr="001269AE" w:rsidRDefault="31B0B1C8" w:rsidP="001269AE">
            <w:pPr>
              <w:jc w:val="left"/>
              <w:rPr>
                <w:rFonts w:cs="Arial"/>
                <w:color w:val="000000"/>
              </w:rPr>
            </w:pPr>
            <w:r w:rsidRPr="31B0B1C8">
              <w:rPr>
                <w:rFonts w:cs="Arial"/>
                <w:color w:val="000000" w:themeColor="text1"/>
              </w:rPr>
              <w:t>D.2.1.2 technologické rozvody</w:t>
            </w:r>
          </w:p>
        </w:tc>
      </w:tr>
      <w:tr w:rsidR="001269AE" w:rsidRPr="001269AE" w14:paraId="2FC4DA5F"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4D4373F8" w14:textId="77777777" w:rsidR="001269AE" w:rsidRPr="001269AE" w:rsidRDefault="31B0B1C8" w:rsidP="001269AE">
            <w:pPr>
              <w:jc w:val="left"/>
              <w:rPr>
                <w:rFonts w:cs="Arial"/>
                <w:color w:val="000000"/>
              </w:rPr>
            </w:pPr>
            <w:r w:rsidRPr="31B0B1C8">
              <w:rPr>
                <w:rFonts w:cs="Arial"/>
                <w:color w:val="000000" w:themeColor="text1"/>
              </w:rPr>
              <w:t> </w:t>
            </w:r>
          </w:p>
        </w:tc>
      </w:tr>
      <w:tr w:rsidR="001269AE" w:rsidRPr="001269AE" w14:paraId="71248B00" w14:textId="77777777" w:rsidTr="31B0B1C8">
        <w:trPr>
          <w:trHeight w:val="288"/>
        </w:trPr>
        <w:tc>
          <w:tcPr>
            <w:tcW w:w="6444" w:type="dxa"/>
            <w:tcBorders>
              <w:top w:val="nil"/>
              <w:left w:val="single" w:sz="4" w:space="0" w:color="auto"/>
              <w:bottom w:val="single" w:sz="4" w:space="0" w:color="auto"/>
              <w:right w:val="single" w:sz="4" w:space="0" w:color="auto"/>
            </w:tcBorders>
            <w:shd w:val="clear" w:color="auto" w:fill="auto"/>
            <w:noWrap/>
            <w:vAlign w:val="center"/>
            <w:hideMark/>
          </w:tcPr>
          <w:p w14:paraId="2DFA29DB" w14:textId="77777777" w:rsidR="001269AE" w:rsidRPr="001269AE" w:rsidRDefault="31B0B1C8" w:rsidP="001269AE">
            <w:pPr>
              <w:jc w:val="left"/>
              <w:rPr>
                <w:rFonts w:cs="Arial"/>
                <w:b/>
                <w:bCs/>
                <w:color w:val="000000"/>
              </w:rPr>
            </w:pPr>
            <w:r w:rsidRPr="31B0B1C8">
              <w:rPr>
                <w:rFonts w:cs="Arial"/>
                <w:b/>
                <w:bCs/>
                <w:color w:val="000000" w:themeColor="text1"/>
              </w:rPr>
              <w:t>D.2.2 Operační Program Jan Ámos Komenský (OP JAK)</w:t>
            </w:r>
          </w:p>
        </w:tc>
      </w:tr>
      <w:tr w:rsidR="001269AE" w:rsidRPr="001269AE" w14:paraId="607172FB"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21F5740A" w14:textId="77777777" w:rsidR="001269AE" w:rsidRPr="001269AE" w:rsidRDefault="31B0B1C8" w:rsidP="001269AE">
            <w:pPr>
              <w:jc w:val="left"/>
              <w:rPr>
                <w:rFonts w:cs="Arial"/>
                <w:color w:val="000000"/>
              </w:rPr>
            </w:pPr>
            <w:r w:rsidRPr="31B0B1C8">
              <w:rPr>
                <w:rFonts w:cs="Arial"/>
                <w:color w:val="000000" w:themeColor="text1"/>
              </w:rPr>
              <w:t>D.2.2.1 výrobní technologie</w:t>
            </w:r>
          </w:p>
        </w:tc>
      </w:tr>
      <w:tr w:rsidR="001269AE" w:rsidRPr="001269AE" w14:paraId="04577D30" w14:textId="77777777" w:rsidTr="31B0B1C8">
        <w:trPr>
          <w:trHeight w:val="288"/>
        </w:trPr>
        <w:tc>
          <w:tcPr>
            <w:tcW w:w="6444" w:type="dxa"/>
            <w:tcBorders>
              <w:top w:val="nil"/>
              <w:left w:val="single" w:sz="4" w:space="0" w:color="auto"/>
              <w:bottom w:val="single" w:sz="4" w:space="0" w:color="auto"/>
              <w:right w:val="nil"/>
            </w:tcBorders>
            <w:shd w:val="clear" w:color="auto" w:fill="auto"/>
            <w:noWrap/>
            <w:vAlign w:val="center"/>
            <w:hideMark/>
          </w:tcPr>
          <w:p w14:paraId="7B54EEBB" w14:textId="77777777" w:rsidR="001269AE" w:rsidRPr="001269AE" w:rsidRDefault="31B0B1C8" w:rsidP="001269AE">
            <w:pPr>
              <w:jc w:val="left"/>
              <w:rPr>
                <w:rFonts w:cs="Arial"/>
                <w:color w:val="000000"/>
              </w:rPr>
            </w:pPr>
            <w:r w:rsidRPr="31B0B1C8">
              <w:rPr>
                <w:rFonts w:cs="Arial"/>
                <w:color w:val="000000" w:themeColor="text1"/>
              </w:rPr>
              <w:t>D.2.2.2 technologické rozvody</w:t>
            </w:r>
          </w:p>
        </w:tc>
      </w:tr>
    </w:tbl>
    <w:p w14:paraId="18443BC0" w14:textId="77777777" w:rsidR="000036BA" w:rsidRPr="000036BA" w:rsidRDefault="000036BA" w:rsidP="000036BA">
      <w:pPr>
        <w:ind w:left="1134"/>
        <w:rPr>
          <w:b/>
          <w:bCs/>
          <w:u w:val="single"/>
        </w:rPr>
      </w:pPr>
    </w:p>
    <w:p w14:paraId="132C8B85" w14:textId="77777777" w:rsidR="000036BA" w:rsidRDefault="000036BA" w:rsidP="000036BA">
      <w:pPr>
        <w:ind w:left="1134"/>
        <w:rPr>
          <w:b/>
          <w:bCs/>
          <w:u w:val="single"/>
        </w:rPr>
      </w:pPr>
    </w:p>
    <w:p w14:paraId="6992284B" w14:textId="3EE4019D" w:rsidR="002875BD" w:rsidRPr="002875BD" w:rsidRDefault="002875BD" w:rsidP="000036BA">
      <w:pPr>
        <w:ind w:left="1134"/>
      </w:pPr>
      <w:r w:rsidRPr="002875BD">
        <w:t>V rámci projektové dokumentace pro stavební povolení jsou jednotlivé stavební a technické objekty popsány souhrnně.</w:t>
      </w:r>
    </w:p>
    <w:p w14:paraId="5397BE56" w14:textId="77777777" w:rsidR="002875BD" w:rsidRPr="000036BA" w:rsidRDefault="002875BD" w:rsidP="000036BA">
      <w:pPr>
        <w:ind w:left="1134"/>
        <w:rPr>
          <w:b/>
          <w:bCs/>
          <w:u w:val="single"/>
        </w:rPr>
      </w:pPr>
    </w:p>
    <w:p w14:paraId="5B9A4724" w14:textId="0CB4E7C8" w:rsidR="0026063E" w:rsidRDefault="31B0B1C8" w:rsidP="00D731EE">
      <w:pPr>
        <w:pStyle w:val="Odstavecseseznamem"/>
        <w:numPr>
          <w:ilvl w:val="0"/>
          <w:numId w:val="180"/>
        </w:numPr>
        <w:rPr>
          <w:b/>
          <w:bCs/>
          <w:u w:val="single"/>
        </w:rPr>
      </w:pPr>
      <w:r w:rsidRPr="31B0B1C8">
        <w:rPr>
          <w:b/>
          <w:bCs/>
          <w:u w:val="single"/>
        </w:rPr>
        <w:t>Technické řešení</w:t>
      </w:r>
    </w:p>
    <w:p w14:paraId="5692BE7D" w14:textId="77777777" w:rsidR="001269AE" w:rsidRDefault="001269AE" w:rsidP="001269AE">
      <w:pPr>
        <w:rPr>
          <w:b/>
          <w:bCs/>
          <w:u w:val="single"/>
        </w:rPr>
      </w:pPr>
    </w:p>
    <w:p w14:paraId="4199ED7F" w14:textId="631FD559" w:rsidR="5CE5DBBD" w:rsidRDefault="5CE5DBBD" w:rsidP="5CE5DBBD">
      <w:pPr>
        <w:ind w:left="1134"/>
        <w:rPr>
          <w:b/>
          <w:bCs/>
          <w:highlight w:val="yellow"/>
        </w:rPr>
      </w:pPr>
      <w:r w:rsidRPr="5CE5DBBD">
        <w:rPr>
          <w:b/>
          <w:bCs/>
        </w:rPr>
        <w:t>Zdravotně technické instalace</w:t>
      </w:r>
    </w:p>
    <w:p w14:paraId="78E215BB" w14:textId="3DAF4397" w:rsidR="5CE5DBBD" w:rsidRDefault="5CE5DBBD" w:rsidP="5CE5DBBD">
      <w:pPr>
        <w:ind w:left="567" w:hanging="567"/>
        <w:rPr>
          <w:rFonts w:eastAsia="Arial" w:cs="Arial"/>
          <w:b/>
          <w:bCs/>
          <w:caps/>
          <w:lang w:val="sk"/>
        </w:rPr>
      </w:pPr>
      <w:r w:rsidRPr="5CE5DBBD">
        <w:rPr>
          <w:rFonts w:eastAsia="Arial" w:cs="Arial"/>
          <w:b/>
          <w:bCs/>
          <w:caps/>
          <w:lang w:val="sk"/>
        </w:rPr>
        <w:t xml:space="preserve"> </w:t>
      </w:r>
    </w:p>
    <w:p w14:paraId="44D75F8E" w14:textId="4F8C325A" w:rsidR="5CE5DBBD" w:rsidRDefault="3F9A5204" w:rsidP="3F9A5204">
      <w:pPr>
        <w:ind w:left="990"/>
        <w:rPr>
          <w:rFonts w:eastAsia="Arial" w:cs="Arial"/>
          <w:b/>
          <w:bCs/>
          <w:lang w:val="sk"/>
        </w:rPr>
      </w:pPr>
      <w:r w:rsidRPr="3F9A5204">
        <w:rPr>
          <w:rFonts w:eastAsia="Arial" w:cs="Arial"/>
          <w:lang w:val="sk"/>
        </w:rPr>
        <w:t xml:space="preserve">Projekt </w:t>
      </w:r>
      <w:proofErr w:type="spellStart"/>
      <w:r w:rsidRPr="3F9A5204">
        <w:rPr>
          <w:rFonts w:eastAsia="Arial" w:cs="Arial"/>
          <w:lang w:val="sk"/>
        </w:rPr>
        <w:t>řeší</w:t>
      </w:r>
      <w:proofErr w:type="spellEnd"/>
      <w:r w:rsidRPr="3F9A5204">
        <w:rPr>
          <w:rFonts w:eastAsia="Arial" w:cs="Arial"/>
          <w:lang w:val="sk"/>
        </w:rPr>
        <w:t xml:space="preserve"> v rámci </w:t>
      </w:r>
      <w:proofErr w:type="spellStart"/>
      <w:r w:rsidRPr="3F9A5204">
        <w:rPr>
          <w:rFonts w:eastAsia="Arial" w:cs="Arial"/>
          <w:lang w:val="sk"/>
        </w:rPr>
        <w:t>akce</w:t>
      </w:r>
      <w:proofErr w:type="spellEnd"/>
      <w:r w:rsidRPr="3F9A5204">
        <w:rPr>
          <w:rFonts w:eastAsia="Arial" w:cs="Arial"/>
          <w:lang w:val="sk"/>
        </w:rPr>
        <w:t xml:space="preserve"> </w:t>
      </w:r>
      <w:r w:rsidRPr="3F9A5204">
        <w:rPr>
          <w:rFonts w:eastAsia="Arial" w:cs="Arial"/>
          <w:b/>
          <w:bCs/>
          <w:lang w:val="sk"/>
        </w:rPr>
        <w:t xml:space="preserve">" Úpravy </w:t>
      </w:r>
      <w:proofErr w:type="spellStart"/>
      <w:r w:rsidRPr="3F9A5204">
        <w:rPr>
          <w:rFonts w:eastAsia="Arial" w:cs="Arial"/>
          <w:b/>
          <w:bCs/>
          <w:lang w:val="sk"/>
        </w:rPr>
        <w:t>pavilonu</w:t>
      </w:r>
      <w:proofErr w:type="spellEnd"/>
      <w:r w:rsidRPr="3F9A5204">
        <w:rPr>
          <w:rFonts w:eastAsia="Arial" w:cs="Arial"/>
          <w:b/>
          <w:bCs/>
          <w:lang w:val="sk"/>
        </w:rPr>
        <w:t xml:space="preserve"> C03 v </w:t>
      </w:r>
      <w:proofErr w:type="spellStart"/>
      <w:r w:rsidRPr="3F9A5204">
        <w:rPr>
          <w:rFonts w:eastAsia="Arial" w:cs="Arial"/>
          <w:b/>
          <w:bCs/>
          <w:lang w:val="sk"/>
        </w:rPr>
        <w:t>Univerzitním</w:t>
      </w:r>
      <w:proofErr w:type="spellEnd"/>
      <w:r w:rsidRPr="3F9A5204">
        <w:rPr>
          <w:rFonts w:eastAsia="Arial" w:cs="Arial"/>
          <w:b/>
          <w:bCs/>
          <w:lang w:val="sk"/>
        </w:rPr>
        <w:t xml:space="preserve"> kampusu </w:t>
      </w:r>
    </w:p>
    <w:p w14:paraId="5E17630B" w14:textId="5C3F19FA" w:rsidR="5CE5DBBD" w:rsidRDefault="3F9A5204" w:rsidP="3F9A5204">
      <w:pPr>
        <w:ind w:left="990"/>
        <w:rPr>
          <w:rFonts w:eastAsia="Arial" w:cs="Arial"/>
          <w:lang w:val="sk"/>
        </w:rPr>
      </w:pPr>
      <w:r w:rsidRPr="3F9A5204">
        <w:rPr>
          <w:rFonts w:eastAsia="Arial" w:cs="Arial"/>
          <w:b/>
          <w:bCs/>
          <w:lang w:val="sk"/>
        </w:rPr>
        <w:t>Bohunice“</w:t>
      </w:r>
      <w:r w:rsidRPr="3F9A5204">
        <w:rPr>
          <w:rFonts w:eastAsia="Arial" w:cs="Arial"/>
          <w:lang w:val="sk"/>
        </w:rPr>
        <w:t xml:space="preserve"> napojení nových </w:t>
      </w:r>
      <w:proofErr w:type="spellStart"/>
      <w:r w:rsidRPr="3F9A5204">
        <w:rPr>
          <w:rFonts w:eastAsia="Arial" w:cs="Arial"/>
          <w:lang w:val="sk"/>
        </w:rPr>
        <w:t>zařizovacích</w:t>
      </w:r>
      <w:proofErr w:type="spellEnd"/>
      <w:r w:rsidRPr="3F9A5204">
        <w:rPr>
          <w:rFonts w:eastAsia="Arial" w:cs="Arial"/>
          <w:lang w:val="sk"/>
        </w:rPr>
        <w:t xml:space="preserve"> </w:t>
      </w:r>
      <w:proofErr w:type="spellStart"/>
      <w:r w:rsidRPr="3F9A5204">
        <w:rPr>
          <w:rFonts w:eastAsia="Arial" w:cs="Arial"/>
          <w:lang w:val="sk"/>
        </w:rPr>
        <w:t>předmětů</w:t>
      </w:r>
      <w:proofErr w:type="spellEnd"/>
      <w:r w:rsidRPr="3F9A5204">
        <w:rPr>
          <w:rFonts w:eastAsia="Arial" w:cs="Arial"/>
          <w:lang w:val="sk"/>
        </w:rPr>
        <w:t xml:space="preserve"> v </w:t>
      </w:r>
      <w:proofErr w:type="spellStart"/>
      <w:r w:rsidRPr="3F9A5204">
        <w:rPr>
          <w:rFonts w:eastAsia="Arial" w:cs="Arial"/>
          <w:lang w:val="sk"/>
        </w:rPr>
        <w:t>nově</w:t>
      </w:r>
      <w:proofErr w:type="spellEnd"/>
      <w:r w:rsidRPr="3F9A5204">
        <w:rPr>
          <w:rFonts w:eastAsia="Arial" w:cs="Arial"/>
          <w:lang w:val="sk"/>
        </w:rPr>
        <w:t xml:space="preserve"> </w:t>
      </w:r>
      <w:proofErr w:type="spellStart"/>
      <w:r w:rsidRPr="3F9A5204">
        <w:rPr>
          <w:rFonts w:eastAsia="Arial" w:cs="Arial"/>
          <w:lang w:val="sk"/>
        </w:rPr>
        <w:t>rekonstruovaných</w:t>
      </w:r>
      <w:proofErr w:type="spellEnd"/>
      <w:r w:rsidRPr="3F9A5204">
        <w:rPr>
          <w:rFonts w:eastAsia="Arial" w:cs="Arial"/>
          <w:lang w:val="sk"/>
        </w:rPr>
        <w:t xml:space="preserve"> </w:t>
      </w:r>
      <w:proofErr w:type="spellStart"/>
      <w:r w:rsidRPr="3F9A5204">
        <w:rPr>
          <w:rFonts w:eastAsia="Arial" w:cs="Arial"/>
          <w:lang w:val="sk"/>
        </w:rPr>
        <w:t>částech</w:t>
      </w:r>
      <w:proofErr w:type="spellEnd"/>
      <w:r w:rsidRPr="3F9A5204">
        <w:rPr>
          <w:rFonts w:eastAsia="Arial" w:cs="Arial"/>
          <w:lang w:val="sk"/>
        </w:rPr>
        <w:t xml:space="preserve"> jednotlivých podlaží </w:t>
      </w:r>
      <w:r w:rsidR="5CE5DBBD">
        <w:tab/>
      </w:r>
      <w:r w:rsidRPr="3F9A5204">
        <w:rPr>
          <w:rFonts w:eastAsia="Arial" w:cs="Arial"/>
          <w:lang w:val="sk"/>
        </w:rPr>
        <w:t xml:space="preserve">objektu. </w:t>
      </w:r>
      <w:proofErr w:type="spellStart"/>
      <w:r w:rsidRPr="3F9A5204">
        <w:rPr>
          <w:rFonts w:eastAsia="Arial" w:cs="Arial"/>
          <w:lang w:val="sk"/>
        </w:rPr>
        <w:t>Dále</w:t>
      </w:r>
      <w:proofErr w:type="spellEnd"/>
      <w:r w:rsidRPr="3F9A5204">
        <w:rPr>
          <w:rFonts w:eastAsia="Arial" w:cs="Arial"/>
          <w:lang w:val="sk"/>
        </w:rPr>
        <w:t xml:space="preserve">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stávající</w:t>
      </w:r>
      <w:proofErr w:type="spellEnd"/>
      <w:r w:rsidRPr="3F9A5204">
        <w:rPr>
          <w:rFonts w:eastAsia="Arial" w:cs="Arial"/>
          <w:lang w:val="sk"/>
        </w:rPr>
        <w:t xml:space="preserve"> rozvody </w:t>
      </w:r>
      <w:proofErr w:type="spellStart"/>
      <w:r w:rsidRPr="3F9A5204">
        <w:rPr>
          <w:rFonts w:eastAsia="Arial" w:cs="Arial"/>
          <w:lang w:val="sk"/>
        </w:rPr>
        <w:t>odpadů</w:t>
      </w:r>
      <w:proofErr w:type="spellEnd"/>
      <w:r w:rsidRPr="3F9A5204">
        <w:rPr>
          <w:rFonts w:eastAsia="Arial" w:cs="Arial"/>
          <w:lang w:val="sk"/>
        </w:rPr>
        <w:t xml:space="preserve"> a </w:t>
      </w:r>
      <w:proofErr w:type="spellStart"/>
      <w:r w:rsidRPr="3F9A5204">
        <w:rPr>
          <w:rFonts w:eastAsia="Arial" w:cs="Arial"/>
          <w:lang w:val="sk"/>
        </w:rPr>
        <w:t>rozvodů</w:t>
      </w:r>
      <w:proofErr w:type="spellEnd"/>
      <w:r w:rsidRPr="3F9A5204">
        <w:rPr>
          <w:rFonts w:eastAsia="Arial" w:cs="Arial"/>
          <w:lang w:val="sk"/>
        </w:rPr>
        <w:t xml:space="preserve"> </w:t>
      </w:r>
      <w:proofErr w:type="spellStart"/>
      <w:r w:rsidRPr="3F9A5204">
        <w:rPr>
          <w:rFonts w:eastAsia="Arial" w:cs="Arial"/>
          <w:lang w:val="sk"/>
        </w:rPr>
        <w:t>vod</w:t>
      </w:r>
      <w:proofErr w:type="spellEnd"/>
      <w:r w:rsidRPr="3F9A5204">
        <w:rPr>
          <w:rFonts w:eastAsia="Arial" w:cs="Arial"/>
          <w:lang w:val="sk"/>
        </w:rPr>
        <w:t xml:space="preserve"> </w:t>
      </w:r>
      <w:proofErr w:type="spellStart"/>
      <w:r w:rsidRPr="3F9A5204">
        <w:rPr>
          <w:rFonts w:eastAsia="Arial" w:cs="Arial"/>
          <w:lang w:val="sk"/>
        </w:rPr>
        <w:t>upraveny</w:t>
      </w:r>
      <w:proofErr w:type="spellEnd"/>
      <w:r w:rsidRPr="3F9A5204">
        <w:rPr>
          <w:rFonts w:eastAsia="Arial" w:cs="Arial"/>
          <w:lang w:val="sk"/>
        </w:rPr>
        <w:t xml:space="preserve"> </w:t>
      </w:r>
      <w:proofErr w:type="spellStart"/>
      <w:r w:rsidRPr="3F9A5204">
        <w:rPr>
          <w:rFonts w:eastAsia="Arial" w:cs="Arial"/>
          <w:lang w:val="sk"/>
        </w:rPr>
        <w:t>dle</w:t>
      </w:r>
      <w:proofErr w:type="spellEnd"/>
      <w:r w:rsidRPr="3F9A5204">
        <w:rPr>
          <w:rFonts w:eastAsia="Arial" w:cs="Arial"/>
          <w:lang w:val="sk"/>
        </w:rPr>
        <w:t xml:space="preserve"> nových </w:t>
      </w:r>
      <w:proofErr w:type="spellStart"/>
      <w:r w:rsidRPr="3F9A5204">
        <w:rPr>
          <w:rFonts w:eastAsia="Arial" w:cs="Arial"/>
          <w:lang w:val="sk"/>
        </w:rPr>
        <w:t>dispozic</w:t>
      </w:r>
      <w:proofErr w:type="spellEnd"/>
      <w:r w:rsidRPr="3F9A5204">
        <w:rPr>
          <w:rFonts w:eastAsia="Arial" w:cs="Arial"/>
          <w:lang w:val="sk"/>
        </w:rPr>
        <w:t xml:space="preserve">.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demontovány</w:t>
      </w:r>
      <w:proofErr w:type="spellEnd"/>
      <w:r w:rsidRPr="3F9A5204">
        <w:rPr>
          <w:rFonts w:eastAsia="Arial" w:cs="Arial"/>
          <w:lang w:val="sk"/>
        </w:rPr>
        <w:t xml:space="preserve"> </w:t>
      </w:r>
      <w:proofErr w:type="spellStart"/>
      <w:r w:rsidRPr="3F9A5204">
        <w:rPr>
          <w:rFonts w:eastAsia="Arial" w:cs="Arial"/>
          <w:lang w:val="sk"/>
        </w:rPr>
        <w:t>nepotřebné</w:t>
      </w:r>
      <w:proofErr w:type="spellEnd"/>
      <w:r w:rsidRPr="3F9A5204">
        <w:rPr>
          <w:rFonts w:eastAsia="Arial" w:cs="Arial"/>
          <w:lang w:val="sk"/>
        </w:rPr>
        <w:t xml:space="preserve"> </w:t>
      </w:r>
      <w:proofErr w:type="spellStart"/>
      <w:r w:rsidRPr="3F9A5204">
        <w:rPr>
          <w:rFonts w:eastAsia="Arial" w:cs="Arial"/>
          <w:lang w:val="sk"/>
        </w:rPr>
        <w:t>zařizovací</w:t>
      </w:r>
      <w:proofErr w:type="spellEnd"/>
      <w:r w:rsidRPr="3F9A5204">
        <w:rPr>
          <w:rFonts w:eastAsia="Arial" w:cs="Arial"/>
          <w:lang w:val="sk"/>
        </w:rPr>
        <w:t xml:space="preserve"> </w:t>
      </w:r>
      <w:proofErr w:type="spellStart"/>
      <w:r w:rsidRPr="3F9A5204">
        <w:rPr>
          <w:rFonts w:eastAsia="Arial" w:cs="Arial"/>
          <w:lang w:val="sk"/>
        </w:rPr>
        <w:t>předměty</w:t>
      </w:r>
      <w:proofErr w:type="spellEnd"/>
      <w:r w:rsidRPr="3F9A5204">
        <w:rPr>
          <w:rFonts w:eastAsia="Arial" w:cs="Arial"/>
          <w:lang w:val="sk"/>
        </w:rPr>
        <w:t xml:space="preserve"> a </w:t>
      </w:r>
      <w:proofErr w:type="spellStart"/>
      <w:r w:rsidRPr="3F9A5204">
        <w:rPr>
          <w:rFonts w:eastAsia="Arial" w:cs="Arial"/>
          <w:lang w:val="sk"/>
        </w:rPr>
        <w:t>baterie</w:t>
      </w:r>
      <w:proofErr w:type="spellEnd"/>
      <w:r w:rsidRPr="3F9A5204">
        <w:rPr>
          <w:rFonts w:eastAsia="Arial" w:cs="Arial"/>
          <w:lang w:val="sk"/>
        </w:rPr>
        <w:t xml:space="preserve">. </w:t>
      </w:r>
      <w:proofErr w:type="spellStart"/>
      <w:r w:rsidRPr="3F9A5204">
        <w:rPr>
          <w:rFonts w:eastAsia="Arial" w:cs="Arial"/>
          <w:lang w:val="sk"/>
        </w:rPr>
        <w:t>Dále</w:t>
      </w:r>
      <w:proofErr w:type="spellEnd"/>
      <w:r w:rsidRPr="3F9A5204">
        <w:rPr>
          <w:rFonts w:eastAsia="Arial" w:cs="Arial"/>
          <w:lang w:val="sk"/>
        </w:rPr>
        <w:t xml:space="preserve"> </w:t>
      </w:r>
      <w:proofErr w:type="spellStart"/>
      <w:r w:rsidRPr="3F9A5204">
        <w:rPr>
          <w:rFonts w:eastAsia="Arial" w:cs="Arial"/>
          <w:lang w:val="sk"/>
        </w:rPr>
        <w:t>budou</w:t>
      </w:r>
      <w:proofErr w:type="spellEnd"/>
      <w:r w:rsidRPr="3F9A5204">
        <w:rPr>
          <w:rFonts w:eastAsia="Arial" w:cs="Arial"/>
          <w:lang w:val="sk"/>
        </w:rPr>
        <w:t xml:space="preserve"> na rozvody </w:t>
      </w:r>
      <w:proofErr w:type="spellStart"/>
      <w:r w:rsidRPr="3F9A5204">
        <w:rPr>
          <w:rFonts w:eastAsia="Arial" w:cs="Arial"/>
          <w:lang w:val="sk"/>
        </w:rPr>
        <w:t>vod</w:t>
      </w:r>
      <w:proofErr w:type="spellEnd"/>
      <w:r w:rsidRPr="3F9A5204">
        <w:rPr>
          <w:rFonts w:eastAsia="Arial" w:cs="Arial"/>
          <w:lang w:val="sk"/>
        </w:rPr>
        <w:t xml:space="preserve"> a </w:t>
      </w:r>
      <w:proofErr w:type="spellStart"/>
      <w:r w:rsidRPr="3F9A5204">
        <w:rPr>
          <w:rFonts w:eastAsia="Arial" w:cs="Arial"/>
          <w:lang w:val="sk"/>
        </w:rPr>
        <w:t>kanalizace</w:t>
      </w:r>
      <w:proofErr w:type="spellEnd"/>
      <w:r w:rsidRPr="3F9A5204">
        <w:rPr>
          <w:rFonts w:eastAsia="Arial" w:cs="Arial"/>
          <w:lang w:val="sk"/>
        </w:rPr>
        <w:t xml:space="preserve"> </w:t>
      </w:r>
      <w:proofErr w:type="spellStart"/>
      <w:r w:rsidRPr="3F9A5204">
        <w:rPr>
          <w:rFonts w:eastAsia="Arial" w:cs="Arial"/>
          <w:lang w:val="sk"/>
        </w:rPr>
        <w:t>dopojeny</w:t>
      </w:r>
      <w:proofErr w:type="spellEnd"/>
      <w:r w:rsidRPr="3F9A5204">
        <w:rPr>
          <w:rFonts w:eastAsia="Arial" w:cs="Arial"/>
          <w:lang w:val="sk"/>
        </w:rPr>
        <w:t xml:space="preserve"> </w:t>
      </w:r>
      <w:r w:rsidR="5CE5DBBD">
        <w:tab/>
      </w:r>
      <w:proofErr w:type="spellStart"/>
      <w:r w:rsidRPr="3F9A5204">
        <w:rPr>
          <w:rFonts w:eastAsia="Arial" w:cs="Arial"/>
          <w:lang w:val="sk"/>
        </w:rPr>
        <w:t>nově</w:t>
      </w:r>
      <w:proofErr w:type="spellEnd"/>
      <w:r w:rsidRPr="3F9A5204">
        <w:rPr>
          <w:rFonts w:eastAsia="Arial" w:cs="Arial"/>
          <w:lang w:val="sk"/>
        </w:rPr>
        <w:t xml:space="preserve"> </w:t>
      </w:r>
      <w:proofErr w:type="spellStart"/>
      <w:r w:rsidRPr="3F9A5204">
        <w:rPr>
          <w:rFonts w:eastAsia="Arial" w:cs="Arial"/>
          <w:lang w:val="sk"/>
        </w:rPr>
        <w:t>navržené</w:t>
      </w:r>
      <w:proofErr w:type="spellEnd"/>
      <w:r w:rsidRPr="3F9A5204">
        <w:rPr>
          <w:rFonts w:eastAsia="Arial" w:cs="Arial"/>
          <w:lang w:val="sk"/>
        </w:rPr>
        <w:t xml:space="preserve"> VZT prvky, </w:t>
      </w:r>
      <w:proofErr w:type="spellStart"/>
      <w:r w:rsidRPr="3F9A5204">
        <w:rPr>
          <w:rFonts w:eastAsia="Arial" w:cs="Arial"/>
          <w:lang w:val="sk"/>
        </w:rPr>
        <w:t>které</w:t>
      </w:r>
      <w:proofErr w:type="spellEnd"/>
      <w:r w:rsidRPr="3F9A5204">
        <w:rPr>
          <w:rFonts w:eastAsia="Arial" w:cs="Arial"/>
          <w:lang w:val="sk"/>
        </w:rPr>
        <w:t xml:space="preserve"> </w:t>
      </w:r>
      <w:proofErr w:type="spellStart"/>
      <w:r w:rsidRPr="3F9A5204">
        <w:rPr>
          <w:rFonts w:eastAsia="Arial" w:cs="Arial"/>
          <w:lang w:val="sk"/>
        </w:rPr>
        <w:t>potřebují</w:t>
      </w:r>
      <w:proofErr w:type="spellEnd"/>
      <w:r w:rsidRPr="3F9A5204">
        <w:rPr>
          <w:rFonts w:eastAsia="Arial" w:cs="Arial"/>
          <w:lang w:val="sk"/>
        </w:rPr>
        <w:t xml:space="preserve"> dopojení ZTI.</w:t>
      </w:r>
    </w:p>
    <w:p w14:paraId="7FE9E02C" w14:textId="4AE38CD4" w:rsidR="5CE5DBBD" w:rsidRDefault="3F9A5204" w:rsidP="3F9A5204">
      <w:pPr>
        <w:tabs>
          <w:tab w:val="left" w:pos="2552"/>
          <w:tab w:val="left" w:pos="4111"/>
        </w:tabs>
        <w:ind w:left="990" w:hanging="567"/>
        <w:rPr>
          <w:rFonts w:eastAsia="Arial" w:cs="Arial"/>
          <w:lang w:val="sk"/>
        </w:rPr>
      </w:pPr>
      <w:r w:rsidRPr="3F9A5204">
        <w:rPr>
          <w:rFonts w:eastAsia="Arial" w:cs="Arial"/>
          <w:lang w:val="sk"/>
        </w:rPr>
        <w:t xml:space="preserve">           </w:t>
      </w:r>
    </w:p>
    <w:p w14:paraId="2B862946" w14:textId="0132EE53" w:rsidR="5CE5DBBD" w:rsidRDefault="3F9A5204" w:rsidP="3F9A5204">
      <w:pPr>
        <w:ind w:left="990"/>
        <w:rPr>
          <w:rFonts w:eastAsia="Arial" w:cs="Arial"/>
          <w:lang w:val="sk"/>
        </w:rPr>
      </w:pPr>
      <w:r w:rsidRPr="3F9A5204">
        <w:rPr>
          <w:rFonts w:eastAsia="Arial" w:cs="Arial"/>
          <w:lang w:val="sk"/>
        </w:rPr>
        <w:t xml:space="preserve">Podklady pro dané </w:t>
      </w:r>
      <w:proofErr w:type="spellStart"/>
      <w:r w:rsidRPr="3F9A5204">
        <w:rPr>
          <w:rFonts w:eastAsia="Arial" w:cs="Arial"/>
          <w:lang w:val="sk"/>
        </w:rPr>
        <w:t>řešení</w:t>
      </w:r>
      <w:proofErr w:type="spellEnd"/>
    </w:p>
    <w:p w14:paraId="0FC7452F" w14:textId="678A19D7" w:rsidR="5CE5DBBD" w:rsidRDefault="3F9A5204" w:rsidP="3F9A5204">
      <w:pPr>
        <w:ind w:left="990" w:hanging="567"/>
        <w:rPr>
          <w:rFonts w:eastAsia="Arial" w:cs="Arial"/>
          <w:lang w:val="sk"/>
        </w:rPr>
      </w:pPr>
      <w:r w:rsidRPr="3F9A5204">
        <w:rPr>
          <w:rFonts w:eastAsia="Arial" w:cs="Arial"/>
          <w:lang w:val="sk"/>
        </w:rPr>
        <w:t xml:space="preserve"> </w:t>
      </w:r>
    </w:p>
    <w:p w14:paraId="3FABD1DB" w14:textId="7A545DB5" w:rsidR="5CE5DBBD" w:rsidRDefault="3F9A5204" w:rsidP="3F9A5204">
      <w:pPr>
        <w:ind w:left="990" w:hanging="567"/>
        <w:rPr>
          <w:rFonts w:eastAsia="Arial" w:cs="Arial"/>
          <w:lang w:val="sk"/>
        </w:rPr>
      </w:pPr>
      <w:r w:rsidRPr="3F9A5204">
        <w:rPr>
          <w:rFonts w:eastAsia="Arial" w:cs="Arial"/>
          <w:lang w:val="sk"/>
        </w:rPr>
        <w:t xml:space="preserve">       </w:t>
      </w:r>
      <w:proofErr w:type="spellStart"/>
      <w:r w:rsidRPr="3F9A5204">
        <w:rPr>
          <w:rFonts w:eastAsia="Arial" w:cs="Arial"/>
          <w:lang w:val="sk"/>
        </w:rPr>
        <w:t>Podkladem</w:t>
      </w:r>
      <w:proofErr w:type="spellEnd"/>
      <w:r w:rsidRPr="3F9A5204">
        <w:rPr>
          <w:rFonts w:eastAsia="Arial" w:cs="Arial"/>
          <w:lang w:val="sk"/>
        </w:rPr>
        <w:t xml:space="preserve"> pro </w:t>
      </w:r>
      <w:proofErr w:type="spellStart"/>
      <w:r w:rsidRPr="3F9A5204">
        <w:rPr>
          <w:rFonts w:eastAsia="Arial" w:cs="Arial"/>
          <w:lang w:val="sk"/>
        </w:rPr>
        <w:t>řešení</w:t>
      </w:r>
      <w:proofErr w:type="spellEnd"/>
      <w:r w:rsidRPr="3F9A5204">
        <w:rPr>
          <w:rFonts w:eastAsia="Arial" w:cs="Arial"/>
          <w:lang w:val="sk"/>
        </w:rPr>
        <w:t xml:space="preserve"> </w:t>
      </w:r>
      <w:proofErr w:type="spellStart"/>
      <w:r w:rsidRPr="3F9A5204">
        <w:rPr>
          <w:rFonts w:eastAsia="Arial" w:cs="Arial"/>
          <w:lang w:val="sk"/>
        </w:rPr>
        <w:t>byl</w:t>
      </w:r>
      <w:proofErr w:type="spellEnd"/>
      <w:r w:rsidRPr="3F9A5204">
        <w:rPr>
          <w:rFonts w:eastAsia="Arial" w:cs="Arial"/>
          <w:lang w:val="sk"/>
        </w:rPr>
        <w:t xml:space="preserve"> projekt </w:t>
      </w:r>
      <w:proofErr w:type="spellStart"/>
      <w:r w:rsidRPr="3F9A5204">
        <w:rPr>
          <w:rFonts w:eastAsia="Arial" w:cs="Arial"/>
          <w:lang w:val="sk"/>
        </w:rPr>
        <w:t>stavebního</w:t>
      </w:r>
      <w:proofErr w:type="spellEnd"/>
      <w:r w:rsidRPr="3F9A5204">
        <w:rPr>
          <w:rFonts w:eastAsia="Arial" w:cs="Arial"/>
          <w:lang w:val="sk"/>
        </w:rPr>
        <w:t xml:space="preserve"> </w:t>
      </w:r>
      <w:proofErr w:type="spellStart"/>
      <w:r w:rsidRPr="3F9A5204">
        <w:rPr>
          <w:rFonts w:eastAsia="Arial" w:cs="Arial"/>
          <w:lang w:val="sk"/>
        </w:rPr>
        <w:t>řešení</w:t>
      </w:r>
      <w:proofErr w:type="spellEnd"/>
      <w:r w:rsidRPr="3F9A5204">
        <w:rPr>
          <w:rFonts w:eastAsia="Arial" w:cs="Arial"/>
          <w:lang w:val="sk"/>
        </w:rPr>
        <w:t xml:space="preserve">, </w:t>
      </w:r>
      <w:proofErr w:type="spellStart"/>
      <w:r w:rsidRPr="3F9A5204">
        <w:rPr>
          <w:rFonts w:eastAsia="Arial" w:cs="Arial"/>
          <w:lang w:val="sk"/>
        </w:rPr>
        <w:t>technologie</w:t>
      </w:r>
      <w:proofErr w:type="spellEnd"/>
      <w:r w:rsidRPr="3F9A5204">
        <w:rPr>
          <w:rFonts w:eastAsia="Arial" w:cs="Arial"/>
          <w:lang w:val="sk"/>
        </w:rPr>
        <w:t xml:space="preserve">, vzduchotechniky, </w:t>
      </w:r>
      <w:proofErr w:type="spellStart"/>
      <w:r w:rsidRPr="3F9A5204">
        <w:rPr>
          <w:rFonts w:eastAsia="Arial" w:cs="Arial"/>
          <w:lang w:val="sk"/>
        </w:rPr>
        <w:t>požadavky</w:t>
      </w:r>
      <w:proofErr w:type="spellEnd"/>
      <w:r w:rsidRPr="3F9A5204">
        <w:rPr>
          <w:rFonts w:eastAsia="Arial" w:cs="Arial"/>
          <w:lang w:val="sk"/>
        </w:rPr>
        <w:t xml:space="preserve"> </w:t>
      </w:r>
      <w:proofErr w:type="spellStart"/>
      <w:r w:rsidRPr="3F9A5204">
        <w:rPr>
          <w:rFonts w:eastAsia="Arial" w:cs="Arial"/>
          <w:lang w:val="sk"/>
        </w:rPr>
        <w:t>hlavního</w:t>
      </w:r>
      <w:proofErr w:type="spellEnd"/>
      <w:r w:rsidRPr="3F9A5204">
        <w:rPr>
          <w:rFonts w:eastAsia="Arial" w:cs="Arial"/>
          <w:lang w:val="sk"/>
        </w:rPr>
        <w:t xml:space="preserve"> </w:t>
      </w:r>
      <w:r w:rsidR="5CE5DBBD">
        <w:tab/>
      </w:r>
      <w:r w:rsidRPr="3F9A5204">
        <w:rPr>
          <w:rFonts w:eastAsia="Arial" w:cs="Arial"/>
          <w:lang w:val="sk"/>
        </w:rPr>
        <w:t xml:space="preserve">projektanta a </w:t>
      </w:r>
      <w:proofErr w:type="spellStart"/>
      <w:r w:rsidRPr="3F9A5204">
        <w:rPr>
          <w:rFonts w:eastAsia="Arial" w:cs="Arial"/>
          <w:lang w:val="sk"/>
        </w:rPr>
        <w:t>zaměření</w:t>
      </w:r>
      <w:proofErr w:type="spellEnd"/>
      <w:r w:rsidRPr="3F9A5204">
        <w:rPr>
          <w:rFonts w:eastAsia="Arial" w:cs="Arial"/>
          <w:lang w:val="sk"/>
        </w:rPr>
        <w:t xml:space="preserve"> </w:t>
      </w:r>
      <w:proofErr w:type="spellStart"/>
      <w:r w:rsidRPr="3F9A5204">
        <w:rPr>
          <w:rFonts w:eastAsia="Arial" w:cs="Arial"/>
          <w:lang w:val="sk"/>
        </w:rPr>
        <w:t>skutečného</w:t>
      </w:r>
      <w:proofErr w:type="spellEnd"/>
      <w:r w:rsidRPr="3F9A5204">
        <w:rPr>
          <w:rFonts w:eastAsia="Arial" w:cs="Arial"/>
          <w:lang w:val="sk"/>
        </w:rPr>
        <w:t xml:space="preserve"> stavu. </w:t>
      </w:r>
      <w:proofErr w:type="spellStart"/>
      <w:r w:rsidRPr="3F9A5204">
        <w:rPr>
          <w:rFonts w:eastAsia="Arial" w:cs="Arial"/>
          <w:lang w:val="sk"/>
        </w:rPr>
        <w:t>Dále</w:t>
      </w:r>
      <w:proofErr w:type="spellEnd"/>
      <w:r w:rsidRPr="3F9A5204">
        <w:rPr>
          <w:rFonts w:eastAsia="Arial" w:cs="Arial"/>
          <w:lang w:val="sk"/>
        </w:rPr>
        <w:t xml:space="preserve"> </w:t>
      </w:r>
      <w:proofErr w:type="spellStart"/>
      <w:r w:rsidRPr="3F9A5204">
        <w:rPr>
          <w:rFonts w:eastAsia="Arial" w:cs="Arial"/>
          <w:lang w:val="sk"/>
        </w:rPr>
        <w:t>byl</w:t>
      </w:r>
      <w:proofErr w:type="spellEnd"/>
      <w:r w:rsidRPr="3F9A5204">
        <w:rPr>
          <w:rFonts w:eastAsia="Arial" w:cs="Arial"/>
          <w:lang w:val="sk"/>
        </w:rPr>
        <w:t xml:space="preserve"> k </w:t>
      </w:r>
      <w:proofErr w:type="spellStart"/>
      <w:r w:rsidRPr="3F9A5204">
        <w:rPr>
          <w:rFonts w:eastAsia="Arial" w:cs="Arial"/>
          <w:lang w:val="sk"/>
        </w:rPr>
        <w:t>dispozici</w:t>
      </w:r>
      <w:proofErr w:type="spellEnd"/>
      <w:r w:rsidRPr="3F9A5204">
        <w:rPr>
          <w:rFonts w:eastAsia="Arial" w:cs="Arial"/>
          <w:lang w:val="sk"/>
        </w:rPr>
        <w:t xml:space="preserve"> </w:t>
      </w:r>
      <w:proofErr w:type="spellStart"/>
      <w:r w:rsidRPr="3F9A5204">
        <w:rPr>
          <w:rFonts w:eastAsia="Arial" w:cs="Arial"/>
          <w:lang w:val="sk"/>
        </w:rPr>
        <w:t>stávající</w:t>
      </w:r>
      <w:proofErr w:type="spellEnd"/>
      <w:r w:rsidRPr="3F9A5204">
        <w:rPr>
          <w:rFonts w:eastAsia="Arial" w:cs="Arial"/>
          <w:lang w:val="sk"/>
        </w:rPr>
        <w:t xml:space="preserve"> projekt ZTI. V </w:t>
      </w:r>
      <w:proofErr w:type="spellStart"/>
      <w:r w:rsidRPr="3F9A5204">
        <w:rPr>
          <w:rFonts w:eastAsia="Arial" w:cs="Arial"/>
          <w:lang w:val="sk"/>
        </w:rPr>
        <w:t>průběhu</w:t>
      </w:r>
      <w:proofErr w:type="spellEnd"/>
      <w:r w:rsidRPr="3F9A5204">
        <w:rPr>
          <w:rFonts w:eastAsia="Arial" w:cs="Arial"/>
          <w:lang w:val="sk"/>
        </w:rPr>
        <w:t xml:space="preserve"> </w:t>
      </w:r>
      <w:proofErr w:type="spellStart"/>
      <w:r w:rsidRPr="3F9A5204">
        <w:rPr>
          <w:rFonts w:eastAsia="Arial" w:cs="Arial"/>
          <w:lang w:val="sk"/>
        </w:rPr>
        <w:t>zpracování</w:t>
      </w:r>
      <w:proofErr w:type="spellEnd"/>
      <w:r w:rsidRPr="3F9A5204">
        <w:rPr>
          <w:rFonts w:eastAsia="Arial" w:cs="Arial"/>
          <w:lang w:val="sk"/>
        </w:rPr>
        <w:t xml:space="preserve"> </w:t>
      </w:r>
      <w:proofErr w:type="spellStart"/>
      <w:r w:rsidRPr="3F9A5204">
        <w:rPr>
          <w:rFonts w:eastAsia="Arial" w:cs="Arial"/>
          <w:lang w:val="sk"/>
        </w:rPr>
        <w:t>bylo</w:t>
      </w:r>
      <w:proofErr w:type="spellEnd"/>
      <w:r w:rsidRPr="3F9A5204">
        <w:rPr>
          <w:rFonts w:eastAsia="Arial" w:cs="Arial"/>
          <w:lang w:val="sk"/>
        </w:rPr>
        <w:t xml:space="preserve"> </w:t>
      </w:r>
      <w:proofErr w:type="spellStart"/>
      <w:r w:rsidRPr="3F9A5204">
        <w:rPr>
          <w:rFonts w:eastAsia="Arial" w:cs="Arial"/>
          <w:lang w:val="sk"/>
        </w:rPr>
        <w:t>řešení</w:t>
      </w:r>
      <w:proofErr w:type="spellEnd"/>
      <w:r w:rsidRPr="3F9A5204">
        <w:rPr>
          <w:rFonts w:eastAsia="Arial" w:cs="Arial"/>
          <w:lang w:val="sk"/>
        </w:rPr>
        <w:t xml:space="preserve"> </w:t>
      </w:r>
      <w:proofErr w:type="spellStart"/>
      <w:r w:rsidRPr="3F9A5204">
        <w:rPr>
          <w:rFonts w:eastAsia="Arial" w:cs="Arial"/>
          <w:lang w:val="sk"/>
        </w:rPr>
        <w:t>konzultováno</w:t>
      </w:r>
      <w:proofErr w:type="spellEnd"/>
      <w:r w:rsidRPr="3F9A5204">
        <w:rPr>
          <w:rFonts w:eastAsia="Arial" w:cs="Arial"/>
          <w:lang w:val="sk"/>
        </w:rPr>
        <w:t xml:space="preserve"> s </w:t>
      </w:r>
      <w:proofErr w:type="spellStart"/>
      <w:r w:rsidRPr="3F9A5204">
        <w:rPr>
          <w:rFonts w:eastAsia="Arial" w:cs="Arial"/>
          <w:lang w:val="sk"/>
        </w:rPr>
        <w:t>investorem</w:t>
      </w:r>
      <w:proofErr w:type="spellEnd"/>
      <w:r w:rsidRPr="3F9A5204">
        <w:rPr>
          <w:rFonts w:eastAsia="Arial" w:cs="Arial"/>
          <w:lang w:val="sk"/>
        </w:rPr>
        <w:t>.</w:t>
      </w:r>
    </w:p>
    <w:p w14:paraId="04D94053" w14:textId="7746805A" w:rsidR="5CE5DBBD" w:rsidRDefault="3F9A5204" w:rsidP="3F9A5204">
      <w:pPr>
        <w:ind w:left="990"/>
        <w:rPr>
          <w:rFonts w:eastAsia="Arial" w:cs="Arial"/>
          <w:lang w:val="sk"/>
        </w:rPr>
      </w:pPr>
      <w:r w:rsidRPr="3F9A5204">
        <w:rPr>
          <w:rFonts w:eastAsia="Arial" w:cs="Arial"/>
          <w:lang w:val="sk"/>
        </w:rPr>
        <w:t xml:space="preserve"> </w:t>
      </w:r>
    </w:p>
    <w:p w14:paraId="4C1CFCCD" w14:textId="5C8385E0" w:rsidR="5CE5DBBD" w:rsidRDefault="3F9A5204" w:rsidP="3F9A5204">
      <w:pPr>
        <w:spacing w:line="276" w:lineRule="auto"/>
        <w:rPr>
          <w:rFonts w:eastAsia="Arial" w:cs="Arial"/>
          <w:b/>
          <w:bCs/>
          <w:lang w:val="sk"/>
        </w:rPr>
      </w:pPr>
      <w:r w:rsidRPr="3F9A5204">
        <w:rPr>
          <w:rFonts w:eastAsia="Arial" w:cs="Arial"/>
          <w:b/>
          <w:bCs/>
          <w:lang w:val="sk"/>
        </w:rPr>
        <w:t xml:space="preserve"> </w:t>
      </w:r>
    </w:p>
    <w:p w14:paraId="13944B3A" w14:textId="1A5207F8" w:rsidR="5CE5DBBD" w:rsidRDefault="3F9A5204" w:rsidP="3F9A5204">
      <w:pPr>
        <w:ind w:left="990"/>
        <w:rPr>
          <w:rFonts w:eastAsia="Arial" w:cs="Arial"/>
          <w:b/>
          <w:bCs/>
          <w:lang w:val="sk"/>
        </w:rPr>
      </w:pPr>
      <w:proofErr w:type="spellStart"/>
      <w:r w:rsidRPr="3F9A5204">
        <w:rPr>
          <w:rFonts w:eastAsia="Arial" w:cs="Arial"/>
          <w:b/>
          <w:bCs/>
          <w:lang w:val="sk"/>
        </w:rPr>
        <w:t>Kanalizace</w:t>
      </w:r>
      <w:proofErr w:type="spellEnd"/>
      <w:r w:rsidRPr="3F9A5204">
        <w:rPr>
          <w:rFonts w:eastAsia="Arial" w:cs="Arial"/>
          <w:b/>
          <w:bCs/>
          <w:lang w:val="sk"/>
        </w:rPr>
        <w:t xml:space="preserve"> splašková</w:t>
      </w:r>
    </w:p>
    <w:p w14:paraId="3D730F52" w14:textId="089DA787" w:rsidR="5CE5DBBD" w:rsidRDefault="3F9A5204" w:rsidP="3F9A5204">
      <w:pPr>
        <w:ind w:left="990" w:hanging="990"/>
        <w:rPr>
          <w:rFonts w:eastAsia="Arial" w:cs="Arial"/>
          <w:lang w:val="sk"/>
        </w:rPr>
      </w:pPr>
      <w:r w:rsidRPr="3F9A5204">
        <w:rPr>
          <w:rFonts w:eastAsia="Arial" w:cs="Arial"/>
          <w:lang w:val="sk"/>
        </w:rPr>
        <w:t xml:space="preserve"> </w:t>
      </w:r>
    </w:p>
    <w:p w14:paraId="43C7821D" w14:textId="5B42E56A" w:rsidR="5CE5DBBD" w:rsidRDefault="3F9A5204" w:rsidP="3F9A5204">
      <w:pPr>
        <w:ind w:left="990" w:hanging="990"/>
        <w:rPr>
          <w:rFonts w:eastAsia="Arial" w:cs="Arial"/>
        </w:rPr>
      </w:pPr>
      <w:r w:rsidRPr="3F9A5204">
        <w:rPr>
          <w:rFonts w:eastAsia="Arial" w:cs="Arial"/>
          <w:lang w:val="sk"/>
        </w:rPr>
        <w:t xml:space="preserve">              </w:t>
      </w:r>
      <w:proofErr w:type="spellStart"/>
      <w:r w:rsidRPr="3F9A5204">
        <w:rPr>
          <w:rFonts w:eastAsia="Arial" w:cs="Arial"/>
          <w:lang w:val="sk"/>
        </w:rPr>
        <w:t>Řeší</w:t>
      </w:r>
      <w:proofErr w:type="spellEnd"/>
      <w:r w:rsidRPr="3F9A5204">
        <w:rPr>
          <w:rFonts w:eastAsia="Arial" w:cs="Arial"/>
          <w:lang w:val="sk"/>
        </w:rPr>
        <w:t xml:space="preserve"> napojení nových </w:t>
      </w:r>
      <w:proofErr w:type="spellStart"/>
      <w:r w:rsidRPr="3F9A5204">
        <w:rPr>
          <w:rFonts w:eastAsia="Arial" w:cs="Arial"/>
          <w:lang w:val="sk"/>
        </w:rPr>
        <w:t>zařizovacích</w:t>
      </w:r>
      <w:proofErr w:type="spellEnd"/>
      <w:r w:rsidRPr="3F9A5204">
        <w:rPr>
          <w:rFonts w:eastAsia="Arial" w:cs="Arial"/>
          <w:lang w:val="sk"/>
        </w:rPr>
        <w:t xml:space="preserve"> </w:t>
      </w:r>
      <w:proofErr w:type="spellStart"/>
      <w:r w:rsidRPr="3F9A5204">
        <w:rPr>
          <w:rFonts w:eastAsia="Arial" w:cs="Arial"/>
          <w:lang w:val="sk"/>
        </w:rPr>
        <w:t>předmětů</w:t>
      </w:r>
      <w:proofErr w:type="spellEnd"/>
      <w:r w:rsidRPr="3F9A5204">
        <w:rPr>
          <w:rFonts w:eastAsia="Arial" w:cs="Arial"/>
          <w:lang w:val="sk"/>
        </w:rPr>
        <w:t xml:space="preserve"> v </w:t>
      </w:r>
      <w:proofErr w:type="spellStart"/>
      <w:r w:rsidRPr="3F9A5204">
        <w:rPr>
          <w:rFonts w:eastAsia="Arial" w:cs="Arial"/>
          <w:lang w:val="sk"/>
        </w:rPr>
        <w:t>rekonstruovaných</w:t>
      </w:r>
      <w:proofErr w:type="spellEnd"/>
      <w:r w:rsidRPr="3F9A5204">
        <w:rPr>
          <w:rFonts w:eastAsia="Arial" w:cs="Arial"/>
          <w:lang w:val="sk"/>
        </w:rPr>
        <w:t xml:space="preserve"> </w:t>
      </w:r>
      <w:proofErr w:type="spellStart"/>
      <w:r w:rsidRPr="3F9A5204">
        <w:rPr>
          <w:rFonts w:eastAsia="Arial" w:cs="Arial"/>
          <w:lang w:val="sk"/>
        </w:rPr>
        <w:t>částech</w:t>
      </w:r>
      <w:proofErr w:type="spellEnd"/>
      <w:r w:rsidRPr="3F9A5204">
        <w:rPr>
          <w:rFonts w:eastAsia="Arial" w:cs="Arial"/>
          <w:lang w:val="sk"/>
        </w:rPr>
        <w:t xml:space="preserve"> jednotlivých podlaží. </w:t>
      </w:r>
      <w:proofErr w:type="spellStart"/>
      <w:r w:rsidRPr="3F9A5204">
        <w:rPr>
          <w:rFonts w:eastAsia="Arial" w:cs="Arial"/>
          <w:lang w:val="sk"/>
        </w:rPr>
        <w:t>Připojovací</w:t>
      </w:r>
      <w:proofErr w:type="spellEnd"/>
      <w:r w:rsidRPr="3F9A5204">
        <w:rPr>
          <w:rFonts w:eastAsia="Arial" w:cs="Arial"/>
          <w:lang w:val="sk"/>
        </w:rPr>
        <w:t xml:space="preserve"> potrubí od nových technologických </w:t>
      </w:r>
      <w:proofErr w:type="spellStart"/>
      <w:r w:rsidRPr="3F9A5204">
        <w:rPr>
          <w:rFonts w:eastAsia="Arial" w:cs="Arial"/>
          <w:lang w:val="sk"/>
        </w:rPr>
        <w:t>zařízení</w:t>
      </w:r>
      <w:proofErr w:type="spellEnd"/>
      <w:r w:rsidRPr="3F9A5204">
        <w:rPr>
          <w:rFonts w:eastAsia="Arial" w:cs="Arial"/>
          <w:lang w:val="sk"/>
        </w:rPr>
        <w:t xml:space="preserve"> a </w:t>
      </w:r>
      <w:proofErr w:type="spellStart"/>
      <w:r w:rsidRPr="3F9A5204">
        <w:rPr>
          <w:rFonts w:eastAsia="Arial" w:cs="Arial"/>
          <w:lang w:val="sk"/>
        </w:rPr>
        <w:t>zařizovacích</w:t>
      </w:r>
      <w:proofErr w:type="spellEnd"/>
      <w:r w:rsidRPr="3F9A5204">
        <w:rPr>
          <w:rFonts w:eastAsia="Arial" w:cs="Arial"/>
          <w:lang w:val="sk"/>
        </w:rPr>
        <w:t xml:space="preserve"> </w:t>
      </w:r>
      <w:proofErr w:type="spellStart"/>
      <w:r w:rsidRPr="3F9A5204">
        <w:rPr>
          <w:rFonts w:eastAsia="Arial" w:cs="Arial"/>
          <w:lang w:val="sk"/>
        </w:rPr>
        <w:t>předmětů</w:t>
      </w:r>
      <w:proofErr w:type="spellEnd"/>
      <w:r w:rsidRPr="3F9A5204">
        <w:rPr>
          <w:rFonts w:eastAsia="Arial" w:cs="Arial"/>
          <w:lang w:val="sk"/>
        </w:rPr>
        <w:t xml:space="preserve"> bude </w:t>
      </w:r>
      <w:proofErr w:type="spellStart"/>
      <w:r w:rsidRPr="3F9A5204">
        <w:rPr>
          <w:rFonts w:eastAsia="Arial" w:cs="Arial"/>
          <w:lang w:val="sk"/>
        </w:rPr>
        <w:t>vedeno</w:t>
      </w:r>
      <w:proofErr w:type="spellEnd"/>
      <w:r w:rsidRPr="3F9A5204">
        <w:rPr>
          <w:rFonts w:eastAsia="Arial" w:cs="Arial"/>
          <w:lang w:val="sk"/>
        </w:rPr>
        <w:t xml:space="preserve"> v </w:t>
      </w:r>
      <w:proofErr w:type="spellStart"/>
      <w:r w:rsidRPr="3F9A5204">
        <w:rPr>
          <w:rFonts w:eastAsia="Arial" w:cs="Arial"/>
          <w:lang w:val="sk"/>
        </w:rPr>
        <w:t>příčkách</w:t>
      </w:r>
      <w:proofErr w:type="spellEnd"/>
      <w:r w:rsidRPr="3F9A5204">
        <w:rPr>
          <w:rFonts w:eastAsia="Arial" w:cs="Arial"/>
          <w:lang w:val="sk"/>
        </w:rPr>
        <w:t xml:space="preserve">. Napojení bude </w:t>
      </w:r>
      <w:proofErr w:type="spellStart"/>
      <w:r w:rsidRPr="3F9A5204">
        <w:rPr>
          <w:rFonts w:eastAsia="Arial" w:cs="Arial"/>
          <w:lang w:val="sk"/>
        </w:rPr>
        <w:t>provedeno</w:t>
      </w:r>
      <w:proofErr w:type="spellEnd"/>
      <w:r w:rsidRPr="3F9A5204">
        <w:rPr>
          <w:rFonts w:eastAsia="Arial" w:cs="Arial"/>
          <w:lang w:val="sk"/>
        </w:rPr>
        <w:t xml:space="preserve"> </w:t>
      </w:r>
      <w:proofErr w:type="spellStart"/>
      <w:r w:rsidRPr="3F9A5204">
        <w:rPr>
          <w:rFonts w:eastAsia="Arial" w:cs="Arial"/>
          <w:lang w:val="sk"/>
        </w:rPr>
        <w:t>nejkratším</w:t>
      </w:r>
      <w:proofErr w:type="spellEnd"/>
      <w:r w:rsidRPr="3F9A5204">
        <w:rPr>
          <w:rFonts w:eastAsia="Arial" w:cs="Arial"/>
          <w:lang w:val="sk"/>
        </w:rPr>
        <w:t xml:space="preserve"> možným </w:t>
      </w:r>
      <w:proofErr w:type="spellStart"/>
      <w:r w:rsidRPr="3F9A5204">
        <w:rPr>
          <w:rFonts w:eastAsia="Arial" w:cs="Arial"/>
          <w:lang w:val="sk"/>
        </w:rPr>
        <w:t>rozvodem</w:t>
      </w:r>
      <w:proofErr w:type="spellEnd"/>
      <w:r w:rsidRPr="3F9A5204">
        <w:rPr>
          <w:rFonts w:eastAsia="Arial" w:cs="Arial"/>
          <w:lang w:val="sk"/>
        </w:rPr>
        <w:t xml:space="preserve"> do </w:t>
      </w:r>
      <w:proofErr w:type="spellStart"/>
      <w:r w:rsidRPr="3F9A5204">
        <w:rPr>
          <w:rFonts w:eastAsia="Arial" w:cs="Arial"/>
          <w:lang w:val="sk"/>
        </w:rPr>
        <w:t>stávajícího</w:t>
      </w:r>
      <w:proofErr w:type="spellEnd"/>
      <w:r w:rsidRPr="3F9A5204">
        <w:rPr>
          <w:rFonts w:eastAsia="Arial" w:cs="Arial"/>
          <w:lang w:val="sk"/>
        </w:rPr>
        <w:t xml:space="preserve"> potrubí splaškové </w:t>
      </w:r>
      <w:proofErr w:type="spellStart"/>
      <w:r w:rsidRPr="3F9A5204">
        <w:rPr>
          <w:rFonts w:eastAsia="Arial" w:cs="Arial"/>
          <w:lang w:val="sk"/>
        </w:rPr>
        <w:t>kanalizace</w:t>
      </w:r>
      <w:proofErr w:type="spellEnd"/>
      <w:r w:rsidRPr="3F9A5204">
        <w:rPr>
          <w:rFonts w:eastAsia="Arial" w:cs="Arial"/>
          <w:lang w:val="sk"/>
        </w:rPr>
        <w:t xml:space="preserve">. </w:t>
      </w:r>
      <w:proofErr w:type="spellStart"/>
      <w:r w:rsidRPr="3F9A5204">
        <w:rPr>
          <w:rFonts w:eastAsia="Arial" w:cs="Arial"/>
          <w:lang w:val="sk"/>
        </w:rPr>
        <w:t>Podvěsy</w:t>
      </w:r>
      <w:proofErr w:type="spellEnd"/>
      <w:r w:rsidRPr="3F9A5204">
        <w:rPr>
          <w:rFonts w:eastAsia="Arial" w:cs="Arial"/>
          <w:lang w:val="sk"/>
        </w:rPr>
        <w:t xml:space="preserve"> potrubí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vedeny</w:t>
      </w:r>
      <w:proofErr w:type="spellEnd"/>
      <w:r w:rsidRPr="3F9A5204">
        <w:rPr>
          <w:rFonts w:eastAsia="Arial" w:cs="Arial"/>
          <w:lang w:val="sk"/>
        </w:rPr>
        <w:t xml:space="preserve"> pod </w:t>
      </w:r>
      <w:proofErr w:type="spellStart"/>
      <w:r w:rsidRPr="3F9A5204">
        <w:rPr>
          <w:rFonts w:eastAsia="Arial" w:cs="Arial"/>
          <w:lang w:val="sk"/>
        </w:rPr>
        <w:t>stropem</w:t>
      </w:r>
      <w:proofErr w:type="spellEnd"/>
      <w:r w:rsidRPr="3F9A5204">
        <w:rPr>
          <w:rFonts w:eastAsia="Arial" w:cs="Arial"/>
          <w:lang w:val="sk"/>
        </w:rPr>
        <w:t xml:space="preserve"> jednotlivých podlaží. S chemickou </w:t>
      </w:r>
      <w:proofErr w:type="spellStart"/>
      <w:r w:rsidRPr="3F9A5204">
        <w:rPr>
          <w:rFonts w:eastAsia="Arial" w:cs="Arial"/>
          <w:lang w:val="sk"/>
        </w:rPr>
        <w:t>kanalizací</w:t>
      </w:r>
      <w:proofErr w:type="spellEnd"/>
      <w:r w:rsidRPr="3F9A5204">
        <w:rPr>
          <w:rFonts w:eastAsia="Arial" w:cs="Arial"/>
          <w:lang w:val="sk"/>
        </w:rPr>
        <w:t xml:space="preserve"> v rámci tohto projektu </w:t>
      </w:r>
      <w:proofErr w:type="spellStart"/>
      <w:r w:rsidRPr="3F9A5204">
        <w:rPr>
          <w:rFonts w:eastAsia="Arial" w:cs="Arial"/>
          <w:lang w:val="sk"/>
        </w:rPr>
        <w:t>není</w:t>
      </w:r>
      <w:proofErr w:type="spellEnd"/>
      <w:r w:rsidRPr="3F9A5204">
        <w:rPr>
          <w:rFonts w:eastAsia="Arial" w:cs="Arial"/>
          <w:lang w:val="sk"/>
        </w:rPr>
        <w:t xml:space="preserve"> </w:t>
      </w:r>
      <w:proofErr w:type="spellStart"/>
      <w:r w:rsidRPr="3F9A5204">
        <w:rPr>
          <w:rFonts w:eastAsia="Arial" w:cs="Arial"/>
          <w:lang w:val="sk"/>
        </w:rPr>
        <w:t>uvažováno</w:t>
      </w:r>
      <w:proofErr w:type="spellEnd"/>
      <w:r w:rsidRPr="3F9A5204">
        <w:rPr>
          <w:rFonts w:eastAsia="Arial" w:cs="Arial"/>
          <w:lang w:val="sk"/>
        </w:rPr>
        <w:t xml:space="preserve">. V rámci </w:t>
      </w:r>
      <w:proofErr w:type="spellStart"/>
      <w:r w:rsidRPr="3F9A5204">
        <w:rPr>
          <w:rFonts w:eastAsia="Arial" w:cs="Arial"/>
          <w:lang w:val="sk"/>
        </w:rPr>
        <w:t>požadavku</w:t>
      </w:r>
      <w:proofErr w:type="spellEnd"/>
      <w:r w:rsidRPr="3F9A5204">
        <w:rPr>
          <w:rFonts w:eastAsia="Arial" w:cs="Arial"/>
          <w:lang w:val="sk"/>
        </w:rPr>
        <w:t xml:space="preserve"> VZT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dopojeny</w:t>
      </w:r>
      <w:proofErr w:type="spellEnd"/>
      <w:r w:rsidRPr="3F9A5204">
        <w:rPr>
          <w:rFonts w:eastAsia="Arial" w:cs="Arial"/>
          <w:lang w:val="sk"/>
        </w:rPr>
        <w:t xml:space="preserve"> kondenzáty od VZT </w:t>
      </w:r>
      <w:proofErr w:type="spellStart"/>
      <w:r w:rsidRPr="3F9A5204">
        <w:rPr>
          <w:rFonts w:eastAsia="Arial" w:cs="Arial"/>
          <w:lang w:val="sk"/>
        </w:rPr>
        <w:t>prvků</w:t>
      </w:r>
      <w:proofErr w:type="spellEnd"/>
      <w:r w:rsidRPr="3F9A5204">
        <w:rPr>
          <w:rFonts w:eastAsia="Arial" w:cs="Arial"/>
          <w:lang w:val="sk"/>
        </w:rPr>
        <w:t xml:space="preserve"> (chladiče, zvlhčovače </w:t>
      </w:r>
      <w:proofErr w:type="spellStart"/>
      <w:r w:rsidRPr="3F9A5204">
        <w:rPr>
          <w:rFonts w:eastAsia="Arial" w:cs="Arial"/>
          <w:lang w:val="sk"/>
        </w:rPr>
        <w:t>atd</w:t>
      </w:r>
      <w:proofErr w:type="spellEnd"/>
      <w:r w:rsidRPr="3F9A5204">
        <w:rPr>
          <w:rFonts w:eastAsia="Arial" w:cs="Arial"/>
          <w:lang w:val="sk"/>
        </w:rPr>
        <w:t>.).</w:t>
      </w:r>
      <w:proofErr w:type="spellStart"/>
      <w:r w:rsidRPr="3F9A5204">
        <w:rPr>
          <w:rFonts w:eastAsia="Arial" w:cs="Arial"/>
          <w:lang w:val="sk"/>
        </w:rPr>
        <w:t>Při</w:t>
      </w:r>
      <w:proofErr w:type="spellEnd"/>
      <w:r w:rsidRPr="3F9A5204">
        <w:rPr>
          <w:rFonts w:eastAsia="Arial" w:cs="Arial"/>
        </w:rPr>
        <w:t xml:space="preserve"> průchodu přes požárně dělící konstrukci budou prostupy potrubí ošetřeny protipožárním tmelem a označeny štítkem. Zařizovací předměty budou dodány ve standardním provedení, technologické zařízení (</w:t>
      </w:r>
      <w:proofErr w:type="spellStart"/>
      <w:proofErr w:type="gramStart"/>
      <w:r w:rsidRPr="3F9A5204">
        <w:rPr>
          <w:rFonts w:eastAsia="Arial" w:cs="Arial"/>
        </w:rPr>
        <w:t>dřezy,aj</w:t>
      </w:r>
      <w:proofErr w:type="spellEnd"/>
      <w:r w:rsidRPr="3F9A5204">
        <w:rPr>
          <w:rFonts w:eastAsia="Arial" w:cs="Arial"/>
        </w:rPr>
        <w:t>.</w:t>
      </w:r>
      <w:proofErr w:type="gramEnd"/>
      <w:r w:rsidRPr="3F9A5204">
        <w:rPr>
          <w:rFonts w:eastAsia="Arial" w:cs="Arial"/>
        </w:rPr>
        <w:t>) budou dodávkou technologie, ZTI přivede odpad se zápachovou uzávěrkou.</w:t>
      </w:r>
    </w:p>
    <w:p w14:paraId="7AC139B5" w14:textId="36FAA152" w:rsidR="5CE5DBBD" w:rsidRDefault="3F9A5204" w:rsidP="3F9A5204">
      <w:pPr>
        <w:ind w:left="990" w:hanging="423"/>
        <w:rPr>
          <w:rFonts w:eastAsia="Arial" w:cs="Arial"/>
          <w:lang w:val="sk"/>
        </w:rPr>
      </w:pPr>
      <w:r w:rsidRPr="3F9A5204">
        <w:rPr>
          <w:rFonts w:eastAsia="Arial" w:cs="Arial"/>
          <w:lang w:val="sk"/>
        </w:rPr>
        <w:t xml:space="preserve">     </w:t>
      </w:r>
      <w:proofErr w:type="spellStart"/>
      <w:r w:rsidRPr="3F9A5204">
        <w:rPr>
          <w:rFonts w:eastAsia="Arial" w:cs="Arial"/>
          <w:lang w:val="sk"/>
        </w:rPr>
        <w:t>Jako</w:t>
      </w:r>
      <w:proofErr w:type="spellEnd"/>
      <w:r w:rsidRPr="3F9A5204">
        <w:rPr>
          <w:rFonts w:eastAsia="Arial" w:cs="Arial"/>
          <w:lang w:val="sk"/>
        </w:rPr>
        <w:t xml:space="preserve"> materiál </w:t>
      </w:r>
      <w:proofErr w:type="spellStart"/>
      <w:r w:rsidRPr="3F9A5204">
        <w:rPr>
          <w:rFonts w:eastAsia="Arial" w:cs="Arial"/>
          <w:lang w:val="sk"/>
        </w:rPr>
        <w:t>svislé</w:t>
      </w:r>
      <w:proofErr w:type="spellEnd"/>
      <w:r w:rsidRPr="3F9A5204">
        <w:rPr>
          <w:rFonts w:eastAsia="Arial" w:cs="Arial"/>
          <w:lang w:val="sk"/>
        </w:rPr>
        <w:t xml:space="preserve"> splaškové </w:t>
      </w:r>
      <w:proofErr w:type="spellStart"/>
      <w:r w:rsidRPr="3F9A5204">
        <w:rPr>
          <w:rFonts w:eastAsia="Arial" w:cs="Arial"/>
          <w:lang w:val="sk"/>
        </w:rPr>
        <w:t>kanalizace</w:t>
      </w:r>
      <w:proofErr w:type="spellEnd"/>
      <w:r w:rsidRPr="3F9A5204">
        <w:rPr>
          <w:rFonts w:eastAsia="Arial" w:cs="Arial"/>
          <w:lang w:val="sk"/>
        </w:rPr>
        <w:t xml:space="preserve"> je </w:t>
      </w:r>
      <w:proofErr w:type="spellStart"/>
      <w:r w:rsidRPr="3F9A5204">
        <w:rPr>
          <w:rFonts w:eastAsia="Arial" w:cs="Arial"/>
          <w:lang w:val="sk"/>
        </w:rPr>
        <w:t>navrženo</w:t>
      </w:r>
      <w:proofErr w:type="spellEnd"/>
      <w:r w:rsidRPr="3F9A5204">
        <w:rPr>
          <w:rFonts w:eastAsia="Arial" w:cs="Arial"/>
          <w:lang w:val="sk"/>
        </w:rPr>
        <w:t xml:space="preserve"> </w:t>
      </w:r>
      <w:proofErr w:type="spellStart"/>
      <w:r w:rsidRPr="3F9A5204">
        <w:rPr>
          <w:rFonts w:eastAsia="Arial" w:cs="Arial"/>
          <w:lang w:val="sk"/>
        </w:rPr>
        <w:t>odhlučněné</w:t>
      </w:r>
      <w:proofErr w:type="spellEnd"/>
      <w:r w:rsidRPr="3F9A5204">
        <w:rPr>
          <w:rFonts w:eastAsia="Arial" w:cs="Arial"/>
          <w:lang w:val="sk"/>
        </w:rPr>
        <w:t xml:space="preserve"> odpadní potrubí spojované hrdlovými spoji s </w:t>
      </w:r>
      <w:proofErr w:type="spellStart"/>
      <w:r w:rsidRPr="3F9A5204">
        <w:rPr>
          <w:rFonts w:eastAsia="Arial" w:cs="Arial"/>
          <w:lang w:val="sk"/>
        </w:rPr>
        <w:t>břitovým</w:t>
      </w:r>
      <w:proofErr w:type="spellEnd"/>
      <w:r w:rsidRPr="3F9A5204">
        <w:rPr>
          <w:rFonts w:eastAsia="Arial" w:cs="Arial"/>
          <w:lang w:val="sk"/>
        </w:rPr>
        <w:t xml:space="preserve"> </w:t>
      </w:r>
      <w:proofErr w:type="spellStart"/>
      <w:r w:rsidRPr="3F9A5204">
        <w:rPr>
          <w:rFonts w:eastAsia="Arial" w:cs="Arial"/>
          <w:lang w:val="sk"/>
        </w:rPr>
        <w:t>těsněním</w:t>
      </w:r>
      <w:proofErr w:type="spellEnd"/>
      <w:r w:rsidRPr="3F9A5204">
        <w:rPr>
          <w:rFonts w:eastAsia="Arial" w:cs="Arial"/>
          <w:lang w:val="sk"/>
        </w:rPr>
        <w:t>.</w:t>
      </w:r>
    </w:p>
    <w:p w14:paraId="32B8C953" w14:textId="673CC74D" w:rsidR="5CE5DBBD" w:rsidRDefault="3F9A5204" w:rsidP="3F9A5204">
      <w:pPr>
        <w:ind w:left="990" w:hanging="990"/>
        <w:rPr>
          <w:rFonts w:eastAsia="Arial" w:cs="Arial"/>
          <w:lang w:val="sk"/>
        </w:rPr>
      </w:pPr>
      <w:r w:rsidRPr="3F9A5204">
        <w:rPr>
          <w:rFonts w:eastAsia="Arial" w:cs="Arial"/>
          <w:lang w:val="sk"/>
        </w:rPr>
        <w:t xml:space="preserve"> </w:t>
      </w:r>
    </w:p>
    <w:p w14:paraId="2E25259E" w14:textId="3B6D9240" w:rsidR="5CE5DBBD" w:rsidRDefault="3F9A5204" w:rsidP="3F9A5204">
      <w:pPr>
        <w:ind w:left="990" w:hanging="990"/>
        <w:rPr>
          <w:rFonts w:eastAsia="Arial" w:cs="Arial"/>
          <w:lang w:val="sk"/>
        </w:rPr>
      </w:pPr>
      <w:r w:rsidRPr="3F9A5204">
        <w:rPr>
          <w:rFonts w:eastAsia="Arial" w:cs="Arial"/>
          <w:lang w:val="sk"/>
        </w:rPr>
        <w:t xml:space="preserve"> </w:t>
      </w:r>
    </w:p>
    <w:p w14:paraId="47354E3E" w14:textId="4F010218" w:rsidR="5CE5DBBD" w:rsidRDefault="3F9A5204" w:rsidP="3F9A5204">
      <w:pPr>
        <w:ind w:left="990" w:hanging="990"/>
        <w:rPr>
          <w:rFonts w:eastAsia="Arial" w:cs="Arial"/>
          <w:lang w:val="sk"/>
        </w:rPr>
      </w:pPr>
      <w:r w:rsidRPr="3F9A5204">
        <w:rPr>
          <w:rFonts w:eastAsia="Arial" w:cs="Arial"/>
          <w:lang w:val="sk"/>
        </w:rPr>
        <w:t xml:space="preserve"> </w:t>
      </w:r>
    </w:p>
    <w:p w14:paraId="4CC6C4F8" w14:textId="0F786AEC" w:rsidR="5CE5DBBD" w:rsidRDefault="3F9A5204" w:rsidP="3F9A5204">
      <w:pPr>
        <w:ind w:left="990" w:hanging="281"/>
        <w:rPr>
          <w:rFonts w:eastAsia="Arial" w:cs="Arial"/>
          <w:lang w:val="sk"/>
        </w:rPr>
      </w:pPr>
      <w:r w:rsidRPr="3F9A5204">
        <w:rPr>
          <w:rFonts w:eastAsia="Arial" w:cs="Arial"/>
          <w:lang w:val="sk"/>
        </w:rPr>
        <w:t xml:space="preserve">  </w:t>
      </w:r>
      <w:proofErr w:type="spellStart"/>
      <w:r w:rsidRPr="3F9A5204">
        <w:rPr>
          <w:rFonts w:eastAsia="Arial" w:cs="Arial"/>
          <w:lang w:val="sk"/>
        </w:rPr>
        <w:t>Uchycení</w:t>
      </w:r>
      <w:proofErr w:type="spellEnd"/>
      <w:r w:rsidRPr="3F9A5204">
        <w:rPr>
          <w:rFonts w:eastAsia="Arial" w:cs="Arial"/>
          <w:lang w:val="sk"/>
        </w:rPr>
        <w:t xml:space="preserve"> potrubí bude </w:t>
      </w:r>
      <w:proofErr w:type="spellStart"/>
      <w:r w:rsidRPr="3F9A5204">
        <w:rPr>
          <w:rFonts w:eastAsia="Arial" w:cs="Arial"/>
          <w:lang w:val="sk"/>
        </w:rPr>
        <w:t>provedeno</w:t>
      </w:r>
      <w:proofErr w:type="spellEnd"/>
      <w:r w:rsidRPr="3F9A5204">
        <w:rPr>
          <w:rFonts w:eastAsia="Arial" w:cs="Arial"/>
          <w:lang w:val="sk"/>
        </w:rPr>
        <w:t xml:space="preserve"> </w:t>
      </w:r>
      <w:proofErr w:type="spellStart"/>
      <w:r w:rsidRPr="3F9A5204">
        <w:rPr>
          <w:rFonts w:eastAsia="Arial" w:cs="Arial"/>
          <w:lang w:val="sk"/>
        </w:rPr>
        <w:t>běžně</w:t>
      </w:r>
      <w:proofErr w:type="spellEnd"/>
      <w:r w:rsidRPr="3F9A5204">
        <w:rPr>
          <w:rFonts w:eastAsia="Arial" w:cs="Arial"/>
          <w:lang w:val="sk"/>
        </w:rPr>
        <w:t xml:space="preserve"> užívaným </w:t>
      </w:r>
      <w:proofErr w:type="spellStart"/>
      <w:r w:rsidRPr="3F9A5204">
        <w:rPr>
          <w:rFonts w:eastAsia="Arial" w:cs="Arial"/>
          <w:lang w:val="sk"/>
        </w:rPr>
        <w:t>způsobem</w:t>
      </w:r>
      <w:proofErr w:type="spellEnd"/>
      <w:r w:rsidRPr="3F9A5204">
        <w:rPr>
          <w:rFonts w:eastAsia="Arial" w:cs="Arial"/>
          <w:lang w:val="sk"/>
        </w:rPr>
        <w:t xml:space="preserve"> pomocí </w:t>
      </w:r>
      <w:proofErr w:type="spellStart"/>
      <w:r w:rsidRPr="3F9A5204">
        <w:rPr>
          <w:rFonts w:eastAsia="Arial" w:cs="Arial"/>
          <w:lang w:val="sk"/>
        </w:rPr>
        <w:t>závěsů</w:t>
      </w:r>
      <w:proofErr w:type="spellEnd"/>
      <w:r w:rsidRPr="3F9A5204">
        <w:rPr>
          <w:rFonts w:eastAsia="Arial" w:cs="Arial"/>
          <w:lang w:val="sk"/>
        </w:rPr>
        <w:t xml:space="preserve"> a </w:t>
      </w:r>
      <w:proofErr w:type="spellStart"/>
      <w:r w:rsidRPr="3F9A5204">
        <w:rPr>
          <w:rFonts w:eastAsia="Arial" w:cs="Arial"/>
          <w:lang w:val="sk"/>
        </w:rPr>
        <w:t>objímek</w:t>
      </w:r>
      <w:proofErr w:type="spellEnd"/>
      <w:r w:rsidRPr="3F9A5204">
        <w:rPr>
          <w:rFonts w:eastAsia="Arial" w:cs="Arial"/>
          <w:lang w:val="sk"/>
        </w:rPr>
        <w:t xml:space="preserve">. </w:t>
      </w:r>
      <w:proofErr w:type="spellStart"/>
      <w:r w:rsidRPr="3F9A5204">
        <w:rPr>
          <w:rFonts w:eastAsia="Arial" w:cs="Arial"/>
          <w:lang w:val="sk"/>
        </w:rPr>
        <w:t>Zavěšená</w:t>
      </w:r>
      <w:proofErr w:type="spellEnd"/>
      <w:r w:rsidRPr="3F9A5204">
        <w:rPr>
          <w:rFonts w:eastAsia="Arial" w:cs="Arial"/>
          <w:lang w:val="sk"/>
        </w:rPr>
        <w:t xml:space="preserve"> </w:t>
      </w:r>
      <w:proofErr w:type="spellStart"/>
      <w:r w:rsidRPr="3F9A5204">
        <w:rPr>
          <w:rFonts w:eastAsia="Arial" w:cs="Arial"/>
          <w:lang w:val="sk"/>
        </w:rPr>
        <w:t>kanalizace</w:t>
      </w:r>
      <w:proofErr w:type="spellEnd"/>
      <w:r w:rsidRPr="3F9A5204">
        <w:rPr>
          <w:rFonts w:eastAsia="Arial" w:cs="Arial"/>
          <w:lang w:val="sk"/>
        </w:rPr>
        <w:t xml:space="preserve"> bude </w:t>
      </w:r>
      <w:proofErr w:type="spellStart"/>
      <w:r w:rsidRPr="3F9A5204">
        <w:rPr>
          <w:rFonts w:eastAsia="Arial" w:cs="Arial"/>
          <w:lang w:val="sk"/>
        </w:rPr>
        <w:t>vedena</w:t>
      </w:r>
      <w:proofErr w:type="spellEnd"/>
      <w:r w:rsidRPr="3F9A5204">
        <w:rPr>
          <w:rFonts w:eastAsia="Arial" w:cs="Arial"/>
          <w:lang w:val="sk"/>
        </w:rPr>
        <w:t xml:space="preserve"> na </w:t>
      </w:r>
      <w:proofErr w:type="spellStart"/>
      <w:r w:rsidRPr="3F9A5204">
        <w:rPr>
          <w:rFonts w:eastAsia="Arial" w:cs="Arial"/>
          <w:lang w:val="sk"/>
        </w:rPr>
        <w:t>závěsech</w:t>
      </w:r>
      <w:proofErr w:type="spellEnd"/>
      <w:r w:rsidRPr="3F9A5204">
        <w:rPr>
          <w:rFonts w:eastAsia="Arial" w:cs="Arial"/>
          <w:lang w:val="sk"/>
        </w:rPr>
        <w:t xml:space="preserve"> – </w:t>
      </w:r>
      <w:proofErr w:type="spellStart"/>
      <w:r w:rsidRPr="3F9A5204">
        <w:rPr>
          <w:rFonts w:eastAsia="Arial" w:cs="Arial"/>
          <w:lang w:val="sk"/>
        </w:rPr>
        <w:t>vzdálenost</w:t>
      </w:r>
      <w:proofErr w:type="spellEnd"/>
      <w:r w:rsidRPr="3F9A5204">
        <w:rPr>
          <w:rFonts w:eastAsia="Arial" w:cs="Arial"/>
          <w:lang w:val="sk"/>
        </w:rPr>
        <w:t xml:space="preserve"> </w:t>
      </w:r>
      <w:proofErr w:type="spellStart"/>
      <w:r w:rsidRPr="3F9A5204">
        <w:rPr>
          <w:rFonts w:eastAsia="Arial" w:cs="Arial"/>
          <w:lang w:val="sk"/>
        </w:rPr>
        <w:t>podpěr</w:t>
      </w:r>
      <w:proofErr w:type="spellEnd"/>
      <w:r w:rsidRPr="3F9A5204">
        <w:rPr>
          <w:rFonts w:eastAsia="Arial" w:cs="Arial"/>
          <w:lang w:val="sk"/>
        </w:rPr>
        <w:t xml:space="preserve"> </w:t>
      </w:r>
      <w:proofErr w:type="spellStart"/>
      <w:r w:rsidRPr="3F9A5204">
        <w:rPr>
          <w:rFonts w:eastAsia="Arial" w:cs="Arial"/>
          <w:lang w:val="sk"/>
        </w:rPr>
        <w:t>dle</w:t>
      </w:r>
      <w:proofErr w:type="spellEnd"/>
      <w:r w:rsidRPr="3F9A5204">
        <w:rPr>
          <w:rFonts w:eastAsia="Arial" w:cs="Arial"/>
          <w:lang w:val="sk"/>
        </w:rPr>
        <w:t xml:space="preserve"> </w:t>
      </w:r>
      <w:proofErr w:type="spellStart"/>
      <w:r w:rsidRPr="3F9A5204">
        <w:rPr>
          <w:rFonts w:eastAsia="Arial" w:cs="Arial"/>
          <w:lang w:val="sk"/>
        </w:rPr>
        <w:t>montážních</w:t>
      </w:r>
      <w:proofErr w:type="spellEnd"/>
      <w:r w:rsidRPr="3F9A5204">
        <w:rPr>
          <w:rFonts w:eastAsia="Arial" w:cs="Arial"/>
          <w:lang w:val="sk"/>
        </w:rPr>
        <w:t xml:space="preserve"> </w:t>
      </w:r>
      <w:proofErr w:type="spellStart"/>
      <w:r w:rsidRPr="3F9A5204">
        <w:rPr>
          <w:rFonts w:eastAsia="Arial" w:cs="Arial"/>
          <w:lang w:val="sk"/>
        </w:rPr>
        <w:t>pokynů</w:t>
      </w:r>
      <w:proofErr w:type="spellEnd"/>
      <w:r w:rsidRPr="3F9A5204">
        <w:rPr>
          <w:rFonts w:eastAsia="Arial" w:cs="Arial"/>
          <w:lang w:val="sk"/>
        </w:rPr>
        <w:t xml:space="preserve"> </w:t>
      </w:r>
      <w:proofErr w:type="spellStart"/>
      <w:r w:rsidRPr="3F9A5204">
        <w:rPr>
          <w:rFonts w:eastAsia="Arial" w:cs="Arial"/>
          <w:lang w:val="sk"/>
        </w:rPr>
        <w:t>výrobce</w:t>
      </w:r>
      <w:proofErr w:type="spellEnd"/>
      <w:r w:rsidRPr="3F9A5204">
        <w:rPr>
          <w:rFonts w:eastAsia="Arial" w:cs="Arial"/>
          <w:lang w:val="sk"/>
        </w:rPr>
        <w:t xml:space="preserve"> potrubí.</w:t>
      </w:r>
    </w:p>
    <w:p w14:paraId="2F2DF212" w14:textId="70B9C824" w:rsidR="5CE5DBBD" w:rsidRDefault="3F9A5204" w:rsidP="3F9A5204">
      <w:pPr>
        <w:ind w:left="990" w:hanging="957"/>
        <w:rPr>
          <w:rFonts w:eastAsia="Arial" w:cs="Arial"/>
          <w:lang w:val="sk"/>
        </w:rPr>
      </w:pPr>
      <w:r w:rsidRPr="3F9A5204">
        <w:rPr>
          <w:rFonts w:eastAsia="Arial" w:cs="Arial"/>
          <w:lang w:val="sk"/>
        </w:rPr>
        <w:t xml:space="preserve">               </w:t>
      </w:r>
      <w:proofErr w:type="spellStart"/>
      <w:r w:rsidRPr="3F9A5204">
        <w:rPr>
          <w:rFonts w:eastAsia="Arial" w:cs="Arial"/>
          <w:lang w:val="sk"/>
        </w:rPr>
        <w:t>Všechna</w:t>
      </w:r>
      <w:proofErr w:type="spellEnd"/>
      <w:r w:rsidRPr="3F9A5204">
        <w:rPr>
          <w:rFonts w:eastAsia="Arial" w:cs="Arial"/>
          <w:lang w:val="sk"/>
        </w:rPr>
        <w:t xml:space="preserve"> rozvodná potrubí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označeny</w:t>
      </w:r>
      <w:proofErr w:type="spellEnd"/>
      <w:r w:rsidRPr="3F9A5204">
        <w:rPr>
          <w:rFonts w:eastAsia="Arial" w:cs="Arial"/>
          <w:lang w:val="sk"/>
        </w:rPr>
        <w:t xml:space="preserve"> </w:t>
      </w:r>
      <w:proofErr w:type="spellStart"/>
      <w:r w:rsidRPr="3F9A5204">
        <w:rPr>
          <w:rFonts w:eastAsia="Arial" w:cs="Arial"/>
          <w:lang w:val="sk"/>
        </w:rPr>
        <w:t>barevnými</w:t>
      </w:r>
      <w:proofErr w:type="spellEnd"/>
      <w:r w:rsidRPr="3F9A5204">
        <w:rPr>
          <w:rFonts w:eastAsia="Arial" w:cs="Arial"/>
          <w:lang w:val="sk"/>
        </w:rPr>
        <w:t xml:space="preserve"> pruhy a </w:t>
      </w:r>
      <w:proofErr w:type="spellStart"/>
      <w:r w:rsidRPr="3F9A5204">
        <w:rPr>
          <w:rFonts w:eastAsia="Arial" w:cs="Arial"/>
          <w:lang w:val="sk"/>
        </w:rPr>
        <w:t>doplňujícími</w:t>
      </w:r>
      <w:proofErr w:type="spellEnd"/>
      <w:r w:rsidRPr="3F9A5204">
        <w:rPr>
          <w:rFonts w:eastAsia="Arial" w:cs="Arial"/>
          <w:lang w:val="sk"/>
        </w:rPr>
        <w:t xml:space="preserve"> štítky </w:t>
      </w:r>
      <w:proofErr w:type="spellStart"/>
      <w:r w:rsidRPr="3F9A5204">
        <w:rPr>
          <w:rFonts w:eastAsia="Arial" w:cs="Arial"/>
          <w:lang w:val="sk"/>
        </w:rPr>
        <w:t>jednosměrnými</w:t>
      </w:r>
      <w:proofErr w:type="spellEnd"/>
      <w:r w:rsidRPr="3F9A5204">
        <w:rPr>
          <w:rFonts w:eastAsia="Arial" w:cs="Arial"/>
          <w:lang w:val="sk"/>
        </w:rPr>
        <w:t xml:space="preserve"> s označením </w:t>
      </w:r>
      <w:proofErr w:type="spellStart"/>
      <w:r w:rsidRPr="3F9A5204">
        <w:rPr>
          <w:rFonts w:eastAsia="Arial" w:cs="Arial"/>
          <w:lang w:val="sk"/>
        </w:rPr>
        <w:t>provozní</w:t>
      </w:r>
      <w:proofErr w:type="spellEnd"/>
      <w:r w:rsidRPr="3F9A5204">
        <w:rPr>
          <w:rFonts w:eastAsia="Arial" w:cs="Arial"/>
          <w:lang w:val="sk"/>
        </w:rPr>
        <w:t xml:space="preserve"> tekutiny </w:t>
      </w:r>
      <w:proofErr w:type="spellStart"/>
      <w:r w:rsidRPr="3F9A5204">
        <w:rPr>
          <w:rFonts w:eastAsia="Arial" w:cs="Arial"/>
          <w:lang w:val="sk"/>
        </w:rPr>
        <w:t>dle</w:t>
      </w:r>
      <w:proofErr w:type="spellEnd"/>
      <w:r w:rsidRPr="3F9A5204">
        <w:rPr>
          <w:rFonts w:eastAsia="Arial" w:cs="Arial"/>
          <w:lang w:val="sk"/>
        </w:rPr>
        <w:t xml:space="preserve"> platných </w:t>
      </w:r>
      <w:proofErr w:type="spellStart"/>
      <w:r w:rsidRPr="3F9A5204">
        <w:rPr>
          <w:rFonts w:eastAsia="Arial" w:cs="Arial"/>
          <w:lang w:val="sk"/>
        </w:rPr>
        <w:t>norem</w:t>
      </w:r>
      <w:proofErr w:type="spellEnd"/>
      <w:r w:rsidRPr="3F9A5204">
        <w:rPr>
          <w:rFonts w:eastAsia="Arial" w:cs="Arial"/>
          <w:lang w:val="sk"/>
        </w:rPr>
        <w:t xml:space="preserve"> (ČSN 13 0072).</w:t>
      </w:r>
    </w:p>
    <w:p w14:paraId="3D2D444C" w14:textId="060B8A61" w:rsidR="5CE5DBBD" w:rsidRDefault="3F9A5204" w:rsidP="3F9A5204">
      <w:pPr>
        <w:ind w:left="990" w:hanging="990"/>
        <w:rPr>
          <w:rFonts w:eastAsia="Arial" w:cs="Arial"/>
          <w:lang w:val="sk"/>
        </w:rPr>
      </w:pPr>
      <w:r w:rsidRPr="3F9A5204">
        <w:rPr>
          <w:rFonts w:eastAsia="Arial" w:cs="Arial"/>
          <w:lang w:val="sk"/>
        </w:rPr>
        <w:t xml:space="preserve"> </w:t>
      </w:r>
    </w:p>
    <w:p w14:paraId="6500C81A" w14:textId="56496B2A" w:rsidR="5CE5DBBD" w:rsidRDefault="3F9A5204" w:rsidP="3F9A5204">
      <w:pPr>
        <w:ind w:left="990" w:hanging="990"/>
        <w:rPr>
          <w:rFonts w:eastAsia="Arial" w:cs="Arial"/>
          <w:b/>
          <w:bCs/>
          <w:lang w:val="sk"/>
        </w:rPr>
      </w:pPr>
      <w:r w:rsidRPr="3F9A5204">
        <w:rPr>
          <w:rFonts w:eastAsia="Arial" w:cs="Arial"/>
          <w:lang w:val="sk"/>
        </w:rPr>
        <w:t xml:space="preserve">    </w:t>
      </w:r>
      <w:r w:rsidR="5CE5DBBD">
        <w:tab/>
      </w:r>
      <w:r w:rsidRPr="3F9A5204">
        <w:rPr>
          <w:rFonts w:eastAsia="Arial" w:cs="Arial"/>
          <w:b/>
          <w:bCs/>
          <w:lang w:val="sk"/>
        </w:rPr>
        <w:t xml:space="preserve">Pitná </w:t>
      </w:r>
      <w:proofErr w:type="spellStart"/>
      <w:r w:rsidRPr="3F9A5204">
        <w:rPr>
          <w:rFonts w:eastAsia="Arial" w:cs="Arial"/>
          <w:b/>
          <w:bCs/>
          <w:lang w:val="sk"/>
        </w:rPr>
        <w:t>voda,teplá</w:t>
      </w:r>
      <w:proofErr w:type="spellEnd"/>
      <w:r w:rsidRPr="3F9A5204">
        <w:rPr>
          <w:rFonts w:eastAsia="Arial" w:cs="Arial"/>
          <w:b/>
          <w:bCs/>
          <w:lang w:val="sk"/>
        </w:rPr>
        <w:t xml:space="preserve"> voda a </w:t>
      </w:r>
      <w:proofErr w:type="spellStart"/>
      <w:r w:rsidRPr="3F9A5204">
        <w:rPr>
          <w:rFonts w:eastAsia="Arial" w:cs="Arial"/>
          <w:b/>
          <w:bCs/>
          <w:lang w:val="sk"/>
        </w:rPr>
        <w:t>cirkulace</w:t>
      </w:r>
      <w:proofErr w:type="spellEnd"/>
      <w:r w:rsidRPr="3F9A5204">
        <w:rPr>
          <w:rFonts w:eastAsia="Arial" w:cs="Arial"/>
          <w:b/>
          <w:bCs/>
          <w:lang w:val="sk"/>
        </w:rPr>
        <w:t xml:space="preserve"> teplé vody</w:t>
      </w:r>
    </w:p>
    <w:p w14:paraId="3AB4B816" w14:textId="6EB85944" w:rsidR="5CE5DBBD" w:rsidRDefault="3F9A5204" w:rsidP="3F9A5204">
      <w:pPr>
        <w:ind w:left="990" w:hanging="990"/>
        <w:rPr>
          <w:rFonts w:eastAsia="Arial" w:cs="Arial"/>
          <w:lang w:val="sk"/>
        </w:rPr>
      </w:pPr>
      <w:r w:rsidRPr="3F9A5204">
        <w:rPr>
          <w:rFonts w:eastAsia="Arial" w:cs="Arial"/>
          <w:lang w:val="sk"/>
        </w:rPr>
        <w:t xml:space="preserve"> </w:t>
      </w:r>
    </w:p>
    <w:p w14:paraId="2C37FCF9" w14:textId="3FF32077" w:rsidR="5CE5DBBD" w:rsidRDefault="3F9A5204" w:rsidP="3F9A5204">
      <w:pPr>
        <w:ind w:left="990"/>
        <w:rPr>
          <w:rFonts w:eastAsia="Arial" w:cs="Arial"/>
          <w:lang w:val="sk"/>
        </w:rPr>
      </w:pPr>
      <w:r w:rsidRPr="3F9A5204">
        <w:rPr>
          <w:rFonts w:eastAsia="Arial" w:cs="Arial"/>
        </w:rPr>
        <w:t xml:space="preserve">V rámci rozvodu vod bude demontováno připojovací potrubí k zařizovacím </w:t>
      </w:r>
      <w:proofErr w:type="gramStart"/>
      <w:r w:rsidRPr="3F9A5204">
        <w:rPr>
          <w:rFonts w:eastAsia="Arial" w:cs="Arial"/>
        </w:rPr>
        <w:t>předmětům</w:t>
      </w:r>
      <w:proofErr w:type="gramEnd"/>
      <w:r w:rsidRPr="3F9A5204">
        <w:rPr>
          <w:rFonts w:eastAsia="Arial" w:cs="Arial"/>
        </w:rPr>
        <w:t xml:space="preserve"> jež mají být demontovány. Nové zařizovací předměty budou napojeny na teplou a studenou vodu ze stávajícího páteřového rozvodu, který je veden každým podlažím objektu. Na odbočkách z páteřového rozvodu budou osazeny uzavírací armatury. Vývody pro zařizovací předměty budou ukončeny rohovými regulačními armaturami se zpětnou armaturou. Baterie budou ve standardním </w:t>
      </w:r>
      <w:r w:rsidRPr="3F9A5204">
        <w:rPr>
          <w:rFonts w:eastAsia="Arial" w:cs="Arial"/>
        </w:rPr>
        <w:lastRenderedPageBreak/>
        <w:t xml:space="preserve">provedení nástěnné nebo stojánkové dle konkrétního požadavku zařizovacího předmětu. Rozvody vody v podhledech budou provedeny z matriálu PP-RCT svařovaného </w:t>
      </w:r>
      <w:proofErr w:type="spellStart"/>
      <w:r w:rsidRPr="3F9A5204">
        <w:rPr>
          <w:rFonts w:eastAsia="Arial" w:cs="Arial"/>
        </w:rPr>
        <w:t>polyfůzně</w:t>
      </w:r>
      <w:proofErr w:type="spellEnd"/>
      <w:r w:rsidRPr="3F9A5204">
        <w:rPr>
          <w:rFonts w:eastAsia="Arial" w:cs="Arial"/>
        </w:rPr>
        <w:t xml:space="preserve"> a budou izolovány izolací z </w:t>
      </w:r>
      <w:proofErr w:type="spellStart"/>
      <w:r w:rsidRPr="3F9A5204">
        <w:rPr>
          <w:rFonts w:eastAsia="Arial" w:cs="Arial"/>
          <w:lang w:val="sk"/>
        </w:rPr>
        <w:t>vysoce</w:t>
      </w:r>
      <w:proofErr w:type="spellEnd"/>
      <w:r w:rsidRPr="3F9A5204">
        <w:rPr>
          <w:rFonts w:eastAsia="Arial" w:cs="Arial"/>
          <w:lang w:val="sk"/>
        </w:rPr>
        <w:t xml:space="preserve"> pružného materiálu s </w:t>
      </w:r>
      <w:proofErr w:type="spellStart"/>
      <w:r w:rsidRPr="3F9A5204">
        <w:rPr>
          <w:rFonts w:eastAsia="Arial" w:cs="Arial"/>
          <w:lang w:val="sk"/>
        </w:rPr>
        <w:t>uzavřenou</w:t>
      </w:r>
      <w:proofErr w:type="spellEnd"/>
      <w:r w:rsidRPr="3F9A5204">
        <w:rPr>
          <w:rFonts w:eastAsia="Arial" w:cs="Arial"/>
          <w:lang w:val="sk"/>
        </w:rPr>
        <w:t xml:space="preserve"> </w:t>
      </w:r>
      <w:proofErr w:type="spellStart"/>
      <w:r w:rsidRPr="3F9A5204">
        <w:rPr>
          <w:rFonts w:eastAsia="Arial" w:cs="Arial"/>
          <w:lang w:val="sk"/>
        </w:rPr>
        <w:t>strukturou</w:t>
      </w:r>
      <w:proofErr w:type="spellEnd"/>
      <w:r w:rsidRPr="3F9A5204">
        <w:rPr>
          <w:rFonts w:eastAsia="Arial" w:cs="Arial"/>
          <w:lang w:val="sk"/>
        </w:rPr>
        <w:t xml:space="preserve"> </w:t>
      </w:r>
      <w:proofErr w:type="spellStart"/>
      <w:r w:rsidRPr="3F9A5204">
        <w:rPr>
          <w:rFonts w:eastAsia="Arial" w:cs="Arial"/>
          <w:lang w:val="sk"/>
        </w:rPr>
        <w:t>buněk</w:t>
      </w:r>
      <w:proofErr w:type="spellEnd"/>
      <w:r w:rsidRPr="3F9A5204">
        <w:rPr>
          <w:rFonts w:eastAsia="Arial" w:cs="Arial"/>
          <w:lang w:val="sk"/>
        </w:rPr>
        <w:t xml:space="preserve"> na </w:t>
      </w:r>
      <w:proofErr w:type="spellStart"/>
      <w:r w:rsidRPr="3F9A5204">
        <w:rPr>
          <w:rFonts w:eastAsia="Arial" w:cs="Arial"/>
          <w:lang w:val="sk"/>
        </w:rPr>
        <w:t>bázi</w:t>
      </w:r>
      <w:proofErr w:type="spellEnd"/>
      <w:r w:rsidRPr="3F9A5204">
        <w:rPr>
          <w:rFonts w:eastAsia="Arial" w:cs="Arial"/>
          <w:lang w:val="sk"/>
        </w:rPr>
        <w:t xml:space="preserve"> </w:t>
      </w:r>
      <w:proofErr w:type="spellStart"/>
      <w:r w:rsidRPr="3F9A5204">
        <w:rPr>
          <w:rFonts w:eastAsia="Arial" w:cs="Arial"/>
          <w:lang w:val="sk"/>
        </w:rPr>
        <w:t>elastomerní</w:t>
      </w:r>
      <w:proofErr w:type="spellEnd"/>
      <w:r w:rsidRPr="3F9A5204">
        <w:rPr>
          <w:rFonts w:eastAsia="Arial" w:cs="Arial"/>
          <w:lang w:val="sk"/>
        </w:rPr>
        <w:t xml:space="preserve"> </w:t>
      </w:r>
      <w:proofErr w:type="spellStart"/>
      <w:r w:rsidRPr="3F9A5204">
        <w:rPr>
          <w:rFonts w:eastAsia="Arial" w:cs="Arial"/>
          <w:lang w:val="sk"/>
        </w:rPr>
        <w:t>pěny</w:t>
      </w:r>
      <w:proofErr w:type="spellEnd"/>
      <w:r w:rsidRPr="3F9A5204">
        <w:rPr>
          <w:rFonts w:eastAsia="Arial" w:cs="Arial"/>
          <w:lang w:val="sk"/>
        </w:rPr>
        <w:t xml:space="preserve">, </w:t>
      </w:r>
      <w:proofErr w:type="spellStart"/>
      <w:r w:rsidRPr="3F9A5204">
        <w:rPr>
          <w:rFonts w:eastAsia="Arial" w:cs="Arial"/>
          <w:lang w:val="sk"/>
        </w:rPr>
        <w:t>který</w:t>
      </w:r>
      <w:proofErr w:type="spellEnd"/>
      <w:r w:rsidRPr="3F9A5204">
        <w:rPr>
          <w:rFonts w:eastAsia="Arial" w:cs="Arial"/>
          <w:lang w:val="sk"/>
        </w:rPr>
        <w:t xml:space="preserve"> je odolný proti UV </w:t>
      </w:r>
      <w:proofErr w:type="spellStart"/>
      <w:r w:rsidRPr="3F9A5204">
        <w:rPr>
          <w:rFonts w:eastAsia="Arial" w:cs="Arial"/>
          <w:lang w:val="sk"/>
        </w:rPr>
        <w:t>záření</w:t>
      </w:r>
      <w:proofErr w:type="spellEnd"/>
      <w:r w:rsidRPr="3F9A5204">
        <w:rPr>
          <w:rFonts w:eastAsia="Arial" w:cs="Arial"/>
          <w:lang w:val="sk"/>
        </w:rPr>
        <w:t xml:space="preserve">. Rozvody </w:t>
      </w:r>
      <w:proofErr w:type="spellStart"/>
      <w:r w:rsidRPr="3F9A5204">
        <w:rPr>
          <w:rFonts w:eastAsia="Arial" w:cs="Arial"/>
          <w:lang w:val="sk"/>
        </w:rPr>
        <w:t>vod</w:t>
      </w:r>
      <w:proofErr w:type="spellEnd"/>
      <w:r w:rsidRPr="3F9A5204">
        <w:rPr>
          <w:rFonts w:eastAsia="Arial" w:cs="Arial"/>
          <w:lang w:val="sk"/>
        </w:rPr>
        <w:t xml:space="preserve"> v </w:t>
      </w:r>
      <w:proofErr w:type="spellStart"/>
      <w:r w:rsidRPr="3F9A5204">
        <w:rPr>
          <w:rFonts w:eastAsia="Arial" w:cs="Arial"/>
          <w:lang w:val="sk"/>
        </w:rPr>
        <w:t>příčkách</w:t>
      </w:r>
      <w:proofErr w:type="spellEnd"/>
      <w:r w:rsidRPr="3F9A5204">
        <w:rPr>
          <w:rFonts w:eastAsia="Arial" w:cs="Arial"/>
          <w:lang w:val="sk"/>
        </w:rPr>
        <w:t xml:space="preserve">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opatřeny</w:t>
      </w:r>
      <w:proofErr w:type="spellEnd"/>
      <w:r w:rsidRPr="3F9A5204">
        <w:rPr>
          <w:rFonts w:eastAsia="Arial" w:cs="Arial"/>
          <w:lang w:val="sk"/>
        </w:rPr>
        <w:t xml:space="preserve"> </w:t>
      </w:r>
      <w:proofErr w:type="spellStart"/>
      <w:r w:rsidRPr="3F9A5204">
        <w:rPr>
          <w:rFonts w:eastAsia="Arial" w:cs="Arial"/>
          <w:lang w:val="sk"/>
        </w:rPr>
        <w:t>izolací</w:t>
      </w:r>
      <w:proofErr w:type="spellEnd"/>
      <w:r w:rsidRPr="3F9A5204">
        <w:rPr>
          <w:rFonts w:eastAsia="Arial" w:cs="Arial"/>
          <w:lang w:val="sk"/>
        </w:rPr>
        <w:t xml:space="preserve"> z </w:t>
      </w:r>
      <w:proofErr w:type="spellStart"/>
      <w:r w:rsidRPr="3F9A5204">
        <w:rPr>
          <w:rFonts w:eastAsia="Arial" w:cs="Arial"/>
          <w:lang w:val="sk"/>
        </w:rPr>
        <w:t>pěnového</w:t>
      </w:r>
      <w:proofErr w:type="spellEnd"/>
      <w:r w:rsidRPr="3F9A5204">
        <w:rPr>
          <w:rFonts w:eastAsia="Arial" w:cs="Arial"/>
          <w:lang w:val="sk"/>
        </w:rPr>
        <w:t xml:space="preserve"> </w:t>
      </w:r>
      <w:proofErr w:type="spellStart"/>
      <w:r w:rsidRPr="3F9A5204">
        <w:rPr>
          <w:rFonts w:eastAsia="Arial" w:cs="Arial"/>
          <w:lang w:val="sk"/>
        </w:rPr>
        <w:t>plyethylenu</w:t>
      </w:r>
      <w:proofErr w:type="spellEnd"/>
      <w:r w:rsidRPr="3F9A5204">
        <w:rPr>
          <w:rFonts w:eastAsia="Arial" w:cs="Arial"/>
          <w:lang w:val="sk"/>
        </w:rPr>
        <w:t xml:space="preserve"> tl.13mm.</w:t>
      </w:r>
    </w:p>
    <w:p w14:paraId="149339CF" w14:textId="0FC3FAF6" w:rsidR="5CE5DBBD" w:rsidRDefault="3F9A5204" w:rsidP="3F9A5204">
      <w:pPr>
        <w:ind w:left="990"/>
        <w:rPr>
          <w:rFonts w:eastAsia="Arial" w:cs="Arial"/>
        </w:rPr>
      </w:pPr>
      <w:r w:rsidRPr="3F9A5204">
        <w:rPr>
          <w:rFonts w:eastAsia="Arial" w:cs="Arial"/>
        </w:rPr>
        <w:t>Potrubí vody bude uchyceno na systémových prvcích, rozmístění úchytů potrubí vod bude provedeno dle montážních podmínek výrobce.</w:t>
      </w:r>
    </w:p>
    <w:p w14:paraId="68441BEB" w14:textId="6AFBE7E6" w:rsidR="5CE5DBBD" w:rsidRDefault="3F9A5204" w:rsidP="3F9A5204">
      <w:pPr>
        <w:ind w:left="990"/>
        <w:rPr>
          <w:rFonts w:eastAsia="Arial" w:cs="Arial"/>
          <w:lang w:val="sk"/>
        </w:rPr>
      </w:pPr>
      <w:proofErr w:type="spellStart"/>
      <w:r w:rsidRPr="3F9A5204">
        <w:rPr>
          <w:rFonts w:eastAsia="Arial" w:cs="Arial"/>
          <w:lang w:val="sk"/>
        </w:rPr>
        <w:t>Všechna</w:t>
      </w:r>
      <w:proofErr w:type="spellEnd"/>
      <w:r w:rsidRPr="3F9A5204">
        <w:rPr>
          <w:rFonts w:eastAsia="Arial" w:cs="Arial"/>
          <w:lang w:val="sk"/>
        </w:rPr>
        <w:t xml:space="preserve"> rozvodná potrubí </w:t>
      </w:r>
      <w:proofErr w:type="spellStart"/>
      <w:r w:rsidRPr="3F9A5204">
        <w:rPr>
          <w:rFonts w:eastAsia="Arial" w:cs="Arial"/>
          <w:lang w:val="sk"/>
        </w:rPr>
        <w:t>budou</w:t>
      </w:r>
      <w:proofErr w:type="spellEnd"/>
      <w:r w:rsidRPr="3F9A5204">
        <w:rPr>
          <w:rFonts w:eastAsia="Arial" w:cs="Arial"/>
          <w:lang w:val="sk"/>
        </w:rPr>
        <w:t xml:space="preserve"> </w:t>
      </w:r>
      <w:proofErr w:type="spellStart"/>
      <w:r w:rsidRPr="3F9A5204">
        <w:rPr>
          <w:rFonts w:eastAsia="Arial" w:cs="Arial"/>
          <w:lang w:val="sk"/>
        </w:rPr>
        <w:t>označeny</w:t>
      </w:r>
      <w:proofErr w:type="spellEnd"/>
      <w:r w:rsidRPr="3F9A5204">
        <w:rPr>
          <w:rFonts w:eastAsia="Arial" w:cs="Arial"/>
          <w:lang w:val="sk"/>
        </w:rPr>
        <w:t xml:space="preserve"> </w:t>
      </w:r>
      <w:proofErr w:type="spellStart"/>
      <w:r w:rsidRPr="3F9A5204">
        <w:rPr>
          <w:rFonts w:eastAsia="Arial" w:cs="Arial"/>
          <w:lang w:val="sk"/>
        </w:rPr>
        <w:t>barevnými</w:t>
      </w:r>
      <w:proofErr w:type="spellEnd"/>
      <w:r w:rsidRPr="3F9A5204">
        <w:rPr>
          <w:rFonts w:eastAsia="Arial" w:cs="Arial"/>
          <w:lang w:val="sk"/>
        </w:rPr>
        <w:t xml:space="preserve"> pruhy a </w:t>
      </w:r>
      <w:proofErr w:type="spellStart"/>
      <w:r w:rsidRPr="3F9A5204">
        <w:rPr>
          <w:rFonts w:eastAsia="Arial" w:cs="Arial"/>
          <w:lang w:val="sk"/>
        </w:rPr>
        <w:t>doplňujícími</w:t>
      </w:r>
      <w:proofErr w:type="spellEnd"/>
      <w:r w:rsidRPr="3F9A5204">
        <w:rPr>
          <w:rFonts w:eastAsia="Arial" w:cs="Arial"/>
          <w:lang w:val="sk"/>
        </w:rPr>
        <w:t xml:space="preserve"> štítky </w:t>
      </w:r>
      <w:proofErr w:type="spellStart"/>
      <w:r w:rsidRPr="3F9A5204">
        <w:rPr>
          <w:rFonts w:eastAsia="Arial" w:cs="Arial"/>
          <w:lang w:val="sk"/>
        </w:rPr>
        <w:t>jednosměrnými</w:t>
      </w:r>
      <w:proofErr w:type="spellEnd"/>
      <w:r w:rsidRPr="3F9A5204">
        <w:rPr>
          <w:rFonts w:eastAsia="Arial" w:cs="Arial"/>
          <w:lang w:val="sk"/>
        </w:rPr>
        <w:t xml:space="preserve"> s označením </w:t>
      </w:r>
      <w:proofErr w:type="spellStart"/>
      <w:r w:rsidRPr="3F9A5204">
        <w:rPr>
          <w:rFonts w:eastAsia="Arial" w:cs="Arial"/>
          <w:lang w:val="sk"/>
        </w:rPr>
        <w:t>provozní</w:t>
      </w:r>
      <w:proofErr w:type="spellEnd"/>
      <w:r w:rsidRPr="3F9A5204">
        <w:rPr>
          <w:rFonts w:eastAsia="Arial" w:cs="Arial"/>
          <w:lang w:val="sk"/>
        </w:rPr>
        <w:t xml:space="preserve"> tekutiny </w:t>
      </w:r>
      <w:proofErr w:type="spellStart"/>
      <w:r w:rsidRPr="3F9A5204">
        <w:rPr>
          <w:rFonts w:eastAsia="Arial" w:cs="Arial"/>
          <w:lang w:val="sk"/>
        </w:rPr>
        <w:t>dle</w:t>
      </w:r>
      <w:proofErr w:type="spellEnd"/>
      <w:r w:rsidRPr="3F9A5204">
        <w:rPr>
          <w:rFonts w:eastAsia="Arial" w:cs="Arial"/>
          <w:lang w:val="sk"/>
        </w:rPr>
        <w:t xml:space="preserve"> platných </w:t>
      </w:r>
      <w:proofErr w:type="spellStart"/>
      <w:r w:rsidRPr="3F9A5204">
        <w:rPr>
          <w:rFonts w:eastAsia="Arial" w:cs="Arial"/>
          <w:lang w:val="sk"/>
        </w:rPr>
        <w:t>norem</w:t>
      </w:r>
      <w:proofErr w:type="spellEnd"/>
      <w:r w:rsidRPr="3F9A5204">
        <w:rPr>
          <w:rFonts w:eastAsia="Arial" w:cs="Arial"/>
          <w:lang w:val="sk"/>
        </w:rPr>
        <w:t xml:space="preserve"> (ČSN 13 0072).</w:t>
      </w:r>
    </w:p>
    <w:p w14:paraId="0D1C4048" w14:textId="463209E1" w:rsidR="5CE5DBBD" w:rsidRDefault="3F9A5204" w:rsidP="3F9A5204">
      <w:pPr>
        <w:ind w:left="990" w:hanging="990"/>
        <w:rPr>
          <w:rFonts w:eastAsia="Arial" w:cs="Arial"/>
        </w:rPr>
      </w:pPr>
      <w:r w:rsidRPr="3F9A5204">
        <w:rPr>
          <w:rFonts w:eastAsia="Arial" w:cs="Arial"/>
        </w:rPr>
        <w:t xml:space="preserve"> </w:t>
      </w:r>
    </w:p>
    <w:p w14:paraId="4AFF5C3A" w14:textId="1C2FA86D" w:rsidR="5CE5DBBD" w:rsidRDefault="3F9A5204" w:rsidP="3F9A5204">
      <w:pPr>
        <w:ind w:left="990" w:hanging="282"/>
        <w:rPr>
          <w:rFonts w:eastAsia="Arial" w:cs="Arial"/>
        </w:rPr>
      </w:pPr>
      <w:r w:rsidRPr="3F9A5204">
        <w:rPr>
          <w:rFonts w:eastAsia="Arial" w:cs="Arial"/>
        </w:rPr>
        <w:t xml:space="preserve"> </w:t>
      </w:r>
    </w:p>
    <w:p w14:paraId="4E1F1A0D" w14:textId="3A0F272D" w:rsidR="5CE5DBBD" w:rsidRDefault="3F9A5204" w:rsidP="3F9A5204">
      <w:pPr>
        <w:ind w:left="990"/>
        <w:rPr>
          <w:rFonts w:eastAsia="Arial" w:cs="Arial"/>
        </w:rPr>
      </w:pPr>
      <w:r w:rsidRPr="3F9A5204">
        <w:rPr>
          <w:rFonts w:eastAsia="Arial" w:cs="Arial"/>
        </w:rPr>
        <w:t xml:space="preserve">Provozní tlak </w:t>
      </w:r>
      <w:r w:rsidR="5CE5DBBD">
        <w:tab/>
      </w:r>
      <w:r w:rsidRPr="3F9A5204">
        <w:rPr>
          <w:rFonts w:eastAsia="Arial" w:cs="Arial"/>
        </w:rPr>
        <w:t xml:space="preserve">0,4 – 0,5 </w:t>
      </w:r>
      <w:proofErr w:type="spellStart"/>
      <w:r w:rsidRPr="3F9A5204">
        <w:rPr>
          <w:rFonts w:eastAsia="Arial" w:cs="Arial"/>
        </w:rPr>
        <w:t>MPa</w:t>
      </w:r>
      <w:proofErr w:type="spellEnd"/>
      <w:r w:rsidRPr="3F9A5204">
        <w:rPr>
          <w:rFonts w:eastAsia="Arial" w:cs="Arial"/>
        </w:rPr>
        <w:t xml:space="preserve"> </w:t>
      </w:r>
    </w:p>
    <w:p w14:paraId="1FA68EF4" w14:textId="10D2EAF6" w:rsidR="5CE5DBBD" w:rsidRDefault="3F9A5204" w:rsidP="3F9A5204">
      <w:pPr>
        <w:ind w:left="990" w:hanging="990"/>
        <w:rPr>
          <w:rFonts w:eastAsia="Arial" w:cs="Arial"/>
        </w:rPr>
      </w:pPr>
      <w:r w:rsidRPr="3F9A5204">
        <w:rPr>
          <w:rFonts w:eastAsia="Arial" w:cs="Arial"/>
        </w:rPr>
        <w:t xml:space="preserve"> </w:t>
      </w:r>
    </w:p>
    <w:p w14:paraId="66A33A7E" w14:textId="39187340" w:rsidR="5CE5DBBD" w:rsidRDefault="3F9A5204" w:rsidP="3F9A5204">
      <w:pPr>
        <w:ind w:left="990"/>
        <w:rPr>
          <w:rFonts w:eastAsia="Arial" w:cs="Arial"/>
          <w:b/>
          <w:bCs/>
        </w:rPr>
      </w:pPr>
      <w:r w:rsidRPr="3F9A5204">
        <w:rPr>
          <w:rFonts w:eastAsia="Arial" w:cs="Arial"/>
          <w:b/>
          <w:bCs/>
        </w:rPr>
        <w:t>Požární vodovod</w:t>
      </w:r>
    </w:p>
    <w:p w14:paraId="4E6E75DF" w14:textId="7A9FE070" w:rsidR="5CE5DBBD" w:rsidRDefault="3F9A5204" w:rsidP="3F9A5204">
      <w:pPr>
        <w:ind w:left="990"/>
        <w:rPr>
          <w:rFonts w:eastAsia="Arial" w:cs="Arial"/>
        </w:rPr>
      </w:pPr>
      <w:r w:rsidRPr="3F9A5204">
        <w:rPr>
          <w:rFonts w:eastAsia="Arial" w:cs="Arial"/>
        </w:rPr>
        <w:t>Není předmětem řešení projektu (nevznikl požadavek na nový požární hydrant)</w:t>
      </w:r>
    </w:p>
    <w:p w14:paraId="69E58BBB" w14:textId="3247E00A" w:rsidR="5CE5DBBD" w:rsidRDefault="5CE5DBBD" w:rsidP="5CE5DBBD">
      <w:pPr>
        <w:ind w:left="1134"/>
        <w:rPr>
          <w:b/>
          <w:bCs/>
        </w:rPr>
      </w:pPr>
    </w:p>
    <w:p w14:paraId="7AD290D2" w14:textId="7EE23709" w:rsidR="002875BD" w:rsidRDefault="2CE80731" w:rsidP="2CE80731">
      <w:pPr>
        <w:ind w:left="1134"/>
        <w:rPr>
          <w:b/>
          <w:bCs/>
          <w:highlight w:val="yellow"/>
        </w:rPr>
      </w:pPr>
      <w:r w:rsidRPr="2CE80731">
        <w:rPr>
          <w:b/>
          <w:bCs/>
        </w:rPr>
        <w:t xml:space="preserve">Vzduchotechnika </w:t>
      </w:r>
    </w:p>
    <w:p w14:paraId="34B8D177" w14:textId="5B3D9B07" w:rsidR="3C92F959" w:rsidRDefault="3C92F959" w:rsidP="3C92F959">
      <w:pPr>
        <w:pStyle w:val="Odstavecseseznamem"/>
        <w:numPr>
          <w:ilvl w:val="2"/>
          <w:numId w:val="66"/>
        </w:numPr>
        <w:ind w:left="900" w:hanging="90"/>
        <w:rPr>
          <w:rFonts w:eastAsia="Arial" w:cs="Arial"/>
          <w:i/>
          <w:iCs/>
          <w:lang w:val="sk"/>
        </w:rPr>
      </w:pPr>
      <w:r w:rsidRPr="3C92F959">
        <w:rPr>
          <w:rFonts w:eastAsia="Arial" w:cs="Arial"/>
          <w:i/>
          <w:iCs/>
          <w:lang w:val="sk"/>
        </w:rPr>
        <w:t xml:space="preserve">Účel a </w:t>
      </w:r>
      <w:proofErr w:type="spellStart"/>
      <w:r w:rsidRPr="3C92F959">
        <w:rPr>
          <w:rFonts w:eastAsia="Arial" w:cs="Arial"/>
          <w:i/>
          <w:iCs/>
          <w:lang w:val="sk"/>
        </w:rPr>
        <w:t>funkce</w:t>
      </w:r>
      <w:proofErr w:type="spellEnd"/>
      <w:r w:rsidRPr="3C92F959">
        <w:rPr>
          <w:rFonts w:eastAsia="Arial" w:cs="Arial"/>
          <w:i/>
          <w:iCs/>
          <w:lang w:val="sk"/>
        </w:rPr>
        <w:t xml:space="preserve"> </w:t>
      </w:r>
      <w:proofErr w:type="spellStart"/>
      <w:r w:rsidRPr="3C92F959">
        <w:rPr>
          <w:rFonts w:eastAsia="Arial" w:cs="Arial"/>
          <w:i/>
          <w:iCs/>
          <w:lang w:val="sk"/>
        </w:rPr>
        <w:t>zařízení</w:t>
      </w:r>
      <w:proofErr w:type="spellEnd"/>
      <w:r w:rsidRPr="3C92F959">
        <w:rPr>
          <w:rFonts w:eastAsia="Arial" w:cs="Arial"/>
          <w:i/>
          <w:iCs/>
          <w:lang w:val="sk"/>
        </w:rPr>
        <w:t xml:space="preserve"> vzduchotechniky</w:t>
      </w:r>
    </w:p>
    <w:p w14:paraId="71CCCE9F" w14:textId="0FB63CEC"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7DC1D05B" w14:textId="23C209BD" w:rsidR="3C92F959" w:rsidRDefault="3C92F959" w:rsidP="3C92F959">
      <w:pPr>
        <w:ind w:left="900" w:firstLine="430"/>
        <w:rPr>
          <w:rFonts w:eastAsia="Arial" w:cs="Arial"/>
          <w:i/>
          <w:iCs/>
        </w:rPr>
      </w:pPr>
      <w:r w:rsidRPr="3C92F959">
        <w:rPr>
          <w:rFonts w:eastAsia="Arial" w:cs="Arial"/>
          <w:i/>
          <w:iCs/>
        </w:rPr>
        <w:t xml:space="preserve">Projektová dokumentace </w:t>
      </w:r>
      <w:proofErr w:type="gramStart"/>
      <w:r w:rsidRPr="3C92F959">
        <w:rPr>
          <w:rFonts w:eastAsia="Arial" w:cs="Arial"/>
          <w:i/>
          <w:iCs/>
        </w:rPr>
        <w:t>řeší</w:t>
      </w:r>
      <w:proofErr w:type="gramEnd"/>
      <w:r w:rsidRPr="3C92F959">
        <w:rPr>
          <w:rFonts w:eastAsia="Arial" w:cs="Arial"/>
          <w:i/>
          <w:iCs/>
        </w:rPr>
        <w:t xml:space="preserve"> zajištění mikroklimatických parametrů rekonstrukce objektu MUNI C03. </w:t>
      </w:r>
    </w:p>
    <w:p w14:paraId="3091CCEB" w14:textId="42299E12" w:rsidR="3C92F959" w:rsidRDefault="3C92F959" w:rsidP="3C92F959">
      <w:pPr>
        <w:ind w:left="900" w:firstLine="430"/>
        <w:rPr>
          <w:rFonts w:eastAsia="Arial" w:cs="Arial"/>
          <w:i/>
          <w:iCs/>
        </w:rPr>
      </w:pPr>
      <w:r w:rsidRPr="3C92F959">
        <w:rPr>
          <w:rFonts w:eastAsia="Arial" w:cs="Arial"/>
          <w:i/>
          <w:iCs/>
        </w:rPr>
        <w:t xml:space="preserve"> </w:t>
      </w:r>
    </w:p>
    <w:p w14:paraId="136B6A8E" w14:textId="5109146A" w:rsidR="3C92F959" w:rsidRDefault="3C92F959" w:rsidP="3C92F959">
      <w:pPr>
        <w:ind w:left="900" w:firstLine="430"/>
        <w:rPr>
          <w:rFonts w:eastAsia="Arial" w:cs="Arial"/>
          <w:i/>
          <w:iCs/>
        </w:rPr>
      </w:pPr>
      <w:r w:rsidRPr="3C92F959">
        <w:rPr>
          <w:rFonts w:eastAsia="Arial" w:cs="Arial"/>
          <w:i/>
          <w:iCs/>
        </w:rPr>
        <w:t>Rozsah projektu:</w:t>
      </w:r>
    </w:p>
    <w:p w14:paraId="6FDCE6B8" w14:textId="4468E31F" w:rsidR="3C92F959" w:rsidRDefault="3C92F959" w:rsidP="3C92F959">
      <w:pPr>
        <w:pStyle w:val="Odstavecseseznamem"/>
        <w:numPr>
          <w:ilvl w:val="0"/>
          <w:numId w:val="65"/>
        </w:numPr>
        <w:ind w:left="900" w:hanging="270"/>
        <w:rPr>
          <w:rFonts w:eastAsia="Arial" w:cs="Arial"/>
          <w:i/>
          <w:iCs/>
        </w:rPr>
      </w:pPr>
      <w:r w:rsidRPr="3C92F959">
        <w:rPr>
          <w:rFonts w:eastAsia="Arial" w:cs="Arial"/>
          <w:i/>
          <w:iCs/>
        </w:rPr>
        <w:t>objekt má tři nadzemní patra.</w:t>
      </w:r>
    </w:p>
    <w:p w14:paraId="6DD3B9D4" w14:textId="73C138B3" w:rsidR="3C92F959" w:rsidRDefault="3C92F959" w:rsidP="3C92F959">
      <w:pPr>
        <w:ind w:left="900" w:firstLine="90"/>
        <w:rPr>
          <w:rFonts w:eastAsia="Arial" w:cs="Arial"/>
          <w:i/>
          <w:iCs/>
        </w:rPr>
      </w:pPr>
      <w:r w:rsidRPr="3C92F959">
        <w:rPr>
          <w:rFonts w:eastAsia="Arial" w:cs="Arial"/>
          <w:i/>
          <w:iCs/>
        </w:rPr>
        <w:t xml:space="preserve"> </w:t>
      </w:r>
    </w:p>
    <w:p w14:paraId="73BF0A74" w14:textId="44694842" w:rsidR="3C92F959" w:rsidRDefault="3C92F959" w:rsidP="3C92F959">
      <w:pPr>
        <w:ind w:left="900" w:firstLine="90"/>
        <w:rPr>
          <w:rFonts w:eastAsia="Arial" w:cs="Arial"/>
          <w:i/>
          <w:iCs/>
        </w:rPr>
      </w:pPr>
      <w:r w:rsidRPr="3C92F959">
        <w:rPr>
          <w:rFonts w:eastAsia="Arial" w:cs="Arial"/>
          <w:i/>
          <w:iCs/>
        </w:rPr>
        <w:t>Rozsah technologie vyžadující dopojení definován zákazníkem. Projekt je zpracován v rozsahu dokumentace pro dotčené orgány státní správy.</w:t>
      </w:r>
    </w:p>
    <w:p w14:paraId="731842D9" w14:textId="31EBCF4D" w:rsidR="3C92F959" w:rsidRDefault="3C92F959" w:rsidP="3C92F959">
      <w:pPr>
        <w:pStyle w:val="Odstavecseseznamem"/>
        <w:numPr>
          <w:ilvl w:val="2"/>
          <w:numId w:val="66"/>
        </w:numPr>
        <w:ind w:left="900" w:hanging="90"/>
        <w:rPr>
          <w:rFonts w:eastAsia="Arial" w:cs="Arial"/>
          <w:i/>
          <w:iCs/>
          <w:lang w:val="sk"/>
        </w:rPr>
      </w:pPr>
      <w:proofErr w:type="spellStart"/>
      <w:r w:rsidRPr="3C92F959">
        <w:rPr>
          <w:rFonts w:eastAsia="Arial" w:cs="Arial"/>
          <w:i/>
          <w:iCs/>
          <w:lang w:val="sk"/>
        </w:rPr>
        <w:t>Výchozí</w:t>
      </w:r>
      <w:proofErr w:type="spellEnd"/>
      <w:r w:rsidRPr="3C92F959">
        <w:rPr>
          <w:rFonts w:eastAsia="Arial" w:cs="Arial"/>
          <w:i/>
          <w:iCs/>
          <w:lang w:val="sk"/>
        </w:rPr>
        <w:t xml:space="preserve"> podklady</w:t>
      </w:r>
    </w:p>
    <w:p w14:paraId="2658F368" w14:textId="37190362" w:rsidR="3C92F959" w:rsidRDefault="3C92F959" w:rsidP="3C92F959">
      <w:pPr>
        <w:ind w:left="900" w:firstLine="430"/>
        <w:rPr>
          <w:rFonts w:eastAsia="Arial" w:cs="Arial"/>
          <w:i/>
          <w:iCs/>
        </w:rPr>
      </w:pPr>
      <w:r w:rsidRPr="3C92F959">
        <w:rPr>
          <w:rFonts w:eastAsia="Arial" w:cs="Arial"/>
          <w:i/>
          <w:iCs/>
        </w:rPr>
        <w:t>Výchozími podklady pro zpracování byly:</w:t>
      </w:r>
    </w:p>
    <w:p w14:paraId="48F9D17E" w14:textId="2201D138" w:rsidR="3C92F959" w:rsidRDefault="3C92F959" w:rsidP="3C92F959">
      <w:pPr>
        <w:ind w:left="900" w:firstLine="430"/>
        <w:rPr>
          <w:rFonts w:eastAsia="Arial" w:cs="Arial"/>
          <w:i/>
          <w:iCs/>
        </w:rPr>
      </w:pPr>
      <w:r w:rsidRPr="3C92F959">
        <w:rPr>
          <w:rFonts w:eastAsia="Arial" w:cs="Arial"/>
          <w:i/>
          <w:iCs/>
        </w:rPr>
        <w:t xml:space="preserve"> </w:t>
      </w:r>
    </w:p>
    <w:p w14:paraId="1B3213A9" w14:textId="39FF4695" w:rsidR="3C92F959" w:rsidRDefault="3C92F959" w:rsidP="3C92F959">
      <w:pPr>
        <w:pStyle w:val="Odstavecseseznamem"/>
        <w:numPr>
          <w:ilvl w:val="0"/>
          <w:numId w:val="63"/>
        </w:numPr>
        <w:ind w:left="900" w:hanging="270"/>
        <w:rPr>
          <w:rFonts w:eastAsia="Arial" w:cs="Arial"/>
          <w:i/>
          <w:iCs/>
        </w:rPr>
      </w:pPr>
      <w:r w:rsidRPr="3C92F959">
        <w:rPr>
          <w:rFonts w:eastAsia="Arial" w:cs="Arial"/>
          <w:i/>
          <w:iCs/>
        </w:rPr>
        <w:t>stavební výkresy všech objektů v 3D modelu</w:t>
      </w:r>
    </w:p>
    <w:p w14:paraId="41446E9E" w14:textId="5AA61D2F" w:rsidR="3C92F959" w:rsidRDefault="3C92F959" w:rsidP="3C92F959">
      <w:pPr>
        <w:ind w:left="900" w:firstLine="90"/>
        <w:rPr>
          <w:rFonts w:eastAsia="Arial" w:cs="Arial"/>
          <w:i/>
          <w:iCs/>
        </w:rPr>
      </w:pPr>
      <w:r w:rsidRPr="3C92F959">
        <w:rPr>
          <w:rFonts w:eastAsia="Arial" w:cs="Arial"/>
          <w:i/>
          <w:iCs/>
        </w:rPr>
        <w:t xml:space="preserve"> </w:t>
      </w:r>
    </w:p>
    <w:p w14:paraId="14D4B296" w14:textId="4DBFBF4F" w:rsidR="3C92F959" w:rsidRDefault="3C92F959" w:rsidP="3C92F959">
      <w:pPr>
        <w:ind w:left="900" w:firstLine="90"/>
        <w:rPr>
          <w:rFonts w:eastAsia="Arial" w:cs="Arial"/>
          <w:i/>
          <w:iCs/>
        </w:rPr>
      </w:pPr>
      <w:r w:rsidRPr="3C92F959">
        <w:rPr>
          <w:rFonts w:eastAsia="Arial" w:cs="Arial"/>
          <w:i/>
          <w:iCs/>
        </w:rPr>
        <w:t xml:space="preserve">Dle nařízení komise (EU) č. 1253/2014 budou větrací jednotky provedeny podle požadavky na ekodesign větracích jednotek. Za provedení jednotky odpovídá konstruktér jednotky. Motory ventilátorů od výkonu </w:t>
      </w:r>
      <w:proofErr w:type="gramStart"/>
      <w:r w:rsidRPr="3C92F959">
        <w:rPr>
          <w:rFonts w:eastAsia="Arial" w:cs="Arial"/>
          <w:i/>
          <w:iCs/>
        </w:rPr>
        <w:t>125W</w:t>
      </w:r>
      <w:proofErr w:type="gramEnd"/>
      <w:r w:rsidRPr="3C92F959">
        <w:rPr>
          <w:rFonts w:eastAsia="Arial" w:cs="Arial"/>
          <w:i/>
          <w:iCs/>
        </w:rPr>
        <w:t xml:space="preserve"> a motory ventilátoru s frekvenčním měničem s výkonem od 0,75 kW musí splňovat podmínku směrnice </w:t>
      </w:r>
      <w:proofErr w:type="spellStart"/>
      <w:r w:rsidRPr="3C92F959">
        <w:rPr>
          <w:rFonts w:eastAsia="Arial" w:cs="Arial"/>
          <w:i/>
          <w:iCs/>
        </w:rPr>
        <w:t>ErP</w:t>
      </w:r>
      <w:proofErr w:type="spellEnd"/>
      <w:r w:rsidRPr="3C92F959">
        <w:rPr>
          <w:rFonts w:eastAsia="Arial" w:cs="Arial"/>
          <w:i/>
          <w:iCs/>
        </w:rPr>
        <w:t xml:space="preserve"> účinnosti IE2 + FM a IE3.</w:t>
      </w:r>
    </w:p>
    <w:p w14:paraId="4C25545B" w14:textId="4146BD4F" w:rsidR="3C92F959" w:rsidRDefault="3C92F959" w:rsidP="3C92F959">
      <w:pPr>
        <w:pStyle w:val="Odstavecseseznamem"/>
        <w:numPr>
          <w:ilvl w:val="2"/>
          <w:numId w:val="66"/>
        </w:numPr>
        <w:ind w:left="900" w:hanging="90"/>
        <w:rPr>
          <w:rFonts w:eastAsia="Arial" w:cs="Arial"/>
          <w:i/>
          <w:iCs/>
          <w:lang w:val="sk"/>
        </w:rPr>
      </w:pPr>
      <w:r w:rsidRPr="3C92F959">
        <w:rPr>
          <w:rFonts w:eastAsia="Arial" w:cs="Arial"/>
          <w:i/>
          <w:iCs/>
          <w:lang w:val="sk"/>
        </w:rPr>
        <w:t xml:space="preserve">Použité </w:t>
      </w:r>
      <w:proofErr w:type="spellStart"/>
      <w:r w:rsidRPr="3C92F959">
        <w:rPr>
          <w:rFonts w:eastAsia="Arial" w:cs="Arial"/>
          <w:i/>
          <w:iCs/>
          <w:lang w:val="sk"/>
        </w:rPr>
        <w:t>předpisy</w:t>
      </w:r>
      <w:proofErr w:type="spellEnd"/>
      <w:r w:rsidRPr="3C92F959">
        <w:rPr>
          <w:rFonts w:eastAsia="Arial" w:cs="Arial"/>
          <w:i/>
          <w:iCs/>
          <w:lang w:val="sk"/>
        </w:rPr>
        <w:t xml:space="preserve"> a obecné technické normy – </w:t>
      </w:r>
      <w:proofErr w:type="spellStart"/>
      <w:r w:rsidRPr="3C92F959">
        <w:rPr>
          <w:rFonts w:eastAsia="Arial" w:cs="Arial"/>
          <w:i/>
          <w:iCs/>
          <w:lang w:val="sk"/>
        </w:rPr>
        <w:t>nejčastěji</w:t>
      </w:r>
      <w:proofErr w:type="spellEnd"/>
    </w:p>
    <w:p w14:paraId="268ED2C2" w14:textId="4D3316C6"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Nařízení vlády č. 41/2020 Sb., kterým se mění nařízení vlády č. 246/2018 Sb., č. 32/2016 Sb., č. 9/2013 Sb., č. 93/2012 Sb., č. 68/2010 Sb., č. 111/2007 Sb. a 361/2007 Sb. o </w:t>
      </w:r>
      <w:proofErr w:type="spellStart"/>
      <w:r w:rsidRPr="3C92F959">
        <w:rPr>
          <w:rFonts w:ascii="Calibri" w:eastAsia="Calibri" w:hAnsi="Calibri" w:cs="Calibri"/>
          <w:i/>
          <w:iCs/>
        </w:rPr>
        <w:t>podm</w:t>
      </w:r>
      <w:proofErr w:type="spellEnd"/>
      <w:r w:rsidRPr="3C92F959">
        <w:rPr>
          <w:rFonts w:ascii="Calibri" w:eastAsia="Calibri" w:hAnsi="Calibri" w:cs="Calibri"/>
          <w:i/>
          <w:iCs/>
        </w:rPr>
        <w:t>. ochrany zdraví při práci,</w:t>
      </w:r>
    </w:p>
    <w:p w14:paraId="3B1ABFF7" w14:textId="4E542A6A"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Nařízení vlády č. 241/2018 Sb. ze dne 3. října, ve znění nařízení vlády č. 241/2018 Sb., 217/2016 Sb. A č. 97/2011 Sb. o ochraně zdraví před nepříznivými účinky hluku a vibrací,</w:t>
      </w:r>
    </w:p>
    <w:p w14:paraId="239CD1E6" w14:textId="15528523"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Nařízení vlády č. 268/2011 Sb. ze dne 6. září, kterým se mění nařízení vlády č. 23/2008 Sb., kterým se stanoví technické podmínky požární ochrany stavby,</w:t>
      </w:r>
    </w:p>
    <w:p w14:paraId="31930018" w14:textId="3F33C0B8"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Vyhláška č. 323/2017 Sb. ze dne 26. září, ve znění vyhlášky č. 20/2012 Sb. o technických </w:t>
      </w:r>
      <w:proofErr w:type="spellStart"/>
      <w:r w:rsidRPr="3C92F959">
        <w:rPr>
          <w:rFonts w:ascii="Calibri" w:eastAsia="Calibri" w:hAnsi="Calibri" w:cs="Calibri"/>
          <w:i/>
          <w:iCs/>
        </w:rPr>
        <w:t>pož</w:t>
      </w:r>
      <w:proofErr w:type="spellEnd"/>
      <w:r w:rsidRPr="3C92F959">
        <w:rPr>
          <w:rFonts w:ascii="Calibri" w:eastAsia="Calibri" w:hAnsi="Calibri" w:cs="Calibri"/>
          <w:i/>
          <w:iCs/>
        </w:rPr>
        <w:t xml:space="preserve">. na stavby, </w:t>
      </w:r>
    </w:p>
    <w:p w14:paraId="2BE6F42D" w14:textId="6B65D7BF"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ČSN 12 7010 - Vzduchotechnická zařízení. Navrhování větracích a klimatizačních zařízení,</w:t>
      </w:r>
    </w:p>
    <w:p w14:paraId="744C9F17" w14:textId="1E8D3BA9"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ČSN 13 3454 - Výkresy vzduchotechnických zařízení,</w:t>
      </w:r>
    </w:p>
    <w:p w14:paraId="4736667E" w14:textId="4BBF15D4"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73 0802 - Požární bezpečnost </w:t>
      </w:r>
      <w:proofErr w:type="gramStart"/>
      <w:r w:rsidRPr="3C92F959">
        <w:rPr>
          <w:rFonts w:ascii="Calibri" w:eastAsia="Calibri" w:hAnsi="Calibri" w:cs="Calibri"/>
          <w:i/>
          <w:iCs/>
        </w:rPr>
        <w:t>staveb - Nevýrobní</w:t>
      </w:r>
      <w:proofErr w:type="gramEnd"/>
      <w:r w:rsidRPr="3C92F959">
        <w:rPr>
          <w:rFonts w:ascii="Calibri" w:eastAsia="Calibri" w:hAnsi="Calibri" w:cs="Calibri"/>
          <w:i/>
          <w:iCs/>
        </w:rPr>
        <w:t xml:space="preserve"> objekty,</w:t>
      </w:r>
    </w:p>
    <w:p w14:paraId="6981D967" w14:textId="305C9F94"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73 0810 - Požární bezpečnost </w:t>
      </w:r>
      <w:proofErr w:type="gramStart"/>
      <w:r w:rsidRPr="3C92F959">
        <w:rPr>
          <w:rFonts w:ascii="Calibri" w:eastAsia="Calibri" w:hAnsi="Calibri" w:cs="Calibri"/>
          <w:i/>
          <w:iCs/>
        </w:rPr>
        <w:t>staveb - Společná</w:t>
      </w:r>
      <w:proofErr w:type="gramEnd"/>
      <w:r w:rsidRPr="3C92F959">
        <w:rPr>
          <w:rFonts w:ascii="Calibri" w:eastAsia="Calibri" w:hAnsi="Calibri" w:cs="Calibri"/>
          <w:i/>
          <w:iCs/>
        </w:rPr>
        <w:t xml:space="preserve"> ustanovení,</w:t>
      </w:r>
    </w:p>
    <w:p w14:paraId="1E7A728C" w14:textId="5B6B7580"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ČSN 73 0872 - Ochrana staveb proti šíření požáru vzduchotechnickým zařízením,</w:t>
      </w:r>
    </w:p>
    <w:p w14:paraId="01FFB08A" w14:textId="28855B96"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EN 12 236 - Větrání </w:t>
      </w:r>
      <w:proofErr w:type="gramStart"/>
      <w:r w:rsidRPr="3C92F959">
        <w:rPr>
          <w:rFonts w:ascii="Calibri" w:eastAsia="Calibri" w:hAnsi="Calibri" w:cs="Calibri"/>
          <w:i/>
          <w:iCs/>
        </w:rPr>
        <w:t>budov - Závěsy</w:t>
      </w:r>
      <w:proofErr w:type="gramEnd"/>
      <w:r w:rsidRPr="3C92F959">
        <w:rPr>
          <w:rFonts w:ascii="Calibri" w:eastAsia="Calibri" w:hAnsi="Calibri" w:cs="Calibri"/>
          <w:i/>
          <w:iCs/>
        </w:rPr>
        <w:t xml:space="preserve"> a uložení potrubí - Požadavky na pevnost,</w:t>
      </w:r>
    </w:p>
    <w:p w14:paraId="12B1B8AB" w14:textId="0CF51235"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EN 13 779 - Větrání nebytových </w:t>
      </w:r>
      <w:proofErr w:type="gramStart"/>
      <w:r w:rsidRPr="3C92F959">
        <w:rPr>
          <w:rFonts w:ascii="Calibri" w:eastAsia="Calibri" w:hAnsi="Calibri" w:cs="Calibri"/>
          <w:i/>
          <w:iCs/>
        </w:rPr>
        <w:t>budov - Základní</w:t>
      </w:r>
      <w:proofErr w:type="gramEnd"/>
      <w:r w:rsidRPr="3C92F959">
        <w:rPr>
          <w:rFonts w:ascii="Calibri" w:eastAsia="Calibri" w:hAnsi="Calibri" w:cs="Calibri"/>
          <w:i/>
          <w:iCs/>
        </w:rPr>
        <w:t xml:space="preserve"> požadavky na větrací a klimatizační systémy,</w:t>
      </w:r>
    </w:p>
    <w:p w14:paraId="39CB18E6" w14:textId="45F05799"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EN 15 423 - Větrání </w:t>
      </w:r>
      <w:proofErr w:type="gramStart"/>
      <w:r w:rsidRPr="3C92F959">
        <w:rPr>
          <w:rFonts w:ascii="Calibri" w:eastAsia="Calibri" w:hAnsi="Calibri" w:cs="Calibri"/>
          <w:i/>
          <w:iCs/>
        </w:rPr>
        <w:t>budov - Protipožární</w:t>
      </w:r>
      <w:proofErr w:type="gramEnd"/>
      <w:r w:rsidRPr="3C92F959">
        <w:rPr>
          <w:rFonts w:ascii="Calibri" w:eastAsia="Calibri" w:hAnsi="Calibri" w:cs="Calibri"/>
          <w:i/>
          <w:iCs/>
        </w:rPr>
        <w:t xml:space="preserve"> opatření vzduchotechnických systémů,</w:t>
      </w:r>
    </w:p>
    <w:p w14:paraId="5111E6FB" w14:textId="33F158DB"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EN 1886 - Větrání </w:t>
      </w:r>
      <w:proofErr w:type="gramStart"/>
      <w:r w:rsidRPr="3C92F959">
        <w:rPr>
          <w:rFonts w:ascii="Calibri" w:eastAsia="Calibri" w:hAnsi="Calibri" w:cs="Calibri"/>
          <w:i/>
          <w:iCs/>
        </w:rPr>
        <w:t>budov - Potrubní</w:t>
      </w:r>
      <w:proofErr w:type="gramEnd"/>
      <w:r w:rsidRPr="3C92F959">
        <w:rPr>
          <w:rFonts w:ascii="Calibri" w:eastAsia="Calibri" w:hAnsi="Calibri" w:cs="Calibri"/>
          <w:i/>
          <w:iCs/>
        </w:rPr>
        <w:t xml:space="preserve"> prvky - Mechanické vlastnosti,</w:t>
      </w:r>
    </w:p>
    <w:p w14:paraId="44B7BA42" w14:textId="01E7E51C"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ČSN EN ISO 14644-4 – čisté prostory,</w:t>
      </w:r>
    </w:p>
    <w:p w14:paraId="271745A8" w14:textId="5EC8D886"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ČSN EN 12 128 - </w:t>
      </w:r>
      <w:proofErr w:type="gramStart"/>
      <w:r w:rsidRPr="3C92F959">
        <w:rPr>
          <w:rFonts w:ascii="Calibri" w:eastAsia="Calibri" w:hAnsi="Calibri" w:cs="Calibri"/>
          <w:i/>
          <w:iCs/>
        </w:rPr>
        <w:t>Biotechnologie - Laboratoře</w:t>
      </w:r>
      <w:proofErr w:type="gramEnd"/>
      <w:r w:rsidRPr="3C92F959">
        <w:rPr>
          <w:rFonts w:ascii="Calibri" w:eastAsia="Calibri" w:hAnsi="Calibri" w:cs="Calibri"/>
          <w:i/>
          <w:iCs/>
        </w:rPr>
        <w:t xml:space="preserve"> pro výzkum, vývoj a analýzu - Stupně zabezpečení mikrobiologických laboratoří, zóny rizika, prostory a technické požadavky na bezpečnost.</w:t>
      </w:r>
    </w:p>
    <w:p w14:paraId="035B9ACD" w14:textId="6AE93D3F" w:rsidR="3C92F959" w:rsidRDefault="3C92F959" w:rsidP="3C92F959">
      <w:pPr>
        <w:ind w:left="900" w:firstLine="90"/>
        <w:rPr>
          <w:rFonts w:ascii="Calibri" w:eastAsia="Calibri" w:hAnsi="Calibri" w:cs="Calibri"/>
          <w:i/>
          <w:iCs/>
        </w:rPr>
      </w:pPr>
      <w:r w:rsidRPr="3C92F959">
        <w:rPr>
          <w:rFonts w:ascii="Calibri" w:eastAsia="Calibri" w:hAnsi="Calibri" w:cs="Calibri"/>
          <w:i/>
          <w:iCs/>
        </w:rPr>
        <w:t xml:space="preserve"> </w:t>
      </w:r>
    </w:p>
    <w:p w14:paraId="2D3F35D4" w14:textId="21AEEAEA" w:rsidR="3C92F959" w:rsidRDefault="3C92F959" w:rsidP="3C92F959">
      <w:pPr>
        <w:ind w:left="900" w:firstLine="90"/>
        <w:rPr>
          <w:rFonts w:ascii="Calibri" w:eastAsia="Calibri" w:hAnsi="Calibri" w:cs="Calibri"/>
          <w:i/>
          <w:iCs/>
        </w:rPr>
      </w:pPr>
      <w:r w:rsidRPr="3C92F959">
        <w:rPr>
          <w:rFonts w:ascii="Calibri" w:eastAsia="Calibri" w:hAnsi="Calibri" w:cs="Calibri"/>
          <w:i/>
          <w:iCs/>
        </w:rPr>
        <w:t xml:space="preserve"> </w:t>
      </w:r>
    </w:p>
    <w:p w14:paraId="0BCAFAF2" w14:textId="3120B1EE" w:rsidR="3C92F959" w:rsidRDefault="3C92F959" w:rsidP="3C92F959">
      <w:pPr>
        <w:tabs>
          <w:tab w:val="left" w:pos="708"/>
        </w:tabs>
        <w:ind w:left="900" w:firstLine="90"/>
        <w:rPr>
          <w:rFonts w:eastAsia="Arial" w:cs="Arial"/>
          <w:b/>
          <w:bCs/>
          <w:i/>
          <w:iCs/>
          <w:color w:val="005641"/>
          <w:sz w:val="28"/>
          <w:szCs w:val="28"/>
          <w:lang w:val="sk"/>
        </w:rPr>
      </w:pPr>
      <w:r w:rsidRPr="3C92F959">
        <w:rPr>
          <w:rFonts w:eastAsia="Arial" w:cs="Arial"/>
          <w:b/>
          <w:bCs/>
          <w:i/>
          <w:iCs/>
          <w:color w:val="005641"/>
          <w:sz w:val="28"/>
          <w:szCs w:val="28"/>
          <w:lang w:val="sk"/>
        </w:rPr>
        <w:t xml:space="preserve">Použité </w:t>
      </w:r>
      <w:proofErr w:type="spellStart"/>
      <w:r w:rsidRPr="3C92F959">
        <w:rPr>
          <w:rFonts w:eastAsia="Arial" w:cs="Arial"/>
          <w:b/>
          <w:bCs/>
          <w:i/>
          <w:iCs/>
          <w:color w:val="005641"/>
          <w:sz w:val="28"/>
          <w:szCs w:val="28"/>
          <w:lang w:val="sk"/>
        </w:rPr>
        <w:t>předpisy</w:t>
      </w:r>
      <w:proofErr w:type="spellEnd"/>
      <w:r w:rsidRPr="3C92F959">
        <w:rPr>
          <w:rFonts w:eastAsia="Arial" w:cs="Arial"/>
          <w:b/>
          <w:bCs/>
          <w:i/>
          <w:iCs/>
          <w:color w:val="005641"/>
          <w:sz w:val="28"/>
          <w:szCs w:val="28"/>
          <w:lang w:val="sk"/>
        </w:rPr>
        <w:t xml:space="preserve"> a obecné technické normy – EU</w:t>
      </w:r>
    </w:p>
    <w:p w14:paraId="04986DA6" w14:textId="1F3BF7FE" w:rsidR="3C92F959" w:rsidRDefault="00000000" w:rsidP="3C92F959">
      <w:pPr>
        <w:ind w:left="900" w:hanging="51"/>
        <w:rPr>
          <w:rFonts w:ascii="Calibri" w:eastAsia="Calibri" w:hAnsi="Calibri" w:cs="Calibri"/>
          <w:b/>
          <w:bCs/>
          <w:i/>
          <w:iCs/>
          <w:sz w:val="28"/>
          <w:szCs w:val="28"/>
        </w:rPr>
      </w:pPr>
      <w:hyperlink r:id="rId12">
        <w:r w:rsidR="3C92F959" w:rsidRPr="3C92F959">
          <w:rPr>
            <w:rStyle w:val="Hypertextovodkaz"/>
            <w:rFonts w:ascii="Calibri" w:eastAsia="Calibri" w:hAnsi="Calibri" w:cs="Calibri"/>
            <w:b/>
            <w:bCs/>
            <w:i/>
            <w:iCs/>
            <w:sz w:val="28"/>
            <w:szCs w:val="28"/>
          </w:rPr>
          <w:t>Nařízení Komise (EU) č. 1253/2014</w:t>
        </w:r>
      </w:hyperlink>
      <w:r w:rsidR="3C92F959" w:rsidRPr="3C92F959">
        <w:rPr>
          <w:rFonts w:ascii="Calibri" w:eastAsia="Calibri" w:hAnsi="Calibri" w:cs="Calibri"/>
          <w:b/>
          <w:bCs/>
          <w:i/>
          <w:iCs/>
          <w:sz w:val="28"/>
          <w:szCs w:val="28"/>
        </w:rPr>
        <w:t xml:space="preserve"> – požadavky pro rok 2018</w:t>
      </w:r>
    </w:p>
    <w:p w14:paraId="63C61BE5" w14:textId="7D1A2003" w:rsidR="3C92F959" w:rsidRDefault="00000000" w:rsidP="3C92F959">
      <w:pPr>
        <w:ind w:left="900" w:hanging="51"/>
        <w:rPr>
          <w:i/>
          <w:iCs/>
        </w:rPr>
      </w:pPr>
      <w:hyperlink r:id="rId13">
        <w:r w:rsidR="3C92F959" w:rsidRPr="3C92F959">
          <w:rPr>
            <w:rStyle w:val="Hypertextovodkaz"/>
            <w:rFonts w:ascii="Calibri" w:eastAsia="Calibri" w:hAnsi="Calibri" w:cs="Calibri"/>
            <w:b/>
            <w:bCs/>
            <w:i/>
            <w:iCs/>
            <w:sz w:val="28"/>
            <w:szCs w:val="28"/>
          </w:rPr>
          <w:t>Nařízení Komise (EU) č. 2016/2281</w:t>
        </w:r>
      </w:hyperlink>
    </w:p>
    <w:p w14:paraId="3EF1A728" w14:textId="2466870E" w:rsidR="3C92F959" w:rsidRDefault="3C92F959" w:rsidP="3C92F959">
      <w:pPr>
        <w:pStyle w:val="Odstavecseseznamem"/>
        <w:numPr>
          <w:ilvl w:val="2"/>
          <w:numId w:val="66"/>
        </w:numPr>
        <w:ind w:left="900" w:hanging="90"/>
        <w:rPr>
          <w:rFonts w:eastAsia="Arial" w:cs="Arial"/>
          <w:i/>
          <w:iCs/>
          <w:lang w:val="sk"/>
        </w:rPr>
      </w:pPr>
      <w:r w:rsidRPr="3C92F959">
        <w:rPr>
          <w:rFonts w:eastAsia="Arial" w:cs="Arial"/>
          <w:i/>
          <w:iCs/>
          <w:lang w:val="sk"/>
        </w:rPr>
        <w:t xml:space="preserve">Výpočtové hodnoty klimatických </w:t>
      </w:r>
      <w:proofErr w:type="spellStart"/>
      <w:r w:rsidRPr="3C92F959">
        <w:rPr>
          <w:rFonts w:eastAsia="Arial" w:cs="Arial"/>
          <w:i/>
          <w:iCs/>
          <w:lang w:val="sk"/>
        </w:rPr>
        <w:t>poměrů</w:t>
      </w:r>
      <w:proofErr w:type="spellEnd"/>
    </w:p>
    <w:p w14:paraId="7D4953D8" w14:textId="15FEF11A"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5BAB0360" w14:textId="1F2CD5F2" w:rsidR="3C92F959" w:rsidRDefault="3C92F959" w:rsidP="3C92F959">
      <w:pPr>
        <w:ind w:left="900" w:firstLine="430"/>
        <w:rPr>
          <w:rFonts w:ascii="Calibri" w:eastAsia="Calibri" w:hAnsi="Calibri" w:cs="Calibri"/>
          <w:i/>
          <w:iCs/>
        </w:rPr>
      </w:pPr>
      <w:r w:rsidRPr="3C92F959">
        <w:rPr>
          <w:rFonts w:ascii="Calibri" w:eastAsia="Calibri" w:hAnsi="Calibri" w:cs="Calibri"/>
          <w:i/>
          <w:iCs/>
        </w:rPr>
        <w:t>Místo</w:t>
      </w:r>
      <w:r>
        <w:tab/>
      </w:r>
      <w:r>
        <w:tab/>
      </w:r>
      <w:r>
        <w:tab/>
      </w:r>
      <w:r>
        <w:tab/>
      </w:r>
      <w:r w:rsidRPr="3C92F959">
        <w:rPr>
          <w:rFonts w:ascii="Calibri" w:eastAsia="Calibri" w:hAnsi="Calibri" w:cs="Calibri"/>
          <w:i/>
          <w:iCs/>
        </w:rPr>
        <w:t>:</w:t>
      </w:r>
      <w:r>
        <w:tab/>
      </w:r>
      <w:r w:rsidRPr="3C92F959">
        <w:rPr>
          <w:rFonts w:ascii="Calibri" w:eastAsia="Calibri" w:hAnsi="Calibri" w:cs="Calibri"/>
          <w:i/>
          <w:iCs/>
        </w:rPr>
        <w:t>Brno</w:t>
      </w:r>
    </w:p>
    <w:p w14:paraId="1F7369F2" w14:textId="7A553042" w:rsidR="3C92F959" w:rsidRDefault="3C92F959" w:rsidP="3C92F959">
      <w:pPr>
        <w:ind w:left="900" w:firstLine="430"/>
        <w:rPr>
          <w:rFonts w:ascii="Calibri" w:eastAsia="Calibri" w:hAnsi="Calibri" w:cs="Calibri"/>
          <w:i/>
          <w:iCs/>
        </w:rPr>
      </w:pPr>
      <w:r w:rsidRPr="3C92F959">
        <w:rPr>
          <w:rFonts w:ascii="Calibri" w:eastAsia="Calibri" w:hAnsi="Calibri" w:cs="Calibri"/>
          <w:i/>
          <w:iCs/>
        </w:rPr>
        <w:t>Nadmořská výška</w:t>
      </w:r>
      <w:r>
        <w:tab/>
      </w:r>
      <w:r>
        <w:tab/>
      </w:r>
      <w:r>
        <w:tab/>
      </w:r>
      <w:r w:rsidRPr="3C92F959">
        <w:rPr>
          <w:rFonts w:ascii="Calibri" w:eastAsia="Calibri" w:hAnsi="Calibri" w:cs="Calibri"/>
          <w:i/>
          <w:iCs/>
        </w:rPr>
        <w:t>:</w:t>
      </w:r>
      <w:r>
        <w:tab/>
      </w:r>
      <w:r w:rsidRPr="3C92F959">
        <w:rPr>
          <w:rFonts w:ascii="Calibri" w:eastAsia="Calibri" w:hAnsi="Calibri" w:cs="Calibri"/>
          <w:i/>
          <w:iCs/>
        </w:rPr>
        <w:t xml:space="preserve">241 </w:t>
      </w:r>
      <w:proofErr w:type="spellStart"/>
      <w:r w:rsidRPr="3C92F959">
        <w:rPr>
          <w:rFonts w:ascii="Calibri" w:eastAsia="Calibri" w:hAnsi="Calibri" w:cs="Calibri"/>
          <w:i/>
          <w:iCs/>
        </w:rPr>
        <w:t>m.n.m</w:t>
      </w:r>
      <w:proofErr w:type="spellEnd"/>
      <w:r w:rsidRPr="3C92F959">
        <w:rPr>
          <w:rFonts w:ascii="Calibri" w:eastAsia="Calibri" w:hAnsi="Calibri" w:cs="Calibri"/>
          <w:i/>
          <w:iCs/>
        </w:rPr>
        <w:t>.</w:t>
      </w:r>
    </w:p>
    <w:p w14:paraId="10CBAE55" w14:textId="70D263F7" w:rsidR="3C92F959" w:rsidRDefault="3C92F959" w:rsidP="3C92F959">
      <w:pPr>
        <w:ind w:left="900" w:firstLine="430"/>
        <w:rPr>
          <w:rFonts w:ascii="Calibri" w:eastAsia="Calibri" w:hAnsi="Calibri" w:cs="Calibri"/>
          <w:i/>
          <w:iCs/>
        </w:rPr>
      </w:pPr>
      <w:r w:rsidRPr="3C92F959">
        <w:rPr>
          <w:rFonts w:ascii="Calibri" w:eastAsia="Calibri" w:hAnsi="Calibri" w:cs="Calibri"/>
          <w:i/>
          <w:iCs/>
        </w:rPr>
        <w:t>Průměrný tlak vzduchu</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98,8 </w:t>
      </w:r>
      <w:proofErr w:type="spellStart"/>
      <w:r w:rsidRPr="3C92F959">
        <w:rPr>
          <w:rFonts w:ascii="Calibri" w:eastAsia="Calibri" w:hAnsi="Calibri" w:cs="Calibri"/>
          <w:i/>
          <w:iCs/>
        </w:rPr>
        <w:t>kPa</w:t>
      </w:r>
      <w:proofErr w:type="spellEnd"/>
    </w:p>
    <w:p w14:paraId="08642489" w14:textId="0CBA83D4"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Letní výpočtová teplota </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32,0 °C</w:t>
      </w:r>
    </w:p>
    <w:p w14:paraId="68A5A561" w14:textId="0CD66E0C" w:rsidR="3C92F959" w:rsidRDefault="3C92F959" w:rsidP="3C92F959">
      <w:pPr>
        <w:ind w:left="900" w:firstLine="430"/>
        <w:rPr>
          <w:rFonts w:ascii="Calibri" w:eastAsia="Calibri" w:hAnsi="Calibri" w:cs="Calibri"/>
          <w:i/>
          <w:iCs/>
          <w:vertAlign w:val="subscript"/>
        </w:rPr>
      </w:pPr>
      <w:r w:rsidRPr="3C92F959">
        <w:rPr>
          <w:rFonts w:ascii="Calibri" w:eastAsia="Calibri" w:hAnsi="Calibri" w:cs="Calibri"/>
          <w:i/>
          <w:iCs/>
        </w:rPr>
        <w:t>Letní výpočtová entalpie</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63,4 </w:t>
      </w:r>
      <w:proofErr w:type="spellStart"/>
      <w:r w:rsidRPr="3C92F959">
        <w:rPr>
          <w:rFonts w:ascii="Calibri" w:eastAsia="Calibri" w:hAnsi="Calibri" w:cs="Calibri"/>
          <w:i/>
          <w:iCs/>
        </w:rPr>
        <w:t>kJ</w:t>
      </w:r>
      <w:proofErr w:type="spellEnd"/>
      <w:r w:rsidRPr="3C92F959">
        <w:rPr>
          <w:rFonts w:ascii="Calibri" w:eastAsia="Calibri" w:hAnsi="Calibri" w:cs="Calibri"/>
          <w:i/>
          <w:iCs/>
        </w:rPr>
        <w:t>/</w:t>
      </w:r>
      <w:proofErr w:type="spellStart"/>
      <w:r w:rsidRPr="3C92F959">
        <w:rPr>
          <w:rFonts w:ascii="Calibri" w:eastAsia="Calibri" w:hAnsi="Calibri" w:cs="Calibri"/>
          <w:i/>
          <w:iCs/>
        </w:rPr>
        <w:t>kg</w:t>
      </w:r>
      <w:r w:rsidRPr="3C92F959">
        <w:rPr>
          <w:rFonts w:ascii="Calibri" w:eastAsia="Calibri" w:hAnsi="Calibri" w:cs="Calibri"/>
          <w:i/>
          <w:iCs/>
          <w:vertAlign w:val="subscript"/>
        </w:rPr>
        <w:t>s.v</w:t>
      </w:r>
      <w:proofErr w:type="spellEnd"/>
      <w:r w:rsidRPr="3C92F959">
        <w:rPr>
          <w:rFonts w:ascii="Calibri" w:eastAsia="Calibri" w:hAnsi="Calibri" w:cs="Calibri"/>
          <w:i/>
          <w:iCs/>
          <w:vertAlign w:val="subscript"/>
        </w:rPr>
        <w:t>.</w:t>
      </w:r>
    </w:p>
    <w:p w14:paraId="2FC19A7D" w14:textId="4BB0150B" w:rsidR="3C92F959" w:rsidRDefault="3C92F959" w:rsidP="3C92F959">
      <w:pPr>
        <w:ind w:left="900" w:firstLine="430"/>
        <w:rPr>
          <w:rFonts w:ascii="Calibri" w:eastAsia="Calibri" w:hAnsi="Calibri" w:cs="Calibri"/>
          <w:i/>
          <w:iCs/>
        </w:rPr>
      </w:pPr>
      <w:r w:rsidRPr="3C92F959">
        <w:rPr>
          <w:rFonts w:ascii="Calibri" w:eastAsia="Calibri" w:hAnsi="Calibri" w:cs="Calibri"/>
          <w:i/>
          <w:iCs/>
        </w:rPr>
        <w:t>Letní výpočtová vlhkost</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41 % </w:t>
      </w:r>
      <w:proofErr w:type="spellStart"/>
      <w:r w:rsidRPr="3C92F959">
        <w:rPr>
          <w:rFonts w:ascii="Calibri" w:eastAsia="Calibri" w:hAnsi="Calibri" w:cs="Calibri"/>
          <w:i/>
          <w:iCs/>
        </w:rPr>
        <w:t>r.v</w:t>
      </w:r>
      <w:proofErr w:type="spellEnd"/>
      <w:r w:rsidRPr="3C92F959">
        <w:rPr>
          <w:rFonts w:ascii="Calibri" w:eastAsia="Calibri" w:hAnsi="Calibri" w:cs="Calibri"/>
          <w:i/>
          <w:iCs/>
        </w:rPr>
        <w:t>.</w:t>
      </w:r>
    </w:p>
    <w:p w14:paraId="4C435A4A" w14:textId="4F3B0BD5"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Zimní výpočtová teplota </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-14,8 °C</w:t>
      </w:r>
    </w:p>
    <w:p w14:paraId="7C3DA4AC" w14:textId="48966423" w:rsidR="3C92F959" w:rsidRDefault="3C92F959" w:rsidP="3C92F959">
      <w:pPr>
        <w:ind w:left="900" w:firstLine="430"/>
        <w:rPr>
          <w:rFonts w:ascii="Calibri" w:eastAsia="Calibri" w:hAnsi="Calibri" w:cs="Calibri"/>
          <w:i/>
          <w:iCs/>
          <w:vertAlign w:val="subscript"/>
        </w:rPr>
      </w:pPr>
      <w:r w:rsidRPr="3C92F959">
        <w:rPr>
          <w:rFonts w:ascii="Calibri" w:eastAsia="Calibri" w:hAnsi="Calibri" w:cs="Calibri"/>
          <w:i/>
          <w:iCs/>
        </w:rPr>
        <w:t>Zimní výpočtová entalpie</w:t>
      </w:r>
      <w:r>
        <w:tab/>
      </w:r>
      <w:proofErr w:type="gramStart"/>
      <w:r>
        <w:tab/>
      </w:r>
      <w:r w:rsidRPr="3C92F959">
        <w:rPr>
          <w:rFonts w:ascii="Calibri" w:eastAsia="Calibri" w:hAnsi="Calibri" w:cs="Calibri"/>
          <w:i/>
          <w:iCs/>
        </w:rPr>
        <w:t xml:space="preserve">:   </w:t>
      </w:r>
      <w:proofErr w:type="gramEnd"/>
      <w:r w:rsidRPr="3C92F959">
        <w:rPr>
          <w:rFonts w:ascii="Calibri" w:eastAsia="Calibri" w:hAnsi="Calibri" w:cs="Calibri"/>
          <w:i/>
          <w:iCs/>
        </w:rPr>
        <w:t xml:space="preserve">           -12,4 </w:t>
      </w:r>
      <w:proofErr w:type="spellStart"/>
      <w:r w:rsidRPr="3C92F959">
        <w:rPr>
          <w:rFonts w:ascii="Calibri" w:eastAsia="Calibri" w:hAnsi="Calibri" w:cs="Calibri"/>
          <w:i/>
          <w:iCs/>
        </w:rPr>
        <w:t>kJ</w:t>
      </w:r>
      <w:proofErr w:type="spellEnd"/>
      <w:r w:rsidRPr="3C92F959">
        <w:rPr>
          <w:rFonts w:ascii="Calibri" w:eastAsia="Calibri" w:hAnsi="Calibri" w:cs="Calibri"/>
          <w:i/>
          <w:iCs/>
        </w:rPr>
        <w:t>/</w:t>
      </w:r>
      <w:proofErr w:type="spellStart"/>
      <w:r w:rsidRPr="3C92F959">
        <w:rPr>
          <w:rFonts w:ascii="Calibri" w:eastAsia="Calibri" w:hAnsi="Calibri" w:cs="Calibri"/>
          <w:i/>
          <w:iCs/>
        </w:rPr>
        <w:t>kg</w:t>
      </w:r>
      <w:r w:rsidRPr="3C92F959">
        <w:rPr>
          <w:rFonts w:ascii="Calibri" w:eastAsia="Calibri" w:hAnsi="Calibri" w:cs="Calibri"/>
          <w:i/>
          <w:iCs/>
          <w:vertAlign w:val="subscript"/>
        </w:rPr>
        <w:t>s.v</w:t>
      </w:r>
      <w:proofErr w:type="spellEnd"/>
      <w:r w:rsidRPr="3C92F959">
        <w:rPr>
          <w:rFonts w:ascii="Calibri" w:eastAsia="Calibri" w:hAnsi="Calibri" w:cs="Calibri"/>
          <w:i/>
          <w:iCs/>
          <w:vertAlign w:val="subscript"/>
        </w:rPr>
        <w:t>.</w:t>
      </w:r>
    </w:p>
    <w:p w14:paraId="3BE6F54A" w14:textId="7669D9B8" w:rsidR="3C92F959" w:rsidRDefault="3C92F959" w:rsidP="3C92F959">
      <w:pPr>
        <w:ind w:left="900" w:firstLine="430"/>
        <w:rPr>
          <w:rFonts w:ascii="Calibri" w:eastAsia="Calibri" w:hAnsi="Calibri" w:cs="Calibri"/>
          <w:i/>
          <w:iCs/>
          <w:vertAlign w:val="subscript"/>
        </w:rPr>
      </w:pPr>
      <w:r w:rsidRPr="3C92F959">
        <w:rPr>
          <w:rFonts w:ascii="Calibri" w:eastAsia="Calibri" w:hAnsi="Calibri" w:cs="Calibri"/>
          <w:i/>
          <w:iCs/>
          <w:vertAlign w:val="subscript"/>
        </w:rPr>
        <w:t xml:space="preserve"> </w:t>
      </w:r>
    </w:p>
    <w:p w14:paraId="12C18463" w14:textId="18830720" w:rsidR="3C92F959" w:rsidRDefault="3C92F959" w:rsidP="3C92F959">
      <w:pPr>
        <w:ind w:left="900" w:firstLine="119"/>
        <w:rPr>
          <w:rFonts w:eastAsia="Arial" w:cs="Arial"/>
          <w:i/>
          <w:iCs/>
        </w:rPr>
      </w:pPr>
      <w:r w:rsidRPr="3C92F959">
        <w:rPr>
          <w:rFonts w:eastAsia="Arial" w:cs="Arial"/>
          <w:i/>
          <w:iCs/>
        </w:rPr>
        <w:t xml:space="preserve">Venkovní výpočtové parametry jsou zvoleny pro danou oblast dle ZMĚNY Z1 ČSN 12 7010 s ohledem na charakter a účel budovy s percentilem </w:t>
      </w:r>
      <w:proofErr w:type="gramStart"/>
      <w:r w:rsidRPr="3C92F959">
        <w:rPr>
          <w:rFonts w:eastAsia="Arial" w:cs="Arial"/>
          <w:i/>
          <w:iCs/>
        </w:rPr>
        <w:t>98%</w:t>
      </w:r>
      <w:proofErr w:type="gramEnd"/>
      <w:r w:rsidRPr="3C92F959">
        <w:rPr>
          <w:rFonts w:eastAsia="Arial" w:cs="Arial"/>
          <w:i/>
          <w:iCs/>
        </w:rPr>
        <w:t>, resp. 1%.</w:t>
      </w:r>
    </w:p>
    <w:p w14:paraId="0D63CE4A" w14:textId="47F8D7D4" w:rsidR="3C92F959" w:rsidRDefault="3C92F959" w:rsidP="3C92F959">
      <w:pPr>
        <w:ind w:left="900" w:firstLine="119"/>
        <w:rPr>
          <w:rFonts w:eastAsia="Arial" w:cs="Arial"/>
          <w:i/>
          <w:iCs/>
        </w:rPr>
      </w:pPr>
    </w:p>
    <w:p w14:paraId="7EDD2B2B" w14:textId="34A2DED8" w:rsidR="3C92F959" w:rsidRDefault="3C92F959" w:rsidP="3C92F959">
      <w:pPr>
        <w:pStyle w:val="Odstavecseseznamem"/>
        <w:numPr>
          <w:ilvl w:val="2"/>
          <w:numId w:val="66"/>
        </w:numPr>
        <w:ind w:left="900" w:hanging="90"/>
        <w:rPr>
          <w:rFonts w:eastAsia="Arial" w:cs="Arial"/>
          <w:i/>
          <w:iCs/>
          <w:lang w:val="sk"/>
        </w:rPr>
      </w:pPr>
      <w:r w:rsidRPr="3C92F959">
        <w:rPr>
          <w:rFonts w:eastAsia="Arial" w:cs="Arial"/>
          <w:i/>
          <w:iCs/>
          <w:lang w:val="sk"/>
        </w:rPr>
        <w:t xml:space="preserve">Mikroklimatické </w:t>
      </w:r>
      <w:proofErr w:type="spellStart"/>
      <w:r w:rsidRPr="3C92F959">
        <w:rPr>
          <w:rFonts w:eastAsia="Arial" w:cs="Arial"/>
          <w:i/>
          <w:iCs/>
          <w:lang w:val="sk"/>
        </w:rPr>
        <w:t>podmínky</w:t>
      </w:r>
      <w:proofErr w:type="spellEnd"/>
      <w:r w:rsidRPr="3C92F959">
        <w:rPr>
          <w:rFonts w:eastAsia="Arial" w:cs="Arial"/>
          <w:i/>
          <w:iCs/>
          <w:lang w:val="sk"/>
        </w:rPr>
        <w:t xml:space="preserve">, zadávací </w:t>
      </w:r>
      <w:proofErr w:type="spellStart"/>
      <w:r w:rsidRPr="3C92F959">
        <w:rPr>
          <w:rFonts w:eastAsia="Arial" w:cs="Arial"/>
          <w:i/>
          <w:iCs/>
          <w:lang w:val="sk"/>
        </w:rPr>
        <w:t>parametry</w:t>
      </w:r>
      <w:proofErr w:type="spellEnd"/>
      <w:r w:rsidRPr="3C92F959">
        <w:rPr>
          <w:rFonts w:eastAsia="Arial" w:cs="Arial"/>
          <w:i/>
          <w:iCs/>
          <w:lang w:val="sk"/>
        </w:rPr>
        <w:t xml:space="preserve"> a </w:t>
      </w:r>
      <w:proofErr w:type="spellStart"/>
      <w:r w:rsidRPr="3C92F959">
        <w:rPr>
          <w:rFonts w:eastAsia="Arial" w:cs="Arial"/>
          <w:i/>
          <w:iCs/>
          <w:lang w:val="sk"/>
        </w:rPr>
        <w:t>dimenzování</w:t>
      </w:r>
      <w:proofErr w:type="spellEnd"/>
      <w:r w:rsidRPr="3C92F959">
        <w:rPr>
          <w:rFonts w:eastAsia="Arial" w:cs="Arial"/>
          <w:i/>
          <w:iCs/>
          <w:lang w:val="sk"/>
        </w:rPr>
        <w:t xml:space="preserve"> </w:t>
      </w:r>
    </w:p>
    <w:p w14:paraId="1ED5FE64" w14:textId="0C38BD1B" w:rsidR="3C92F959" w:rsidRDefault="3C92F959" w:rsidP="3C92F959">
      <w:pPr>
        <w:rPr>
          <w:i/>
          <w:iCs/>
          <w:lang w:val="sk"/>
        </w:rPr>
      </w:pPr>
    </w:p>
    <w:p w14:paraId="01CD5565" w14:textId="07C2A303" w:rsidR="3C92F959" w:rsidRDefault="3C92F959" w:rsidP="3C92F959">
      <w:pPr>
        <w:ind w:left="900" w:firstLine="176"/>
        <w:rPr>
          <w:rFonts w:eastAsia="Arial" w:cs="Arial"/>
          <w:i/>
          <w:iCs/>
        </w:rPr>
      </w:pPr>
      <w:r w:rsidRPr="3C92F959">
        <w:rPr>
          <w:rFonts w:eastAsia="Arial" w:cs="Arial"/>
          <w:i/>
          <w:iCs/>
        </w:rPr>
        <w:t>Parametry interního mikroklima jsou dány hygienickými předpisy, směrnicemi, normami a požadavky investora s přihlédnutím na stávající stav.</w:t>
      </w:r>
    </w:p>
    <w:p w14:paraId="5FBC2394" w14:textId="5BB51C91" w:rsidR="3C92F959" w:rsidRDefault="3C92F959" w:rsidP="3C92F959">
      <w:pPr>
        <w:ind w:left="900" w:firstLine="90"/>
        <w:rPr>
          <w:rFonts w:ascii="Calibri" w:eastAsia="Calibri" w:hAnsi="Calibri" w:cs="Calibri"/>
          <w:i/>
          <w:iCs/>
        </w:rPr>
      </w:pPr>
      <w:r w:rsidRPr="3C92F959">
        <w:rPr>
          <w:rFonts w:ascii="Calibri" w:eastAsia="Calibri" w:hAnsi="Calibri" w:cs="Calibri"/>
          <w:i/>
          <w:iCs/>
        </w:rPr>
        <w:t xml:space="preserve"> </w:t>
      </w:r>
    </w:p>
    <w:p w14:paraId="79A4C1DE" w14:textId="7DD433EB" w:rsidR="3C92F959" w:rsidRDefault="3C92F959" w:rsidP="3C92F959">
      <w:pPr>
        <w:pStyle w:val="Odstavecseseznamem"/>
        <w:numPr>
          <w:ilvl w:val="3"/>
          <w:numId w:val="66"/>
        </w:numPr>
        <w:ind w:left="900" w:hanging="270"/>
        <w:rPr>
          <w:rFonts w:eastAsia="Arial" w:cs="Arial"/>
          <w:i/>
          <w:iCs/>
          <w:lang w:val="sk"/>
        </w:rPr>
      </w:pPr>
      <w:proofErr w:type="spellStart"/>
      <w:r w:rsidRPr="3C92F959">
        <w:rPr>
          <w:rFonts w:eastAsia="Arial" w:cs="Arial"/>
          <w:i/>
          <w:iCs/>
          <w:lang w:val="sk"/>
        </w:rPr>
        <w:t>Množství</w:t>
      </w:r>
      <w:proofErr w:type="spellEnd"/>
      <w:r w:rsidRPr="3C92F959">
        <w:rPr>
          <w:rFonts w:eastAsia="Arial" w:cs="Arial"/>
          <w:i/>
          <w:iCs/>
          <w:lang w:val="sk"/>
        </w:rPr>
        <w:t xml:space="preserve"> </w:t>
      </w:r>
      <w:proofErr w:type="spellStart"/>
      <w:r w:rsidRPr="3C92F959">
        <w:rPr>
          <w:rFonts w:eastAsia="Arial" w:cs="Arial"/>
          <w:i/>
          <w:iCs/>
          <w:lang w:val="sk"/>
        </w:rPr>
        <w:t>přiváděného</w:t>
      </w:r>
      <w:proofErr w:type="spellEnd"/>
      <w:r w:rsidRPr="3C92F959">
        <w:rPr>
          <w:rFonts w:eastAsia="Arial" w:cs="Arial"/>
          <w:i/>
          <w:iCs/>
          <w:lang w:val="sk"/>
        </w:rPr>
        <w:t xml:space="preserve"> vzduchu </w:t>
      </w:r>
    </w:p>
    <w:p w14:paraId="13F16D39" w14:textId="2BA78666" w:rsidR="3C92F959" w:rsidRDefault="3C92F959" w:rsidP="3C92F959">
      <w:pPr>
        <w:ind w:firstLine="340"/>
        <w:rPr>
          <w:rFonts w:ascii="Calibri" w:eastAsia="Calibri" w:hAnsi="Calibri" w:cs="Calibri"/>
          <w:i/>
          <w:iCs/>
          <w:color w:val="000000" w:themeColor="text1"/>
        </w:rPr>
      </w:pPr>
      <w:r w:rsidRPr="3C92F959">
        <w:rPr>
          <w:rFonts w:ascii="Calibri" w:eastAsia="Calibri" w:hAnsi="Calibri" w:cs="Calibri"/>
          <w:i/>
          <w:iCs/>
          <w:color w:val="000000" w:themeColor="text1"/>
        </w:rPr>
        <w:t xml:space="preserve">Množství přiváděného vzduchu: pro pracovní prostory dle </w:t>
      </w:r>
      <w:r w:rsidRPr="3C92F959">
        <w:rPr>
          <w:rFonts w:ascii="Calibri" w:eastAsia="Calibri" w:hAnsi="Calibri" w:cs="Calibri"/>
          <w:i/>
          <w:iCs/>
        </w:rPr>
        <w:t xml:space="preserve">NV č. 246/2018 Sb. </w:t>
      </w:r>
      <w:r w:rsidRPr="3C92F959">
        <w:rPr>
          <w:rFonts w:ascii="Calibri" w:eastAsia="Calibri" w:hAnsi="Calibri" w:cs="Calibri"/>
          <w:i/>
          <w:iCs/>
          <w:color w:val="000000" w:themeColor="text1"/>
        </w:rPr>
        <w:t xml:space="preserve"> </w:t>
      </w:r>
    </w:p>
    <w:p w14:paraId="15B7655B" w14:textId="3FAC65EB" w:rsidR="3C92F959" w:rsidRDefault="3C92F959" w:rsidP="3C92F959">
      <w:pPr>
        <w:ind w:firstLine="340"/>
        <w:rPr>
          <w:rFonts w:ascii="Calibri" w:eastAsia="Calibri" w:hAnsi="Calibri" w:cs="Calibri"/>
          <w:i/>
          <w:iCs/>
          <w:color w:val="000000" w:themeColor="text1"/>
        </w:rPr>
      </w:pPr>
      <w:r w:rsidRPr="3C92F959">
        <w:rPr>
          <w:rFonts w:ascii="Calibri" w:eastAsia="Calibri" w:hAnsi="Calibri" w:cs="Calibri"/>
          <w:i/>
          <w:iCs/>
          <w:color w:val="000000" w:themeColor="text1"/>
        </w:rPr>
        <w:t>Pracovník – laboratoř/pracovna                    min. 50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 xml:space="preserve">/h – třída </w:t>
      </w:r>
      <w:proofErr w:type="spellStart"/>
      <w:r w:rsidRPr="3C92F959">
        <w:rPr>
          <w:rFonts w:ascii="Calibri" w:eastAsia="Calibri" w:hAnsi="Calibri" w:cs="Calibri"/>
          <w:i/>
          <w:iCs/>
          <w:color w:val="000000" w:themeColor="text1"/>
        </w:rPr>
        <w:t>IIa</w:t>
      </w:r>
      <w:proofErr w:type="spellEnd"/>
      <w:r>
        <w:tab/>
      </w:r>
      <w:r>
        <w:tab/>
      </w:r>
    </w:p>
    <w:p w14:paraId="50C96D88" w14:textId="3228EE63"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 xml:space="preserve"> </w:t>
      </w:r>
    </w:p>
    <w:p w14:paraId="4F2BA327" w14:textId="40EBEA4E"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Výměna vzduchu v čistých prostorech:</w:t>
      </w:r>
      <w:r>
        <w:tab/>
      </w:r>
      <w:r w:rsidRPr="3C92F959">
        <w:rPr>
          <w:rFonts w:ascii="Calibri" w:eastAsia="Calibri" w:hAnsi="Calibri" w:cs="Calibri"/>
          <w:i/>
          <w:iCs/>
          <w:color w:val="000000" w:themeColor="text1"/>
        </w:rPr>
        <w:t>dle ČSN EN ISO 14644-4</w:t>
      </w:r>
    </w:p>
    <w:p w14:paraId="7DA5208F" w14:textId="3AEBDE11"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dle třídění B, C a D</w:t>
      </w:r>
    </w:p>
    <w:p w14:paraId="7A90D4DD" w14:textId="16E0287F"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Výměna vzduchu</w:t>
      </w:r>
      <w:r>
        <w:tab/>
      </w:r>
      <w:r w:rsidRPr="3C92F959">
        <w:rPr>
          <w:rFonts w:ascii="Calibri" w:eastAsia="Calibri" w:hAnsi="Calibri" w:cs="Calibri"/>
          <w:i/>
          <w:iCs/>
          <w:color w:val="000000" w:themeColor="text1"/>
        </w:rPr>
        <w:t>- 30 / 60 / 250 x/h</w:t>
      </w:r>
    </w:p>
    <w:p w14:paraId="442ECADD" w14:textId="676233FC"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 xml:space="preserve"> </w:t>
      </w:r>
    </w:p>
    <w:p w14:paraId="2331BBDF" w14:textId="6DB16293" w:rsidR="3C92F959" w:rsidRDefault="3C92F959" w:rsidP="3C92F959">
      <w:pPr>
        <w:ind w:left="3568" w:hanging="3568"/>
        <w:rPr>
          <w:rFonts w:ascii="Calibri" w:eastAsia="Calibri" w:hAnsi="Calibri" w:cs="Calibri"/>
          <w:i/>
          <w:iCs/>
          <w:color w:val="000000" w:themeColor="text1"/>
        </w:rPr>
      </w:pPr>
      <w:r w:rsidRPr="3C92F959">
        <w:rPr>
          <w:rFonts w:ascii="Calibri" w:eastAsia="Calibri" w:hAnsi="Calibri" w:cs="Calibri"/>
          <w:i/>
          <w:iCs/>
          <w:color w:val="000000" w:themeColor="text1"/>
        </w:rPr>
        <w:t xml:space="preserve">V RÁMCI ČISTÝCH PROTOR BUDE UDRŽOVÁNA PŘETLAKOVÁ TLAKOVÁ KASKÁDA – 0 / 10 / 30 Pa á zóna 20 Pa. </w:t>
      </w:r>
    </w:p>
    <w:p w14:paraId="66FC7DCC" w14:textId="18794FCB" w:rsidR="3C92F959" w:rsidRDefault="3C92F959" w:rsidP="3C92F959">
      <w:pPr>
        <w:rPr>
          <w:rFonts w:ascii="Calibri" w:eastAsia="Calibri" w:hAnsi="Calibri" w:cs="Calibri"/>
          <w:i/>
          <w:iCs/>
          <w:color w:val="000000" w:themeColor="text1"/>
        </w:rPr>
      </w:pPr>
      <w:r w:rsidRPr="3C92F959">
        <w:rPr>
          <w:rFonts w:ascii="Calibri" w:eastAsia="Calibri" w:hAnsi="Calibri" w:cs="Calibri"/>
          <w:i/>
          <w:iCs/>
          <w:color w:val="000000" w:themeColor="text1"/>
        </w:rPr>
        <w:t xml:space="preserve">Pro validaci bude minimální přetlak mezi čistým prostorem a chodbou min </w:t>
      </w:r>
      <w:proofErr w:type="gramStart"/>
      <w:r w:rsidRPr="3C92F959">
        <w:rPr>
          <w:rFonts w:ascii="Calibri" w:eastAsia="Calibri" w:hAnsi="Calibri" w:cs="Calibri"/>
          <w:i/>
          <w:iCs/>
          <w:color w:val="000000" w:themeColor="text1"/>
        </w:rPr>
        <w:t>10Pa</w:t>
      </w:r>
      <w:proofErr w:type="gramEnd"/>
      <w:r w:rsidRPr="3C92F959">
        <w:rPr>
          <w:rFonts w:ascii="Calibri" w:eastAsia="Calibri" w:hAnsi="Calibri" w:cs="Calibri"/>
          <w:i/>
          <w:iCs/>
          <w:color w:val="000000" w:themeColor="text1"/>
        </w:rPr>
        <w:t>.</w:t>
      </w:r>
    </w:p>
    <w:p w14:paraId="4BBFFBA7" w14:textId="037394A0" w:rsidR="3C92F959" w:rsidRDefault="3C92F959" w:rsidP="3C92F959">
      <w:pPr>
        <w:ind w:left="900" w:firstLine="90"/>
        <w:rPr>
          <w:rFonts w:ascii="Calibri" w:eastAsia="Calibri" w:hAnsi="Calibri" w:cs="Calibri"/>
          <w:i/>
          <w:iCs/>
          <w:color w:val="000000" w:themeColor="text1"/>
        </w:rPr>
      </w:pPr>
    </w:p>
    <w:p w14:paraId="5DE1E754" w14:textId="34B7ABC0" w:rsidR="3C92F959" w:rsidRDefault="3C92F959" w:rsidP="3C92F959">
      <w:pPr>
        <w:ind w:left="900" w:firstLine="90"/>
        <w:rPr>
          <w:rFonts w:ascii="Calibri" w:eastAsia="Calibri" w:hAnsi="Calibri" w:cs="Calibri"/>
          <w:i/>
          <w:iCs/>
          <w:color w:val="000000" w:themeColor="text1"/>
        </w:rPr>
      </w:pPr>
      <w:r w:rsidRPr="3C92F959">
        <w:rPr>
          <w:rFonts w:ascii="Calibri" w:eastAsia="Calibri" w:hAnsi="Calibri" w:cs="Calibri"/>
          <w:i/>
          <w:iCs/>
          <w:color w:val="000000" w:themeColor="text1"/>
        </w:rPr>
        <w:t xml:space="preserve"> </w:t>
      </w:r>
    </w:p>
    <w:p w14:paraId="4C187764" w14:textId="4788B771" w:rsidR="3C92F959" w:rsidRDefault="3C92F959" w:rsidP="3C92F959">
      <w:pPr>
        <w:pStyle w:val="Odstavecseseznamem"/>
        <w:numPr>
          <w:ilvl w:val="3"/>
          <w:numId w:val="66"/>
        </w:numPr>
        <w:ind w:left="900" w:hanging="270"/>
        <w:rPr>
          <w:rFonts w:eastAsia="Arial" w:cs="Arial"/>
          <w:i/>
          <w:iCs/>
          <w:lang w:val="sk"/>
        </w:rPr>
      </w:pPr>
      <w:proofErr w:type="spellStart"/>
      <w:r w:rsidRPr="3C92F959">
        <w:rPr>
          <w:rFonts w:eastAsia="Arial" w:cs="Arial"/>
          <w:i/>
          <w:iCs/>
          <w:lang w:val="sk"/>
        </w:rPr>
        <w:t>Množství</w:t>
      </w:r>
      <w:proofErr w:type="spellEnd"/>
      <w:r w:rsidRPr="3C92F959">
        <w:rPr>
          <w:rFonts w:eastAsia="Arial" w:cs="Arial"/>
          <w:i/>
          <w:iCs/>
          <w:lang w:val="sk"/>
        </w:rPr>
        <w:t xml:space="preserve"> </w:t>
      </w:r>
      <w:proofErr w:type="spellStart"/>
      <w:r w:rsidRPr="3C92F959">
        <w:rPr>
          <w:rFonts w:eastAsia="Arial" w:cs="Arial"/>
          <w:i/>
          <w:iCs/>
          <w:lang w:val="sk"/>
        </w:rPr>
        <w:t>odváděného</w:t>
      </w:r>
      <w:proofErr w:type="spellEnd"/>
      <w:r w:rsidRPr="3C92F959">
        <w:rPr>
          <w:rFonts w:eastAsia="Arial" w:cs="Arial"/>
          <w:i/>
          <w:iCs/>
          <w:lang w:val="sk"/>
        </w:rPr>
        <w:t xml:space="preserve"> vzduchu </w:t>
      </w:r>
    </w:p>
    <w:p w14:paraId="49D9AD16" w14:textId="22540233"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Hygienická zázemí objektu budou větrána podtlakově, množství vzduchu je dle dávky na zařizovací předmět.</w:t>
      </w:r>
    </w:p>
    <w:p w14:paraId="2E1A21ED" w14:textId="2C2C5FAD" w:rsidR="3C92F959" w:rsidRDefault="3C92F959" w:rsidP="3C92F959">
      <w:pPr>
        <w:ind w:left="900" w:firstLine="90"/>
        <w:rPr>
          <w:rFonts w:ascii="Calibri" w:eastAsia="Calibri" w:hAnsi="Calibri" w:cs="Calibri"/>
          <w:i/>
          <w:iCs/>
          <w:color w:val="000000" w:themeColor="text1"/>
        </w:rPr>
      </w:pPr>
      <w:r w:rsidRPr="3C92F959">
        <w:rPr>
          <w:rFonts w:ascii="Calibri" w:eastAsia="Calibri" w:hAnsi="Calibri" w:cs="Calibri"/>
          <w:i/>
          <w:iCs/>
          <w:color w:val="000000" w:themeColor="text1"/>
        </w:rPr>
        <w:t xml:space="preserve"> </w:t>
      </w:r>
    </w:p>
    <w:p w14:paraId="332B4E7B" w14:textId="061D8C9C" w:rsidR="3C92F959" w:rsidRDefault="3C92F959" w:rsidP="3C92F959">
      <w:pPr>
        <w:ind w:left="900" w:firstLine="430"/>
        <w:rPr>
          <w:rFonts w:ascii="Calibri" w:eastAsia="Calibri" w:hAnsi="Calibri" w:cs="Calibri"/>
          <w:b/>
          <w:bCs/>
          <w:i/>
          <w:iCs/>
          <w:color w:val="000000" w:themeColor="text1"/>
        </w:rPr>
      </w:pPr>
      <w:r w:rsidRPr="3C92F959">
        <w:rPr>
          <w:rFonts w:ascii="Calibri" w:eastAsia="Calibri" w:hAnsi="Calibri" w:cs="Calibri"/>
          <w:b/>
          <w:bCs/>
          <w:i/>
          <w:iCs/>
          <w:color w:val="000000" w:themeColor="text1"/>
        </w:rPr>
        <w:t>Uvažovaná technologie a její požadavky na průtok:</w:t>
      </w:r>
    </w:p>
    <w:p w14:paraId="4DCFE92A" w14:textId="53507738"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pisoár</w:t>
      </w:r>
      <w:r>
        <w:tab/>
      </w:r>
      <w:r>
        <w:tab/>
      </w:r>
      <w:r>
        <w:tab/>
      </w:r>
      <w:r w:rsidRPr="3C92F959">
        <w:rPr>
          <w:rFonts w:ascii="Calibri" w:eastAsia="Calibri" w:hAnsi="Calibri" w:cs="Calibri"/>
          <w:i/>
          <w:iCs/>
          <w:color w:val="000000" w:themeColor="text1"/>
        </w:rPr>
        <w:t>25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/h</w:t>
      </w:r>
    </w:p>
    <w:p w14:paraId="07BDF247" w14:textId="68D25BBD"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umyvadlo</w:t>
      </w:r>
      <w:r>
        <w:tab/>
      </w:r>
      <w:r>
        <w:tab/>
      </w:r>
      <w:r w:rsidRPr="3C92F959">
        <w:rPr>
          <w:rFonts w:ascii="Calibri" w:eastAsia="Calibri" w:hAnsi="Calibri" w:cs="Calibri"/>
          <w:i/>
          <w:iCs/>
          <w:color w:val="000000" w:themeColor="text1"/>
        </w:rPr>
        <w:t>30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/h</w:t>
      </w:r>
    </w:p>
    <w:p w14:paraId="22BE636E" w14:textId="3A8CAE49"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WC</w:t>
      </w:r>
      <w:r>
        <w:tab/>
      </w:r>
      <w:r>
        <w:tab/>
      </w:r>
      <w:r>
        <w:tab/>
      </w:r>
      <w:r w:rsidRPr="3C92F959">
        <w:rPr>
          <w:rFonts w:ascii="Calibri" w:eastAsia="Calibri" w:hAnsi="Calibri" w:cs="Calibri"/>
          <w:i/>
          <w:iCs/>
          <w:color w:val="000000" w:themeColor="text1"/>
        </w:rPr>
        <w:t>min. 50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/h</w:t>
      </w:r>
    </w:p>
    <w:p w14:paraId="3D8171A7" w14:textId="67710AF6"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výlevka</w:t>
      </w:r>
      <w:r>
        <w:tab/>
      </w:r>
      <w:r>
        <w:tab/>
      </w:r>
      <w:r>
        <w:tab/>
      </w:r>
      <w:r w:rsidRPr="3C92F959">
        <w:rPr>
          <w:rFonts w:ascii="Calibri" w:eastAsia="Calibri" w:hAnsi="Calibri" w:cs="Calibri"/>
          <w:i/>
          <w:iCs/>
          <w:color w:val="000000" w:themeColor="text1"/>
        </w:rPr>
        <w:t>100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/h</w:t>
      </w:r>
    </w:p>
    <w:p w14:paraId="1A17ACF0" w14:textId="6ACB7245" w:rsidR="3C92F959" w:rsidRDefault="3C92F959" w:rsidP="3C92F959">
      <w:pPr>
        <w:ind w:left="900" w:firstLine="430"/>
        <w:rPr>
          <w:rFonts w:ascii="Calibri" w:eastAsia="Calibri" w:hAnsi="Calibri" w:cs="Calibri"/>
          <w:i/>
          <w:iCs/>
          <w:color w:val="000000" w:themeColor="text1"/>
        </w:rPr>
      </w:pPr>
      <w:r w:rsidRPr="3C92F959">
        <w:rPr>
          <w:rFonts w:ascii="Calibri" w:eastAsia="Calibri" w:hAnsi="Calibri" w:cs="Calibri"/>
          <w:i/>
          <w:iCs/>
          <w:color w:val="000000" w:themeColor="text1"/>
        </w:rPr>
        <w:t>sprcha</w:t>
      </w:r>
      <w:r>
        <w:tab/>
      </w:r>
      <w:r>
        <w:tab/>
      </w:r>
      <w:r>
        <w:tab/>
      </w:r>
      <w:r w:rsidRPr="3C92F959">
        <w:rPr>
          <w:rFonts w:ascii="Calibri" w:eastAsia="Calibri" w:hAnsi="Calibri" w:cs="Calibri"/>
          <w:i/>
          <w:iCs/>
          <w:color w:val="000000" w:themeColor="text1"/>
        </w:rPr>
        <w:t>150 m</w:t>
      </w:r>
      <w:r w:rsidRPr="3C92F959">
        <w:rPr>
          <w:rFonts w:ascii="Calibri" w:eastAsia="Calibri" w:hAnsi="Calibri" w:cs="Calibri"/>
          <w:i/>
          <w:iCs/>
          <w:color w:val="000000" w:themeColor="text1"/>
          <w:vertAlign w:val="superscript"/>
        </w:rPr>
        <w:t>3</w:t>
      </w:r>
      <w:r w:rsidRPr="3C92F959">
        <w:rPr>
          <w:rFonts w:ascii="Calibri" w:eastAsia="Calibri" w:hAnsi="Calibri" w:cs="Calibri"/>
          <w:i/>
          <w:iCs/>
          <w:color w:val="000000" w:themeColor="text1"/>
        </w:rPr>
        <w:t>/h</w:t>
      </w:r>
    </w:p>
    <w:p w14:paraId="2D3028D0" w14:textId="52BC43E5" w:rsidR="3C92F959" w:rsidRDefault="3C92F959" w:rsidP="3C92F959">
      <w:pPr>
        <w:ind w:left="900" w:firstLine="90"/>
        <w:rPr>
          <w:rFonts w:ascii="Calibri" w:eastAsia="Calibri" w:hAnsi="Calibri" w:cs="Calibri"/>
          <w:i/>
          <w:iCs/>
          <w:color w:val="000000" w:themeColor="text1"/>
        </w:rPr>
      </w:pPr>
      <w:r w:rsidRPr="3C92F959">
        <w:rPr>
          <w:rFonts w:ascii="Calibri" w:eastAsia="Calibri" w:hAnsi="Calibri" w:cs="Calibri"/>
          <w:i/>
          <w:iCs/>
          <w:color w:val="000000" w:themeColor="text1"/>
        </w:rPr>
        <w:t xml:space="preserve"> </w:t>
      </w:r>
    </w:p>
    <w:p w14:paraId="5277BAB9" w14:textId="309DB5A4" w:rsidR="3C92F959" w:rsidRDefault="3C92F959" w:rsidP="3C92F959">
      <w:pPr>
        <w:pStyle w:val="Odstavecseseznamem"/>
        <w:numPr>
          <w:ilvl w:val="3"/>
          <w:numId w:val="66"/>
        </w:numPr>
        <w:ind w:left="900" w:hanging="270"/>
        <w:rPr>
          <w:rFonts w:eastAsia="Arial" w:cs="Arial"/>
          <w:i/>
          <w:iCs/>
          <w:lang w:val="sk"/>
        </w:rPr>
      </w:pPr>
      <w:r w:rsidRPr="3C92F959">
        <w:rPr>
          <w:rFonts w:eastAsia="Arial" w:cs="Arial"/>
          <w:i/>
          <w:iCs/>
          <w:lang w:val="sk"/>
        </w:rPr>
        <w:t xml:space="preserve">Hladina akustického tlaku pro jednotlivé </w:t>
      </w:r>
      <w:proofErr w:type="spellStart"/>
      <w:r w:rsidRPr="3C92F959">
        <w:rPr>
          <w:rFonts w:eastAsia="Arial" w:cs="Arial"/>
          <w:i/>
          <w:iCs/>
          <w:lang w:val="sk"/>
        </w:rPr>
        <w:t>prostory</w:t>
      </w:r>
      <w:proofErr w:type="spellEnd"/>
    </w:p>
    <w:p w14:paraId="4AD1105C" w14:textId="69900933" w:rsidR="3C92F959" w:rsidRDefault="3C92F959" w:rsidP="3C92F959">
      <w:pPr>
        <w:ind w:left="900" w:firstLine="430"/>
        <w:rPr>
          <w:rFonts w:eastAsia="Arial" w:cs="Arial"/>
          <w:i/>
          <w:iCs/>
        </w:rPr>
      </w:pPr>
      <w:r w:rsidRPr="3C92F959">
        <w:rPr>
          <w:rFonts w:eastAsia="Arial" w:cs="Arial"/>
          <w:i/>
          <w:iCs/>
        </w:rPr>
        <w:t xml:space="preserve"> </w:t>
      </w:r>
    </w:p>
    <w:p w14:paraId="4143549B" w14:textId="58318E56" w:rsidR="3C92F959" w:rsidRDefault="3C92F959" w:rsidP="3C92F959">
      <w:pPr>
        <w:ind w:left="900" w:firstLine="430"/>
        <w:rPr>
          <w:rFonts w:ascii="Calibri" w:eastAsia="Calibri" w:hAnsi="Calibri" w:cs="Calibri"/>
          <w:i/>
          <w:iCs/>
        </w:rPr>
      </w:pPr>
      <w:r w:rsidRPr="3C92F959">
        <w:rPr>
          <w:rFonts w:ascii="Calibri" w:eastAsia="Calibri" w:hAnsi="Calibri" w:cs="Calibri"/>
          <w:i/>
          <w:iCs/>
        </w:rPr>
        <w:t>Uvažované akustické parametry: dle legislativy a doporučené hodnoty</w:t>
      </w:r>
    </w:p>
    <w:p w14:paraId="1EBA1C2B" w14:textId="153425B2"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1A8AE354" w14:textId="119561DA" w:rsidR="3C92F959" w:rsidRDefault="3C92F959" w:rsidP="3C92F959">
      <w:pPr>
        <w:ind w:left="900" w:firstLine="430"/>
        <w:rPr>
          <w:rFonts w:ascii="Calibri" w:eastAsia="Calibri" w:hAnsi="Calibri" w:cs="Calibri"/>
          <w:i/>
          <w:iCs/>
        </w:rPr>
      </w:pPr>
      <w:r w:rsidRPr="3C92F959">
        <w:rPr>
          <w:rFonts w:ascii="Calibri" w:eastAsia="Calibri" w:hAnsi="Calibri" w:cs="Calibri"/>
          <w:i/>
          <w:iCs/>
        </w:rPr>
        <w:t>Laboratoře, administrativa, pracovny</w:t>
      </w:r>
      <w:r>
        <w:tab/>
      </w:r>
      <w:r w:rsidRPr="3C92F959">
        <w:rPr>
          <w:rFonts w:ascii="Calibri" w:eastAsia="Calibri" w:hAnsi="Calibri" w:cs="Calibri"/>
          <w:i/>
          <w:iCs/>
        </w:rPr>
        <w:t xml:space="preserve">45-50 dB(A) </w:t>
      </w:r>
    </w:p>
    <w:p w14:paraId="190C0958" w14:textId="58CE4BB9" w:rsidR="3C92F959" w:rsidRDefault="3C92F959" w:rsidP="3C92F959">
      <w:pPr>
        <w:ind w:left="900" w:firstLine="430"/>
        <w:rPr>
          <w:rFonts w:ascii="Calibri" w:eastAsia="Calibri" w:hAnsi="Calibri" w:cs="Calibri"/>
          <w:i/>
          <w:iCs/>
        </w:rPr>
      </w:pPr>
      <w:r w:rsidRPr="3C92F959">
        <w:rPr>
          <w:rFonts w:ascii="Calibri" w:eastAsia="Calibri" w:hAnsi="Calibri" w:cs="Calibri"/>
          <w:i/>
          <w:iCs/>
        </w:rPr>
        <w:t>Čisté prostory</w:t>
      </w:r>
      <w:r>
        <w:tab/>
      </w:r>
      <w:r>
        <w:tab/>
      </w:r>
      <w:r>
        <w:tab/>
      </w:r>
      <w:r>
        <w:tab/>
      </w:r>
      <w:r w:rsidRPr="3C92F959">
        <w:rPr>
          <w:rFonts w:ascii="Calibri" w:eastAsia="Calibri" w:hAnsi="Calibri" w:cs="Calibri"/>
          <w:i/>
          <w:iCs/>
        </w:rPr>
        <w:t xml:space="preserve">45-50 dB(A) </w:t>
      </w:r>
    </w:p>
    <w:p w14:paraId="64DE4027" w14:textId="634B4A43" w:rsidR="3C92F959" w:rsidRDefault="3C92F959" w:rsidP="3C92F959">
      <w:pPr>
        <w:ind w:left="900" w:firstLine="430"/>
        <w:rPr>
          <w:rFonts w:ascii="Calibri" w:eastAsia="Calibri" w:hAnsi="Calibri" w:cs="Calibri"/>
          <w:i/>
          <w:iCs/>
        </w:rPr>
      </w:pPr>
      <w:r w:rsidRPr="3C92F959">
        <w:rPr>
          <w:rFonts w:ascii="Calibri" w:eastAsia="Calibri" w:hAnsi="Calibri" w:cs="Calibri"/>
          <w:i/>
          <w:iCs/>
        </w:rPr>
        <w:t>Komunikační prostory</w:t>
      </w:r>
      <w:r>
        <w:tab/>
      </w:r>
      <w:r>
        <w:tab/>
      </w:r>
      <w:r>
        <w:tab/>
      </w:r>
      <w:r w:rsidRPr="3C92F959">
        <w:rPr>
          <w:rFonts w:ascii="Calibri" w:eastAsia="Calibri" w:hAnsi="Calibri" w:cs="Calibri"/>
          <w:i/>
          <w:iCs/>
        </w:rPr>
        <w:t>60 dB(A) – dle leg. není limit</w:t>
      </w:r>
    </w:p>
    <w:p w14:paraId="797CF269" w14:textId="7FD9707A" w:rsidR="3C92F959" w:rsidRDefault="3C92F959" w:rsidP="3C92F959">
      <w:pPr>
        <w:ind w:left="900" w:firstLine="430"/>
        <w:rPr>
          <w:rFonts w:ascii="Calibri" w:eastAsia="Calibri" w:hAnsi="Calibri" w:cs="Calibri"/>
          <w:i/>
          <w:iCs/>
        </w:rPr>
      </w:pPr>
      <w:r w:rsidRPr="3C92F959">
        <w:rPr>
          <w:rFonts w:ascii="Calibri" w:eastAsia="Calibri" w:hAnsi="Calibri" w:cs="Calibri"/>
          <w:i/>
          <w:iCs/>
        </w:rPr>
        <w:t>Hygienická zázemí</w:t>
      </w:r>
      <w:r>
        <w:tab/>
      </w:r>
      <w:r>
        <w:tab/>
      </w:r>
      <w:r>
        <w:tab/>
      </w:r>
      <w:r w:rsidRPr="3C92F959">
        <w:rPr>
          <w:rFonts w:ascii="Calibri" w:eastAsia="Calibri" w:hAnsi="Calibri" w:cs="Calibri"/>
          <w:i/>
          <w:iCs/>
        </w:rPr>
        <w:t>60 dB(A)</w:t>
      </w:r>
    </w:p>
    <w:p w14:paraId="6DA033CC" w14:textId="15054812" w:rsidR="3C92F959" w:rsidRDefault="3C92F959" w:rsidP="3C92F959">
      <w:pPr>
        <w:ind w:left="900" w:firstLine="430"/>
        <w:rPr>
          <w:rFonts w:ascii="Calibri" w:eastAsia="Calibri" w:hAnsi="Calibri" w:cs="Calibri"/>
          <w:i/>
          <w:iCs/>
        </w:rPr>
      </w:pPr>
      <w:r w:rsidRPr="3C92F959">
        <w:rPr>
          <w:rFonts w:ascii="Calibri" w:eastAsia="Calibri" w:hAnsi="Calibri" w:cs="Calibri"/>
          <w:i/>
          <w:iCs/>
        </w:rPr>
        <w:t>Technické prostory</w:t>
      </w:r>
      <w:r>
        <w:tab/>
      </w:r>
      <w:r>
        <w:tab/>
      </w:r>
      <w:r>
        <w:tab/>
      </w:r>
      <w:r w:rsidRPr="3C92F959">
        <w:rPr>
          <w:rFonts w:ascii="Calibri" w:eastAsia="Calibri" w:hAnsi="Calibri" w:cs="Calibri"/>
          <w:i/>
          <w:iCs/>
        </w:rPr>
        <w:t>70 dB(A)</w:t>
      </w:r>
    </w:p>
    <w:p w14:paraId="24EBF3CC" w14:textId="6875A406" w:rsidR="3C92F959" w:rsidRDefault="3C92F959" w:rsidP="3C92F959">
      <w:pPr>
        <w:ind w:left="900" w:firstLine="430"/>
        <w:rPr>
          <w:rFonts w:ascii="Calibri" w:eastAsia="Calibri" w:hAnsi="Calibri" w:cs="Calibri"/>
          <w:i/>
          <w:iCs/>
        </w:rPr>
      </w:pPr>
      <w:r w:rsidRPr="3C92F959">
        <w:rPr>
          <w:rFonts w:ascii="Calibri" w:eastAsia="Calibri" w:hAnsi="Calibri" w:cs="Calibri"/>
          <w:i/>
          <w:iCs/>
        </w:rPr>
        <w:t>Externí akustické parametry byly předány (budou zohledněny v rámci zpracování akustické studie).</w:t>
      </w:r>
    </w:p>
    <w:p w14:paraId="2BFB5A96" w14:textId="3E76BDA9" w:rsidR="3C92F959" w:rsidRDefault="3C92F959" w:rsidP="3C92F959">
      <w:pPr>
        <w:pStyle w:val="Odstavecseseznamem"/>
        <w:numPr>
          <w:ilvl w:val="3"/>
          <w:numId w:val="66"/>
        </w:numPr>
        <w:ind w:left="900" w:hanging="270"/>
        <w:rPr>
          <w:rFonts w:eastAsia="Arial" w:cs="Arial"/>
          <w:i/>
          <w:iCs/>
          <w:lang w:val="sk"/>
        </w:rPr>
      </w:pPr>
      <w:proofErr w:type="spellStart"/>
      <w:r w:rsidRPr="3C92F959">
        <w:rPr>
          <w:rFonts w:eastAsia="Arial" w:cs="Arial"/>
          <w:i/>
          <w:iCs/>
          <w:lang w:val="sk"/>
        </w:rPr>
        <w:t>Obsazenost</w:t>
      </w:r>
      <w:proofErr w:type="spellEnd"/>
      <w:r w:rsidRPr="3C92F959">
        <w:rPr>
          <w:rFonts w:eastAsia="Arial" w:cs="Arial"/>
          <w:i/>
          <w:iCs/>
          <w:lang w:val="sk"/>
        </w:rPr>
        <w:t xml:space="preserve"> </w:t>
      </w:r>
      <w:proofErr w:type="spellStart"/>
      <w:r w:rsidRPr="3C92F959">
        <w:rPr>
          <w:rFonts w:eastAsia="Arial" w:cs="Arial"/>
          <w:i/>
          <w:iCs/>
          <w:lang w:val="sk"/>
        </w:rPr>
        <w:t>prostor</w:t>
      </w:r>
      <w:proofErr w:type="spellEnd"/>
    </w:p>
    <w:p w14:paraId="0D8D186E" w14:textId="3679D72F"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7AE18633" w14:textId="1AF7223B" w:rsidR="3C92F959" w:rsidRDefault="3C92F959" w:rsidP="3C92F959">
      <w:pPr>
        <w:tabs>
          <w:tab w:val="left" w:pos="4253"/>
        </w:tabs>
        <w:ind w:left="900" w:firstLine="90"/>
        <w:rPr>
          <w:rFonts w:eastAsia="Arial" w:cs="Arial"/>
          <w:i/>
          <w:iCs/>
          <w:color w:val="000000" w:themeColor="text1"/>
        </w:rPr>
      </w:pPr>
      <w:r w:rsidRPr="3C92F959">
        <w:rPr>
          <w:rFonts w:ascii="Calibri" w:eastAsia="Calibri" w:hAnsi="Calibri" w:cs="Calibri"/>
          <w:b/>
          <w:bCs/>
          <w:i/>
          <w:iCs/>
          <w:color w:val="000000" w:themeColor="text1"/>
          <w:sz w:val="22"/>
          <w:szCs w:val="22"/>
        </w:rPr>
        <w:t xml:space="preserve">Obsazenost </w:t>
      </w:r>
      <w:proofErr w:type="gramStart"/>
      <w:r w:rsidRPr="3C92F959">
        <w:rPr>
          <w:rFonts w:ascii="Calibri" w:eastAsia="Calibri" w:hAnsi="Calibri" w:cs="Calibri"/>
          <w:b/>
          <w:bCs/>
          <w:i/>
          <w:iCs/>
          <w:color w:val="000000" w:themeColor="text1"/>
          <w:sz w:val="22"/>
          <w:szCs w:val="22"/>
        </w:rPr>
        <w:t xml:space="preserve">prostoru - </w:t>
      </w:r>
      <w:r w:rsidRPr="3C92F959">
        <w:rPr>
          <w:rFonts w:eastAsia="Arial" w:cs="Arial"/>
          <w:b/>
          <w:bCs/>
          <w:i/>
          <w:iCs/>
          <w:color w:val="000000" w:themeColor="text1"/>
        </w:rPr>
        <w:t>dle</w:t>
      </w:r>
      <w:proofErr w:type="gramEnd"/>
      <w:r w:rsidRPr="3C92F959">
        <w:rPr>
          <w:rFonts w:eastAsia="Arial" w:cs="Arial"/>
          <w:b/>
          <w:bCs/>
          <w:i/>
          <w:iCs/>
          <w:color w:val="000000" w:themeColor="text1"/>
        </w:rPr>
        <w:t xml:space="preserve"> stavební dispozice</w:t>
      </w:r>
      <w:r w:rsidRPr="3C92F959">
        <w:rPr>
          <w:rFonts w:eastAsia="Arial" w:cs="Arial"/>
          <w:i/>
          <w:iCs/>
          <w:color w:val="000000" w:themeColor="text1"/>
        </w:rPr>
        <w:t>.</w:t>
      </w:r>
    </w:p>
    <w:p w14:paraId="49D101C3" w14:textId="2DBE5DBB" w:rsidR="3C92F959" w:rsidRDefault="3C92F959" w:rsidP="3C92F959">
      <w:pPr>
        <w:pStyle w:val="Odstavecseseznamem"/>
        <w:numPr>
          <w:ilvl w:val="0"/>
          <w:numId w:val="66"/>
        </w:numPr>
        <w:ind w:left="900" w:hanging="270"/>
        <w:rPr>
          <w:rFonts w:eastAsia="Arial" w:cs="Arial"/>
          <w:i/>
          <w:iCs/>
        </w:rPr>
      </w:pPr>
      <w:r w:rsidRPr="3C92F959">
        <w:rPr>
          <w:rFonts w:eastAsia="Arial" w:cs="Arial"/>
          <w:i/>
          <w:iCs/>
        </w:rPr>
        <w:lastRenderedPageBreak/>
        <w:t>Návrh nového systému zajišťujícího větrání</w:t>
      </w:r>
    </w:p>
    <w:p w14:paraId="0488FF43" w14:textId="57DB8003" w:rsidR="3C92F959" w:rsidRDefault="3C92F959" w:rsidP="3C92F959">
      <w:pPr>
        <w:ind w:left="900" w:firstLine="430"/>
        <w:rPr>
          <w:rFonts w:ascii="Calibri" w:eastAsia="Calibri" w:hAnsi="Calibri" w:cs="Calibri"/>
          <w:b/>
          <w:bCs/>
          <w:i/>
          <w:iCs/>
          <w:sz w:val="24"/>
          <w:szCs w:val="24"/>
          <w:u w:val="single"/>
        </w:rPr>
      </w:pPr>
      <w:r w:rsidRPr="3C92F959">
        <w:rPr>
          <w:rFonts w:ascii="Calibri" w:eastAsia="Calibri" w:hAnsi="Calibri" w:cs="Calibri"/>
          <w:b/>
          <w:bCs/>
          <w:i/>
          <w:iCs/>
          <w:sz w:val="24"/>
          <w:szCs w:val="24"/>
          <w:u w:val="single"/>
        </w:rPr>
        <w:t>Zařízení č. AHU 1 – Úprava stávající jednotky</w:t>
      </w:r>
    </w:p>
    <w:p w14:paraId="660CB18D" w14:textId="7F9AB929"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 </w:t>
      </w:r>
    </w:p>
    <w:p w14:paraId="6535C837" w14:textId="0289DE8D" w:rsidR="3C92F959" w:rsidRDefault="3C92F959" w:rsidP="3C92F959">
      <w:pPr>
        <w:ind w:left="900" w:firstLine="438"/>
        <w:rPr>
          <w:rFonts w:ascii="Calibri" w:eastAsia="Calibri" w:hAnsi="Calibri" w:cs="Calibri"/>
          <w:i/>
          <w:iCs/>
        </w:rPr>
      </w:pPr>
      <w:r w:rsidRPr="3C92F959">
        <w:rPr>
          <w:rFonts w:ascii="Calibri" w:eastAsia="Calibri" w:hAnsi="Calibri" w:cs="Calibri"/>
          <w:i/>
          <w:iCs/>
        </w:rPr>
        <w:t>Pro zajištění mikroklimatických parametrů v prostorech laboratoří je navržena VZT jednotka se zpětným získáváním tepla pomocí deskového rekuperátoru, vodním ohřevem, vodním chlazením umístěná na střeše.</w:t>
      </w:r>
    </w:p>
    <w:p w14:paraId="5A4D9997" w14:textId="52A19C27"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 </w:t>
      </w:r>
    </w:p>
    <w:p w14:paraId="11D6481E" w14:textId="0BB6B74C" w:rsidR="3C92F959" w:rsidRDefault="3C92F959" w:rsidP="3C92F959">
      <w:pPr>
        <w:tabs>
          <w:tab w:val="left" w:pos="3969"/>
          <w:tab w:val="left" w:pos="6803"/>
        </w:tabs>
        <w:ind w:left="900" w:firstLine="90"/>
        <w:rPr>
          <w:rFonts w:ascii="Calibri" w:eastAsia="Calibri" w:hAnsi="Calibri" w:cs="Calibri"/>
          <w:b/>
          <w:bCs/>
          <w:i/>
          <w:iCs/>
        </w:rPr>
      </w:pPr>
      <w:r w:rsidRPr="3C92F959">
        <w:rPr>
          <w:rFonts w:ascii="Calibri" w:eastAsia="Calibri" w:hAnsi="Calibri" w:cs="Calibri"/>
          <w:b/>
          <w:bCs/>
          <w:i/>
          <w:iCs/>
        </w:rPr>
        <w:t>Profese VZT nepokrývá tepelné zisky.</w:t>
      </w:r>
    </w:p>
    <w:p w14:paraId="1ADF9995" w14:textId="1ABAB0EA" w:rsidR="3C92F959" w:rsidRDefault="3C92F959" w:rsidP="3C92F959">
      <w:pPr>
        <w:tabs>
          <w:tab w:val="left" w:pos="3969"/>
          <w:tab w:val="left" w:pos="6803"/>
        </w:tabs>
        <w:ind w:left="900" w:firstLine="90"/>
        <w:rPr>
          <w:rFonts w:ascii="Calibri" w:eastAsia="Calibri" w:hAnsi="Calibri" w:cs="Calibri"/>
          <w:b/>
          <w:bCs/>
          <w:i/>
          <w:iCs/>
        </w:rPr>
      </w:pPr>
      <w:r w:rsidRPr="3C92F959">
        <w:rPr>
          <w:rFonts w:ascii="Calibri" w:eastAsia="Calibri" w:hAnsi="Calibri" w:cs="Calibri"/>
          <w:b/>
          <w:bCs/>
          <w:i/>
          <w:iCs/>
        </w:rPr>
        <w:t>Profese VZT nepokrývá tepelné ztráty.</w:t>
      </w:r>
    </w:p>
    <w:p w14:paraId="6195C885" w14:textId="44C0E25D" w:rsidR="3C92F959" w:rsidRDefault="3C92F959" w:rsidP="3C92F959">
      <w:pPr>
        <w:tabs>
          <w:tab w:val="left" w:pos="3969"/>
          <w:tab w:val="left" w:pos="6803"/>
        </w:tabs>
        <w:ind w:left="900" w:firstLine="90"/>
        <w:rPr>
          <w:rFonts w:ascii="Calibri" w:eastAsia="Calibri" w:hAnsi="Calibri" w:cs="Calibri"/>
          <w:b/>
          <w:bCs/>
          <w:i/>
          <w:iCs/>
        </w:rPr>
      </w:pPr>
      <w:r w:rsidRPr="3C92F959">
        <w:rPr>
          <w:rFonts w:ascii="Calibri" w:eastAsia="Calibri" w:hAnsi="Calibri" w:cs="Calibri"/>
          <w:b/>
          <w:bCs/>
          <w:i/>
          <w:iCs/>
        </w:rPr>
        <w:t>Profese VZT upravuje vlhkostní parametry.</w:t>
      </w:r>
    </w:p>
    <w:p w14:paraId="5DD02485" w14:textId="368BF314" w:rsidR="3C92F959" w:rsidRDefault="3C92F959" w:rsidP="3C92F959">
      <w:pPr>
        <w:tabs>
          <w:tab w:val="left" w:pos="3969"/>
          <w:tab w:val="left" w:pos="6803"/>
        </w:tabs>
        <w:ind w:left="900" w:firstLine="90"/>
        <w:rPr>
          <w:rFonts w:ascii="Calibri" w:eastAsia="Calibri" w:hAnsi="Calibri" w:cs="Calibri"/>
          <w:b/>
          <w:bCs/>
          <w:i/>
          <w:iCs/>
        </w:rPr>
      </w:pPr>
      <w:r w:rsidRPr="3C92F959">
        <w:rPr>
          <w:rFonts w:ascii="Calibri" w:eastAsia="Calibri" w:hAnsi="Calibri" w:cs="Calibri"/>
          <w:b/>
          <w:bCs/>
          <w:i/>
          <w:iCs/>
        </w:rPr>
        <w:t>Výměna vzduch: dle obsazenosti</w:t>
      </w:r>
    </w:p>
    <w:p w14:paraId="4DBD2936" w14:textId="7F4C9460" w:rsidR="3C92F959" w:rsidRDefault="3C92F959" w:rsidP="3C92F959">
      <w:pPr>
        <w:ind w:left="900" w:firstLine="90"/>
        <w:rPr>
          <w:rFonts w:ascii="Calibri" w:eastAsia="Calibri" w:hAnsi="Calibri" w:cs="Calibri"/>
          <w:b/>
          <w:bCs/>
          <w:i/>
          <w:iCs/>
        </w:rPr>
      </w:pPr>
      <w:r w:rsidRPr="3C92F959">
        <w:rPr>
          <w:rFonts w:ascii="Calibri" w:eastAsia="Calibri" w:hAnsi="Calibri" w:cs="Calibri"/>
          <w:b/>
          <w:bCs/>
          <w:i/>
          <w:iCs/>
        </w:rPr>
        <w:t xml:space="preserve"> </w:t>
      </w:r>
    </w:p>
    <w:p w14:paraId="68CF45FF" w14:textId="7ED6CFF2"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 </w:t>
      </w:r>
    </w:p>
    <w:p w14:paraId="76E71EBF" w14:textId="7A520365"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Skladba VZT jednotky: Interní </w:t>
      </w:r>
      <w:proofErr w:type="gramStart"/>
      <w:r w:rsidRPr="3C92F959">
        <w:rPr>
          <w:rFonts w:ascii="Calibri" w:eastAsia="Calibri" w:hAnsi="Calibri" w:cs="Calibri"/>
          <w:i/>
          <w:iCs/>
        </w:rPr>
        <w:t>provedení  -</w:t>
      </w:r>
      <w:proofErr w:type="gramEnd"/>
      <w:r w:rsidRPr="3C92F959">
        <w:rPr>
          <w:rFonts w:ascii="Calibri" w:eastAsia="Calibri" w:hAnsi="Calibri" w:cs="Calibri"/>
          <w:i/>
          <w:iCs/>
        </w:rPr>
        <w:t xml:space="preserve"> hygienické</w:t>
      </w:r>
    </w:p>
    <w:p w14:paraId="454F66E9" w14:textId="358E1321"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pružné manžety,</w:t>
      </w:r>
    </w:p>
    <w:p w14:paraId="3C8033B9" w14:textId="2052B66B"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uzavírací klapky do exteriéru,</w:t>
      </w:r>
    </w:p>
    <w:p w14:paraId="544AF414" w14:textId="240B5F75"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filtry s třídou filtrace ePM10/</w:t>
      </w:r>
      <w:proofErr w:type="gramStart"/>
      <w:r w:rsidRPr="3C92F959">
        <w:rPr>
          <w:rFonts w:ascii="Calibri" w:eastAsia="Calibri" w:hAnsi="Calibri" w:cs="Calibri"/>
          <w:i/>
          <w:iCs/>
        </w:rPr>
        <w:t>65%</w:t>
      </w:r>
      <w:proofErr w:type="gramEnd"/>
      <w:r w:rsidRPr="3C92F959">
        <w:rPr>
          <w:rFonts w:ascii="Calibri" w:eastAsia="Calibri" w:hAnsi="Calibri" w:cs="Calibri"/>
          <w:i/>
          <w:iCs/>
        </w:rPr>
        <w:t xml:space="preserve"> (M5), ePM1/55% (F7),</w:t>
      </w:r>
    </w:p>
    <w:p w14:paraId="487F4F3C" w14:textId="6F455DD6"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deskový výměník s obtokem pro ZZT.</w:t>
      </w:r>
    </w:p>
    <w:p w14:paraId="690F2C43" w14:textId="1C415E12"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ventilátory s FM,</w:t>
      </w:r>
    </w:p>
    <w:p w14:paraId="6DD95B12" w14:textId="245D3EB7" w:rsidR="3C92F959" w:rsidRDefault="3C92F959" w:rsidP="3C92F959">
      <w:pPr>
        <w:pStyle w:val="Odstavecseseznamem"/>
        <w:numPr>
          <w:ilvl w:val="0"/>
          <w:numId w:val="39"/>
        </w:numPr>
        <w:ind w:left="900" w:hanging="270"/>
        <w:rPr>
          <w:rFonts w:ascii="Calibri" w:eastAsia="Calibri" w:hAnsi="Calibri" w:cs="Calibri"/>
          <w:i/>
          <w:iCs/>
        </w:rPr>
      </w:pPr>
      <w:r w:rsidRPr="3C92F959">
        <w:rPr>
          <w:rFonts w:ascii="Calibri" w:eastAsia="Calibri" w:hAnsi="Calibri" w:cs="Calibri"/>
          <w:i/>
          <w:iCs/>
        </w:rPr>
        <w:t>vodní ohřívač.</w:t>
      </w:r>
    </w:p>
    <w:p w14:paraId="46312C10" w14:textId="6ED31485"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 </w:t>
      </w:r>
    </w:p>
    <w:p w14:paraId="535D0D3A" w14:textId="6469691F"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Vzduch bude z exteriéru nasáván přes proti-dešťový kryt. Venkovní vzduch bude VZT jednotkou filtrován, </w:t>
      </w:r>
      <w:proofErr w:type="spellStart"/>
      <w:r w:rsidRPr="3C92F959">
        <w:rPr>
          <w:rFonts w:ascii="Calibri" w:eastAsia="Calibri" w:hAnsi="Calibri" w:cs="Calibri"/>
          <w:i/>
          <w:iCs/>
        </w:rPr>
        <w:t>rekuperován</w:t>
      </w:r>
      <w:proofErr w:type="spellEnd"/>
      <w:r w:rsidRPr="3C92F959">
        <w:rPr>
          <w:rFonts w:ascii="Calibri" w:eastAsia="Calibri" w:hAnsi="Calibri" w:cs="Calibri"/>
          <w:i/>
          <w:iCs/>
        </w:rPr>
        <w:t xml:space="preserve">, dohříván, chlazen, popř. zvlhčen. Upravený vzduch bude veden čtyřhranným pozinkovaným potrubím a SPIRO kruhovým potrubím. Jako distribuční elementy jsou navrženy vířivé anemostaty. </w:t>
      </w:r>
    </w:p>
    <w:p w14:paraId="1EF23458" w14:textId="08CE89BF"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Odvod vzduchu bude z jednotlivých prostor pomocí potrubních vyústek, popř. anemostatů. Odváděný vzduch bude VZT jednotkou filtrován, </w:t>
      </w:r>
      <w:proofErr w:type="spellStart"/>
      <w:r w:rsidRPr="3C92F959">
        <w:rPr>
          <w:rFonts w:ascii="Calibri" w:eastAsia="Calibri" w:hAnsi="Calibri" w:cs="Calibri"/>
          <w:i/>
          <w:iCs/>
        </w:rPr>
        <w:t>rekuperován</w:t>
      </w:r>
      <w:proofErr w:type="spellEnd"/>
      <w:r w:rsidRPr="3C92F959">
        <w:rPr>
          <w:rFonts w:ascii="Calibri" w:eastAsia="Calibri" w:hAnsi="Calibri" w:cs="Calibri"/>
          <w:i/>
          <w:iCs/>
        </w:rPr>
        <w:t xml:space="preserve"> a vyfukován přes koleno 135° do exteriéru. Odváděný vzduch bude VZT jednotkou filtrován, </w:t>
      </w:r>
      <w:proofErr w:type="spellStart"/>
      <w:r w:rsidRPr="3C92F959">
        <w:rPr>
          <w:rFonts w:ascii="Calibri" w:eastAsia="Calibri" w:hAnsi="Calibri" w:cs="Calibri"/>
          <w:i/>
          <w:iCs/>
        </w:rPr>
        <w:t>rekuperován</w:t>
      </w:r>
      <w:proofErr w:type="spellEnd"/>
      <w:r w:rsidRPr="3C92F959">
        <w:rPr>
          <w:rFonts w:ascii="Calibri" w:eastAsia="Calibri" w:hAnsi="Calibri" w:cs="Calibri"/>
          <w:i/>
          <w:iCs/>
        </w:rPr>
        <w:t xml:space="preserve"> a vyfukován do exteriéru. </w:t>
      </w:r>
    </w:p>
    <w:p w14:paraId="7DB3F5A2" w14:textId="7638F682"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VZT potrubí bude v při </w:t>
      </w:r>
      <w:proofErr w:type="spellStart"/>
      <w:r w:rsidRPr="3C92F959">
        <w:rPr>
          <w:rFonts w:ascii="Calibri" w:eastAsia="Calibri" w:hAnsi="Calibri" w:cs="Calibri"/>
          <w:i/>
          <w:iCs/>
        </w:rPr>
        <w:t>remodelingu</w:t>
      </w:r>
      <w:proofErr w:type="spellEnd"/>
      <w:r w:rsidRPr="3C92F959">
        <w:rPr>
          <w:rFonts w:ascii="Calibri" w:eastAsia="Calibri" w:hAnsi="Calibri" w:cs="Calibri"/>
          <w:i/>
          <w:iCs/>
        </w:rPr>
        <w:t xml:space="preserve"> upraveno/demontováno a na stávající potrubí bude naprojektováno nové potrubí, dle nové dispozice. Rozsah demontáže a nového potrubí bude podrobně řešen v navazující dokumentaci. </w:t>
      </w:r>
    </w:p>
    <w:p w14:paraId="4ABED882" w14:textId="282277B2" w:rsidR="3C92F959" w:rsidRDefault="3C92F959" w:rsidP="3C92F959">
      <w:pPr>
        <w:ind w:left="900" w:firstLine="438"/>
        <w:rPr>
          <w:rFonts w:ascii="Calibri" w:eastAsia="Calibri" w:hAnsi="Calibri" w:cs="Calibri"/>
          <w:i/>
          <w:iCs/>
        </w:rPr>
      </w:pPr>
      <w:r w:rsidRPr="3C92F959">
        <w:rPr>
          <w:rFonts w:ascii="Calibri" w:eastAsia="Calibri" w:hAnsi="Calibri" w:cs="Calibri"/>
          <w:i/>
          <w:iCs/>
        </w:rPr>
        <w:t>Stávající jednotka na střeše, na pravé straně půdorysu bude kompletně včetně potrubních tras demontována.</w:t>
      </w:r>
    </w:p>
    <w:p w14:paraId="06EB4B57" w14:textId="155DF7FC" w:rsidR="3C92F959" w:rsidRDefault="3C92F959" w:rsidP="3C92F959">
      <w:pPr>
        <w:ind w:left="900" w:firstLine="438"/>
        <w:rPr>
          <w:rFonts w:ascii="Calibri" w:eastAsia="Calibri" w:hAnsi="Calibri" w:cs="Calibri"/>
          <w:i/>
          <w:iCs/>
        </w:rPr>
      </w:pPr>
      <w:r w:rsidRPr="3C92F959">
        <w:rPr>
          <w:rFonts w:ascii="Calibri" w:eastAsia="Calibri" w:hAnsi="Calibri" w:cs="Calibri"/>
          <w:i/>
          <w:iCs/>
        </w:rPr>
        <w:t xml:space="preserve"> </w:t>
      </w:r>
    </w:p>
    <w:p w14:paraId="796DC05D" w14:textId="52C739DF" w:rsidR="3C92F959" w:rsidRDefault="3C92F959" w:rsidP="3C92F959">
      <w:pPr>
        <w:ind w:left="900" w:firstLine="90"/>
        <w:rPr>
          <w:rFonts w:ascii="Calibri" w:eastAsia="Calibri" w:hAnsi="Calibri" w:cs="Calibri"/>
          <w:b/>
          <w:bCs/>
          <w:i/>
          <w:iCs/>
          <w:sz w:val="24"/>
          <w:szCs w:val="24"/>
          <w:u w:val="single"/>
        </w:rPr>
      </w:pPr>
      <w:r w:rsidRPr="3C92F959">
        <w:rPr>
          <w:rFonts w:ascii="Calibri" w:eastAsia="Calibri" w:hAnsi="Calibri" w:cs="Calibri"/>
          <w:b/>
          <w:bCs/>
          <w:i/>
          <w:iCs/>
          <w:sz w:val="24"/>
          <w:szCs w:val="24"/>
          <w:u w:val="single"/>
        </w:rPr>
        <w:t xml:space="preserve">Zařízení č. AHU </w:t>
      </w:r>
      <w:proofErr w:type="gramStart"/>
      <w:r w:rsidRPr="3C92F959">
        <w:rPr>
          <w:rFonts w:ascii="Calibri" w:eastAsia="Calibri" w:hAnsi="Calibri" w:cs="Calibri"/>
          <w:b/>
          <w:bCs/>
          <w:i/>
          <w:iCs/>
          <w:sz w:val="24"/>
          <w:szCs w:val="24"/>
          <w:u w:val="single"/>
        </w:rPr>
        <w:t>2 - 10</w:t>
      </w:r>
      <w:proofErr w:type="gramEnd"/>
      <w:r w:rsidRPr="3C92F959">
        <w:rPr>
          <w:rFonts w:ascii="Calibri" w:eastAsia="Calibri" w:hAnsi="Calibri" w:cs="Calibri"/>
          <w:b/>
          <w:bCs/>
          <w:i/>
          <w:iCs/>
          <w:sz w:val="24"/>
          <w:szCs w:val="24"/>
          <w:u w:val="single"/>
        </w:rPr>
        <w:t xml:space="preserve"> – Větrání čistých prostor </w:t>
      </w:r>
    </w:p>
    <w:p w14:paraId="2CE2233B" w14:textId="4439FC6A" w:rsidR="3C92F959" w:rsidRDefault="3C92F959" w:rsidP="3C92F959">
      <w:pPr>
        <w:tabs>
          <w:tab w:val="left" w:pos="0"/>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 xml:space="preserve"> </w:t>
      </w:r>
    </w:p>
    <w:p w14:paraId="3CEF655D" w14:textId="050B4607"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Pro zajištění mikroklimatických parametrů pro čisté prostory a navazující prostory jsou navrženy VZT jednotky v hygienickém provedení osazené ve strojovně VZT v úrovni 1.PP a na střeše.</w:t>
      </w:r>
    </w:p>
    <w:p w14:paraId="458218DD" w14:textId="38CA8C3F"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7AB11581" w14:textId="6E7F3CA8"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3C91A8DC" w14:textId="2915C7C7" w:rsidR="3C92F959" w:rsidRDefault="3C92F959" w:rsidP="3C92F959">
      <w:pPr>
        <w:tabs>
          <w:tab w:val="left" w:pos="0"/>
          <w:tab w:val="left" w:pos="426"/>
          <w:tab w:val="left" w:pos="851"/>
          <w:tab w:val="left" w:pos="1843"/>
          <w:tab w:val="left" w:pos="2127"/>
          <w:tab w:val="right" w:pos="10065"/>
        </w:tabs>
        <w:ind w:left="900" w:hanging="336"/>
        <w:rPr>
          <w:rFonts w:ascii="Calibri" w:eastAsia="Calibri" w:hAnsi="Calibri" w:cs="Calibri"/>
          <w:i/>
          <w:iCs/>
        </w:rPr>
      </w:pPr>
      <w:r w:rsidRPr="3C92F959">
        <w:rPr>
          <w:rFonts w:ascii="Calibri" w:eastAsia="Calibri" w:hAnsi="Calibri" w:cs="Calibri"/>
          <w:i/>
          <w:iCs/>
        </w:rPr>
        <w:t>Systém větrání:</w:t>
      </w:r>
      <w:r>
        <w:tab/>
      </w:r>
      <w:r w:rsidRPr="3C92F959">
        <w:rPr>
          <w:rFonts w:ascii="Calibri" w:eastAsia="Calibri" w:hAnsi="Calibri" w:cs="Calibri"/>
          <w:i/>
          <w:iCs/>
        </w:rPr>
        <w:t xml:space="preserve">Rekuperační jednotky se </w:t>
      </w:r>
      <w:proofErr w:type="gramStart"/>
      <w:r w:rsidRPr="3C92F959">
        <w:rPr>
          <w:rFonts w:ascii="Calibri" w:eastAsia="Calibri" w:hAnsi="Calibri" w:cs="Calibri"/>
          <w:i/>
          <w:iCs/>
        </w:rPr>
        <w:t>100%</w:t>
      </w:r>
      <w:proofErr w:type="gramEnd"/>
      <w:r w:rsidRPr="3C92F959">
        <w:rPr>
          <w:rFonts w:ascii="Calibri" w:eastAsia="Calibri" w:hAnsi="Calibri" w:cs="Calibri"/>
          <w:i/>
          <w:iCs/>
        </w:rPr>
        <w:t xml:space="preserve"> přívodem čerstvého vzduchu.</w:t>
      </w:r>
    </w:p>
    <w:p w14:paraId="1AC9A97B" w14:textId="41D96556" w:rsidR="3C92F959" w:rsidRDefault="3C92F959" w:rsidP="3C92F959">
      <w:pPr>
        <w:tabs>
          <w:tab w:val="left" w:pos="0"/>
          <w:tab w:val="left" w:pos="426"/>
          <w:tab w:val="left" w:pos="851"/>
          <w:tab w:val="left" w:pos="1843"/>
          <w:tab w:val="left" w:pos="2127"/>
          <w:tab w:val="right" w:pos="10065"/>
        </w:tabs>
        <w:ind w:left="900" w:hanging="336"/>
        <w:rPr>
          <w:rFonts w:ascii="Calibri" w:eastAsia="Calibri" w:hAnsi="Calibri" w:cs="Calibri"/>
          <w:b/>
          <w:bCs/>
          <w:i/>
          <w:iCs/>
        </w:rPr>
      </w:pPr>
      <w:r w:rsidRPr="3C92F959">
        <w:rPr>
          <w:rFonts w:ascii="Calibri" w:eastAsia="Calibri" w:hAnsi="Calibri" w:cs="Calibri"/>
          <w:b/>
          <w:bCs/>
          <w:i/>
          <w:iCs/>
        </w:rPr>
        <w:t>Výměny vzduchu min. dle ČSN EN ISO 14 644.</w:t>
      </w:r>
    </w:p>
    <w:p w14:paraId="4C335841" w14:textId="47EB6399" w:rsidR="3C92F959" w:rsidRDefault="3C92F959" w:rsidP="3C92F959">
      <w:pPr>
        <w:tabs>
          <w:tab w:val="left" w:pos="0"/>
          <w:tab w:val="left" w:pos="426"/>
          <w:tab w:val="left" w:pos="851"/>
          <w:tab w:val="left" w:pos="1843"/>
          <w:tab w:val="left" w:pos="2127"/>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064815B5" w14:textId="1E2FE0DF" w:rsidR="3C92F959" w:rsidRDefault="3C92F959" w:rsidP="3C92F959">
      <w:pPr>
        <w:tabs>
          <w:tab w:val="left" w:pos="0"/>
          <w:tab w:val="left" w:pos="426"/>
          <w:tab w:val="left" w:pos="851"/>
          <w:tab w:val="left" w:pos="4820"/>
          <w:tab w:val="right" w:pos="10065"/>
        </w:tabs>
        <w:ind w:left="900" w:hanging="336"/>
        <w:rPr>
          <w:rFonts w:ascii="Calibri" w:eastAsia="Calibri" w:hAnsi="Calibri" w:cs="Calibri"/>
          <w:i/>
          <w:iCs/>
        </w:rPr>
      </w:pPr>
      <w:r w:rsidRPr="3C92F959">
        <w:rPr>
          <w:rFonts w:ascii="Calibri" w:eastAsia="Calibri" w:hAnsi="Calibri" w:cs="Calibri"/>
          <w:i/>
          <w:iCs/>
        </w:rPr>
        <w:t xml:space="preserve">Třída filtrů …………………………………………………… </w:t>
      </w:r>
      <w:r>
        <w:tab/>
      </w:r>
      <w:r w:rsidRPr="3C92F959">
        <w:rPr>
          <w:rFonts w:ascii="Calibri" w:eastAsia="Calibri" w:hAnsi="Calibri" w:cs="Calibri"/>
          <w:i/>
          <w:iCs/>
        </w:rPr>
        <w:t>EU 7, EU 9, HEPA 13 (v čistém prostoru)</w:t>
      </w:r>
    </w:p>
    <w:p w14:paraId="6854B932" w14:textId="393EB9D4" w:rsidR="3C92F959" w:rsidRDefault="3C92F959" w:rsidP="3C92F959">
      <w:pPr>
        <w:tabs>
          <w:tab w:val="left" w:pos="0"/>
          <w:tab w:val="left" w:pos="426"/>
          <w:tab w:val="left" w:pos="851"/>
          <w:tab w:val="left" w:pos="4820"/>
          <w:tab w:val="right" w:pos="10065"/>
        </w:tabs>
        <w:ind w:left="900" w:hanging="336"/>
        <w:rPr>
          <w:rFonts w:ascii="Calibri" w:eastAsia="Calibri" w:hAnsi="Calibri" w:cs="Calibri"/>
          <w:i/>
          <w:iCs/>
        </w:rPr>
      </w:pPr>
      <w:r w:rsidRPr="3C92F959">
        <w:rPr>
          <w:rFonts w:ascii="Calibri" w:eastAsia="Calibri" w:hAnsi="Calibri" w:cs="Calibri"/>
          <w:i/>
          <w:iCs/>
        </w:rPr>
        <w:t>Dodávka odvodních kanálů je součástí vestavby čistých prostor.</w:t>
      </w:r>
    </w:p>
    <w:p w14:paraId="3785F919" w14:textId="37DC7A19" w:rsidR="3C92F959" w:rsidRDefault="3C92F959" w:rsidP="3C92F959">
      <w:pPr>
        <w:tabs>
          <w:tab w:val="left" w:pos="0"/>
          <w:tab w:val="left" w:pos="426"/>
          <w:tab w:val="left" w:pos="851"/>
          <w:tab w:val="left" w:pos="4820"/>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737A0848" w14:textId="37DD1506" w:rsidR="3C92F959" w:rsidRDefault="3C92F959" w:rsidP="3C92F959">
      <w:pPr>
        <w:tabs>
          <w:tab w:val="left" w:pos="0"/>
          <w:tab w:val="left" w:pos="426"/>
          <w:tab w:val="left" w:pos="851"/>
          <w:tab w:val="left" w:pos="4820"/>
          <w:tab w:val="right" w:pos="10065"/>
        </w:tabs>
        <w:ind w:left="900" w:hanging="761"/>
        <w:rPr>
          <w:rFonts w:ascii="Calibri" w:eastAsia="Calibri" w:hAnsi="Calibri" w:cs="Calibri"/>
          <w:i/>
          <w:iCs/>
        </w:rPr>
      </w:pPr>
      <w:r w:rsidRPr="3C92F959">
        <w:rPr>
          <w:rFonts w:ascii="Calibri" w:eastAsia="Calibri" w:hAnsi="Calibri" w:cs="Calibri"/>
          <w:i/>
          <w:iCs/>
        </w:rPr>
        <w:t>Hladiny hluku dB/A/…………………………………….</w:t>
      </w:r>
      <w:r>
        <w:tab/>
      </w:r>
      <w:r w:rsidRPr="3C92F959">
        <w:rPr>
          <w:rFonts w:ascii="Calibri" w:eastAsia="Calibri" w:hAnsi="Calibri" w:cs="Calibri"/>
          <w:i/>
          <w:iCs/>
        </w:rPr>
        <w:t>55</w:t>
      </w:r>
    </w:p>
    <w:p w14:paraId="0B6621F4" w14:textId="41D38ED4" w:rsidR="3C92F959" w:rsidRDefault="3C92F959" w:rsidP="3C92F959">
      <w:pPr>
        <w:tabs>
          <w:tab w:val="left" w:pos="0"/>
          <w:tab w:val="left" w:pos="426"/>
          <w:tab w:val="left" w:pos="851"/>
          <w:tab w:val="left" w:pos="4820"/>
          <w:tab w:val="right" w:pos="10065"/>
        </w:tabs>
        <w:ind w:left="900" w:hanging="761"/>
        <w:rPr>
          <w:rFonts w:ascii="Calibri" w:eastAsia="Calibri" w:hAnsi="Calibri" w:cs="Calibri"/>
          <w:i/>
          <w:iCs/>
        </w:rPr>
      </w:pPr>
      <w:r w:rsidRPr="3C92F959">
        <w:rPr>
          <w:rFonts w:ascii="Calibri" w:eastAsia="Calibri" w:hAnsi="Calibri" w:cs="Calibri"/>
          <w:i/>
          <w:iCs/>
        </w:rPr>
        <w:t>Třída prostředí…………………………………………….</w:t>
      </w:r>
      <w:r>
        <w:tab/>
      </w:r>
      <w:r w:rsidRPr="3C92F959">
        <w:rPr>
          <w:rFonts w:ascii="Calibri" w:eastAsia="Calibri" w:hAnsi="Calibri" w:cs="Calibri"/>
          <w:i/>
          <w:iCs/>
        </w:rPr>
        <w:t xml:space="preserve">Čistý prostor B, </w:t>
      </w:r>
      <w:proofErr w:type="gramStart"/>
      <w:r w:rsidRPr="3C92F959">
        <w:rPr>
          <w:rFonts w:ascii="Calibri" w:eastAsia="Calibri" w:hAnsi="Calibri" w:cs="Calibri"/>
          <w:i/>
          <w:iCs/>
        </w:rPr>
        <w:t>C ,D</w:t>
      </w:r>
      <w:proofErr w:type="gramEnd"/>
      <w:r w:rsidRPr="3C92F959">
        <w:rPr>
          <w:rFonts w:ascii="Calibri" w:eastAsia="Calibri" w:hAnsi="Calibri" w:cs="Calibri"/>
          <w:i/>
          <w:iCs/>
        </w:rPr>
        <w:t xml:space="preserve"> + Kontrolovaný</w:t>
      </w:r>
    </w:p>
    <w:p w14:paraId="5E3070B4" w14:textId="18473826"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2A183841" w14:textId="3E3B3D0F" w:rsidR="3C92F959" w:rsidRDefault="3C92F959" w:rsidP="3C92F959">
      <w:pPr>
        <w:tabs>
          <w:tab w:val="left" w:pos="0"/>
          <w:tab w:val="left" w:pos="426"/>
          <w:tab w:val="left" w:pos="851"/>
          <w:tab w:val="right" w:pos="10065"/>
        </w:tabs>
        <w:ind w:left="900" w:hanging="336"/>
        <w:rPr>
          <w:rFonts w:ascii="Calibri" w:eastAsia="Calibri" w:hAnsi="Calibri" w:cs="Calibri"/>
          <w:b/>
          <w:bCs/>
          <w:i/>
          <w:iCs/>
        </w:rPr>
      </w:pPr>
      <w:r w:rsidRPr="3C92F959">
        <w:rPr>
          <w:rFonts w:ascii="Calibri" w:eastAsia="Calibri" w:hAnsi="Calibri" w:cs="Calibri"/>
          <w:b/>
          <w:bCs/>
          <w:i/>
          <w:iCs/>
        </w:rPr>
        <w:t xml:space="preserve">         Přívodní část klimatizační jednotky: hygienické provedení</w:t>
      </w:r>
    </w:p>
    <w:p w14:paraId="5A0C3E9C" w14:textId="7E42839B"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 xml:space="preserve">uzavírací klapka – klapka slouží k uzavírání přívodu </w:t>
      </w:r>
      <w:proofErr w:type="gramStart"/>
      <w:r w:rsidRPr="3C92F959">
        <w:rPr>
          <w:rFonts w:ascii="Calibri" w:eastAsia="Calibri" w:hAnsi="Calibri" w:cs="Calibri"/>
          <w:i/>
          <w:iCs/>
        </w:rPr>
        <w:t>venkovního - servopohon</w:t>
      </w:r>
      <w:proofErr w:type="gramEnd"/>
      <w:r w:rsidRPr="3C92F959">
        <w:rPr>
          <w:rFonts w:ascii="Calibri" w:eastAsia="Calibri" w:hAnsi="Calibri" w:cs="Calibri"/>
          <w:i/>
          <w:iCs/>
        </w:rPr>
        <w:t xml:space="preserve"> (dodávka MaR) je s havarijní funkcí pro automatické uzavření při výpadku zařízení, </w:t>
      </w:r>
    </w:p>
    <w:p w14:paraId="2F44B9D1" w14:textId="645715F8"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filtrační komora s 1° filtrace EU 5 a EU 7 – výměna při dvojnásobku tlakové ztráty čistého filtru,</w:t>
      </w:r>
    </w:p>
    <w:p w14:paraId="58DFB6F5" w14:textId="45A0E76D"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deskový rekuperátor,</w:t>
      </w:r>
    </w:p>
    <w:p w14:paraId="0201E0DD" w14:textId="49FBFFE1"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ventilátor s FM, FM dodá VZT,</w:t>
      </w:r>
    </w:p>
    <w:p w14:paraId="19244471" w14:textId="026ACF55"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vodní ohřívač,</w:t>
      </w:r>
    </w:p>
    <w:p w14:paraId="371E0415" w14:textId="50F7422B"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vodní chladič (odvlhčování),</w:t>
      </w:r>
    </w:p>
    <w:p w14:paraId="4200D932" w14:textId="65A3BC7B"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lastRenderedPageBreak/>
        <w:t>vodní ohřívač,</w:t>
      </w:r>
    </w:p>
    <w:p w14:paraId="76C23340" w14:textId="0988DACC"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volná komora pro instalaci parního vlhčení,</w:t>
      </w:r>
    </w:p>
    <w:p w14:paraId="65521AA0" w14:textId="22DC36F4"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filtrační komora s 1° filtrace EU 9 – výměna při dvojnásobku tlakové ztráty čistého filtru,</w:t>
      </w:r>
    </w:p>
    <w:p w14:paraId="4049C050" w14:textId="2DC6EC3B"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tlumící vložka – zamezuje přenosu chvění z klima-jednotky do potrubního systému.</w:t>
      </w:r>
    </w:p>
    <w:p w14:paraId="745BC5C5" w14:textId="652EAF1B" w:rsidR="3C92F959" w:rsidRDefault="3C92F959" w:rsidP="3C92F959">
      <w:pPr>
        <w:tabs>
          <w:tab w:val="left" w:pos="0"/>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 xml:space="preserve"> </w:t>
      </w:r>
    </w:p>
    <w:p w14:paraId="2FE22D14" w14:textId="544DC4D2" w:rsidR="3C92F959" w:rsidRDefault="3C92F959" w:rsidP="3C92F959">
      <w:pPr>
        <w:tabs>
          <w:tab w:val="left" w:pos="0"/>
          <w:tab w:val="left" w:pos="426"/>
          <w:tab w:val="left" w:pos="851"/>
          <w:tab w:val="right" w:pos="10065"/>
        </w:tabs>
        <w:ind w:left="900" w:hanging="336"/>
        <w:rPr>
          <w:rFonts w:ascii="Calibri" w:eastAsia="Calibri" w:hAnsi="Calibri" w:cs="Calibri"/>
          <w:b/>
          <w:bCs/>
          <w:i/>
          <w:iCs/>
        </w:rPr>
      </w:pPr>
      <w:r w:rsidRPr="3C92F959">
        <w:rPr>
          <w:rFonts w:ascii="Calibri" w:eastAsia="Calibri" w:hAnsi="Calibri" w:cs="Calibri"/>
          <w:b/>
          <w:bCs/>
          <w:i/>
          <w:iCs/>
        </w:rPr>
        <w:t xml:space="preserve">         Odvodní část klimatizační jednotky: hygienické provedení</w:t>
      </w:r>
    </w:p>
    <w:p w14:paraId="0F5F8659" w14:textId="680BCA6C"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tlumící vložka – zamezuje přenosu chvění z klima-jednotky do potrubního systému,</w:t>
      </w:r>
    </w:p>
    <w:p w14:paraId="65A584B6" w14:textId="64C81687"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filtrační komora s 1° filtrace EU 5 – výměna při dvojnásobku tlakové ztráty čistého filtru,</w:t>
      </w:r>
    </w:p>
    <w:p w14:paraId="7EFD454B" w14:textId="3DBE49C5"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deskový rekuperátor,</w:t>
      </w:r>
    </w:p>
    <w:p w14:paraId="48FDFA9E" w14:textId="2F4A99B4"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ventilátor s FM, FM dodá VZT,</w:t>
      </w:r>
    </w:p>
    <w:p w14:paraId="03946A4B" w14:textId="7EB5E9E1"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 xml:space="preserve">uzavírací klapka – klapka slouží k uzavírání přívodu </w:t>
      </w:r>
      <w:proofErr w:type="gramStart"/>
      <w:r w:rsidRPr="3C92F959">
        <w:rPr>
          <w:rFonts w:ascii="Calibri" w:eastAsia="Calibri" w:hAnsi="Calibri" w:cs="Calibri"/>
          <w:i/>
          <w:iCs/>
        </w:rPr>
        <w:t>venkovního - servopohon</w:t>
      </w:r>
      <w:proofErr w:type="gramEnd"/>
      <w:r w:rsidRPr="3C92F959">
        <w:rPr>
          <w:rFonts w:ascii="Calibri" w:eastAsia="Calibri" w:hAnsi="Calibri" w:cs="Calibri"/>
          <w:i/>
          <w:iCs/>
        </w:rPr>
        <w:t xml:space="preserve"> (dodávka MaR) je s havarijní funkcí pro automatické uzavření při výpadku zařízení,</w:t>
      </w:r>
    </w:p>
    <w:p w14:paraId="71A33CD6" w14:textId="6C8C1E69" w:rsidR="3C92F959" w:rsidRDefault="3C92F959" w:rsidP="3C92F959">
      <w:pPr>
        <w:pStyle w:val="Odstavecseseznamem"/>
        <w:numPr>
          <w:ilvl w:val="0"/>
          <w:numId w:val="33"/>
        </w:numPr>
        <w:ind w:left="900" w:hanging="270"/>
        <w:rPr>
          <w:rFonts w:ascii="Calibri" w:eastAsia="Calibri" w:hAnsi="Calibri" w:cs="Calibri"/>
          <w:i/>
          <w:iCs/>
        </w:rPr>
      </w:pPr>
      <w:r w:rsidRPr="3C92F959">
        <w:rPr>
          <w:rFonts w:ascii="Calibri" w:eastAsia="Calibri" w:hAnsi="Calibri" w:cs="Calibri"/>
          <w:i/>
          <w:iCs/>
        </w:rPr>
        <w:t>tlumící vložka – zamezuje přenosu chvění z klima-jednotky do potrubního systému.</w:t>
      </w:r>
    </w:p>
    <w:p w14:paraId="0E36F622" w14:textId="5BE88CFE" w:rsidR="3C92F959" w:rsidRDefault="3C92F959" w:rsidP="3C92F959">
      <w:pPr>
        <w:tabs>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 xml:space="preserve"> </w:t>
      </w:r>
    </w:p>
    <w:p w14:paraId="1F97C8FB" w14:textId="5B344A2A" w:rsidR="3C92F959" w:rsidRDefault="3C92F959" w:rsidP="3C92F959">
      <w:pPr>
        <w:tabs>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Čerstvý vzduch je do vzduchotechnické jednotky přiváděn vzduchotechnickým potrubím. Sací potrubí je zakončeno sacím krytem na stěně strojovny v úrovní střechy. Po úpravě vzduchu vzduchotechnickou jednotkou je vzduch veden potrubím do větraných prostor. Do potrubí jsou osazeny kulisové tlumiče hluku. V přívodní části potrubního rozvodu bude osazen tlumič hluku v hygienickém provedení. Jako přívodní elementy jsou navřeny čisté nástavce a laminární stropy. Jako odvodní elementy jsou mřížky a perforované podlahy, které budou dodávkou vestavby ČP.</w:t>
      </w:r>
      <w:r>
        <w:tab/>
      </w:r>
    </w:p>
    <w:p w14:paraId="0D4578D7" w14:textId="02EDD3B9" w:rsidR="3C92F959" w:rsidRDefault="3C92F959" w:rsidP="3C92F959">
      <w:pPr>
        <w:tabs>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 xml:space="preserve">Odváděný vzduch bude VZT jednotkou </w:t>
      </w:r>
      <w:proofErr w:type="spellStart"/>
      <w:r w:rsidRPr="3C92F959">
        <w:rPr>
          <w:rFonts w:ascii="Calibri" w:eastAsia="Calibri" w:hAnsi="Calibri" w:cs="Calibri"/>
          <w:i/>
          <w:iCs/>
        </w:rPr>
        <w:t>rekuperován</w:t>
      </w:r>
      <w:proofErr w:type="spellEnd"/>
      <w:r w:rsidRPr="3C92F959">
        <w:rPr>
          <w:rFonts w:ascii="Calibri" w:eastAsia="Calibri" w:hAnsi="Calibri" w:cs="Calibri"/>
          <w:i/>
          <w:iCs/>
        </w:rPr>
        <w:t xml:space="preserve"> a vyfukován z objektu, přes fasádu objektu pomocí výfukového krytu na úrovni střechy.</w:t>
      </w:r>
    </w:p>
    <w:p w14:paraId="75AF66B3" w14:textId="4D02B7ED" w:rsidR="3C92F959" w:rsidRDefault="3C92F959" w:rsidP="3C92F959">
      <w:pPr>
        <w:tabs>
          <w:tab w:val="left" w:pos="426"/>
          <w:tab w:val="left" w:pos="851"/>
          <w:tab w:val="right" w:pos="10065"/>
        </w:tabs>
        <w:ind w:left="900" w:firstLine="90"/>
        <w:rPr>
          <w:rFonts w:ascii="Calibri" w:eastAsia="Calibri" w:hAnsi="Calibri" w:cs="Calibri"/>
          <w:b/>
          <w:bCs/>
          <w:i/>
          <w:iCs/>
        </w:rPr>
      </w:pPr>
      <w:r w:rsidRPr="3C92F959">
        <w:rPr>
          <w:rFonts w:ascii="Calibri" w:eastAsia="Calibri" w:hAnsi="Calibri" w:cs="Calibri"/>
          <w:b/>
          <w:bCs/>
          <w:i/>
          <w:iCs/>
        </w:rPr>
        <w:t xml:space="preserve"> </w:t>
      </w:r>
    </w:p>
    <w:p w14:paraId="00BFBD3E" w14:textId="27C509C0" w:rsidR="3C92F959" w:rsidRDefault="3C92F959" w:rsidP="3C92F959">
      <w:pPr>
        <w:tabs>
          <w:tab w:val="left" w:pos="426"/>
          <w:tab w:val="left" w:pos="851"/>
          <w:tab w:val="right" w:pos="10065"/>
        </w:tabs>
        <w:ind w:left="900" w:firstLine="90"/>
        <w:rPr>
          <w:rFonts w:ascii="Calibri" w:eastAsia="Calibri" w:hAnsi="Calibri" w:cs="Calibri"/>
          <w:i/>
          <w:iCs/>
        </w:rPr>
      </w:pPr>
      <w:r w:rsidRPr="3C92F959">
        <w:rPr>
          <w:rFonts w:ascii="Calibri" w:eastAsia="Calibri" w:hAnsi="Calibri" w:cs="Calibri"/>
          <w:i/>
          <w:iCs/>
        </w:rPr>
        <w:t xml:space="preserve">         Prostory budou odděleny dle zatřídění (dle ISO </w:t>
      </w:r>
      <w:proofErr w:type="spellStart"/>
      <w:r w:rsidRPr="3C92F959">
        <w:rPr>
          <w:rFonts w:ascii="Calibri" w:eastAsia="Calibri" w:hAnsi="Calibri" w:cs="Calibri"/>
          <w:i/>
          <w:iCs/>
        </w:rPr>
        <w:t>Class</w:t>
      </w:r>
      <w:proofErr w:type="spellEnd"/>
      <w:r w:rsidRPr="3C92F959">
        <w:rPr>
          <w:rFonts w:ascii="Calibri" w:eastAsia="Calibri" w:hAnsi="Calibri" w:cs="Calibri"/>
          <w:i/>
          <w:iCs/>
        </w:rPr>
        <w:t xml:space="preserve"> tříd na základě značení dle SUKL B, C, D…) a bude navržena tlaková kaskáda. </w:t>
      </w:r>
    </w:p>
    <w:p w14:paraId="24E7F1BA" w14:textId="43DDB0EA" w:rsidR="3C92F959" w:rsidRDefault="3C92F959" w:rsidP="3C92F959">
      <w:pPr>
        <w:tabs>
          <w:tab w:val="left" w:pos="426"/>
          <w:tab w:val="left" w:pos="851"/>
          <w:tab w:val="right" w:pos="10065"/>
        </w:tabs>
        <w:ind w:left="900" w:firstLine="90"/>
        <w:rPr>
          <w:rFonts w:ascii="Calibri" w:eastAsia="Calibri" w:hAnsi="Calibri" w:cs="Calibri"/>
          <w:b/>
          <w:bCs/>
          <w:i/>
          <w:iCs/>
        </w:rPr>
      </w:pPr>
      <w:r w:rsidRPr="3C92F959">
        <w:rPr>
          <w:rFonts w:ascii="Calibri" w:eastAsia="Calibri" w:hAnsi="Calibri" w:cs="Calibri"/>
          <w:b/>
          <w:bCs/>
          <w:i/>
          <w:iCs/>
        </w:rPr>
        <w:t xml:space="preserve"> </w:t>
      </w:r>
    </w:p>
    <w:p w14:paraId="78225698" w14:textId="42ADDB84" w:rsidR="3C92F959" w:rsidRDefault="3C92F959" w:rsidP="3C92F959">
      <w:pPr>
        <w:tabs>
          <w:tab w:val="left" w:pos="851"/>
        </w:tabs>
        <w:ind w:left="900" w:firstLine="515"/>
        <w:rPr>
          <w:rFonts w:ascii="Calibri" w:eastAsia="Calibri" w:hAnsi="Calibri" w:cs="Calibri"/>
          <w:i/>
          <w:iCs/>
        </w:rPr>
      </w:pPr>
      <w:r w:rsidRPr="3C92F959">
        <w:rPr>
          <w:rFonts w:ascii="Calibri" w:eastAsia="Calibri" w:hAnsi="Calibri" w:cs="Calibri"/>
          <w:i/>
          <w:iCs/>
        </w:rPr>
        <w:t xml:space="preserve">Do přívodního i odvodního potrubí budou osazeny regulátory průtoku – variabilní. Regulátory průtoku budou ovládány a napájeny profesí MaR. Přívod i odvod je regulován na průtok! MaR zajistí regulaci – tlakovou kaskádu s 10 Pa mezi čistým prostorem a kontrolovanou zónou a následně na </w:t>
      </w:r>
      <w:proofErr w:type="gramStart"/>
      <w:r w:rsidRPr="3C92F959">
        <w:rPr>
          <w:rFonts w:ascii="Calibri" w:eastAsia="Calibri" w:hAnsi="Calibri" w:cs="Calibri"/>
          <w:i/>
          <w:iCs/>
        </w:rPr>
        <w:t>20Pa</w:t>
      </w:r>
      <w:proofErr w:type="gramEnd"/>
      <w:r w:rsidRPr="3C92F959">
        <w:rPr>
          <w:rFonts w:ascii="Calibri" w:eastAsia="Calibri" w:hAnsi="Calibri" w:cs="Calibri"/>
          <w:i/>
          <w:iCs/>
        </w:rPr>
        <w:t xml:space="preserve"> mezi jednotlivými prostory. + úpravy průtoků dle aktuálně využité technologie. MaR dodá čidla tlaku, blokaci dveří, zajištění regulace na tlakovou kaskádu. </w:t>
      </w:r>
    </w:p>
    <w:p w14:paraId="1A0AD013" w14:textId="067E781C"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46D58F34" w14:textId="4067796C"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Potrubí bude s třídou těsnosti B – (III).</w:t>
      </w:r>
    </w:p>
    <w:p w14:paraId="521449B2" w14:textId="051CEABA" w:rsidR="3C92F959" w:rsidRDefault="3C92F959" w:rsidP="3C92F959">
      <w:pPr>
        <w:ind w:left="900" w:firstLine="430"/>
        <w:rPr>
          <w:rFonts w:ascii="Calibri" w:eastAsia="Calibri" w:hAnsi="Calibri" w:cs="Calibri"/>
          <w:b/>
          <w:bCs/>
          <w:i/>
          <w:iCs/>
          <w:sz w:val="24"/>
          <w:szCs w:val="24"/>
        </w:rPr>
      </w:pPr>
      <w:r w:rsidRPr="3C92F959">
        <w:rPr>
          <w:rFonts w:ascii="Calibri" w:eastAsia="Calibri" w:hAnsi="Calibri" w:cs="Calibri"/>
          <w:b/>
          <w:bCs/>
          <w:i/>
          <w:iCs/>
          <w:sz w:val="24"/>
          <w:szCs w:val="24"/>
        </w:rPr>
        <w:t xml:space="preserve"> </w:t>
      </w:r>
    </w:p>
    <w:p w14:paraId="0B3E0E7A" w14:textId="22E06A78" w:rsidR="3C92F959" w:rsidRDefault="3C92F959" w:rsidP="3C92F959">
      <w:pPr>
        <w:ind w:left="900" w:firstLine="430"/>
        <w:rPr>
          <w:rFonts w:ascii="Calibri" w:eastAsia="Calibri" w:hAnsi="Calibri" w:cs="Calibri"/>
          <w:b/>
          <w:bCs/>
          <w:i/>
          <w:iCs/>
          <w:sz w:val="24"/>
          <w:szCs w:val="24"/>
          <w:u w:val="single"/>
        </w:rPr>
      </w:pPr>
      <w:r w:rsidRPr="3C92F959">
        <w:rPr>
          <w:rFonts w:ascii="Calibri" w:eastAsia="Calibri" w:hAnsi="Calibri" w:cs="Calibri"/>
          <w:b/>
          <w:bCs/>
          <w:i/>
          <w:iCs/>
          <w:sz w:val="24"/>
          <w:szCs w:val="24"/>
          <w:u w:val="single"/>
        </w:rPr>
        <w:t xml:space="preserve">Zařízení č. AHU </w:t>
      </w:r>
      <w:proofErr w:type="gramStart"/>
      <w:r w:rsidRPr="3C92F959">
        <w:rPr>
          <w:rFonts w:ascii="Calibri" w:eastAsia="Calibri" w:hAnsi="Calibri" w:cs="Calibri"/>
          <w:b/>
          <w:bCs/>
          <w:i/>
          <w:iCs/>
          <w:sz w:val="24"/>
          <w:szCs w:val="24"/>
          <w:u w:val="single"/>
        </w:rPr>
        <w:t>2 - 10</w:t>
      </w:r>
      <w:proofErr w:type="gramEnd"/>
      <w:r w:rsidRPr="3C92F959">
        <w:rPr>
          <w:rFonts w:ascii="Calibri" w:eastAsia="Calibri" w:hAnsi="Calibri" w:cs="Calibri"/>
          <w:b/>
          <w:bCs/>
          <w:i/>
          <w:iCs/>
          <w:sz w:val="24"/>
          <w:szCs w:val="24"/>
          <w:u w:val="single"/>
        </w:rPr>
        <w:t xml:space="preserve"> – Parní vlhčení – parní vyvíječe pro VZT jednotky</w:t>
      </w:r>
    </w:p>
    <w:p w14:paraId="7EC989FD" w14:textId="5122ED72" w:rsidR="3C92F959" w:rsidRDefault="3C92F959" w:rsidP="3C92F959">
      <w:pPr>
        <w:tabs>
          <w:tab w:val="left" w:pos="851"/>
        </w:tabs>
        <w:ind w:left="900" w:firstLine="515"/>
        <w:rPr>
          <w:rFonts w:ascii="Calibri" w:eastAsia="Calibri" w:hAnsi="Calibri" w:cs="Calibri"/>
          <w:i/>
          <w:iCs/>
        </w:rPr>
      </w:pPr>
      <w:r w:rsidRPr="3C92F959">
        <w:rPr>
          <w:rFonts w:ascii="Calibri" w:eastAsia="Calibri" w:hAnsi="Calibri" w:cs="Calibri"/>
          <w:i/>
          <w:iCs/>
        </w:rPr>
        <w:t xml:space="preserve"> </w:t>
      </w:r>
    </w:p>
    <w:p w14:paraId="446779A9" w14:textId="1A7D3D96" w:rsidR="3C92F959" w:rsidRDefault="3C92F959" w:rsidP="3C92F959">
      <w:pPr>
        <w:tabs>
          <w:tab w:val="left" w:pos="851"/>
        </w:tabs>
        <w:ind w:left="900" w:firstLine="515"/>
        <w:rPr>
          <w:rFonts w:ascii="Calibri" w:eastAsia="Calibri" w:hAnsi="Calibri" w:cs="Calibri"/>
          <w:i/>
          <w:iCs/>
        </w:rPr>
      </w:pPr>
      <w:r w:rsidRPr="3C92F959">
        <w:rPr>
          <w:rFonts w:ascii="Calibri" w:eastAsia="Calibri" w:hAnsi="Calibri" w:cs="Calibri"/>
          <w:i/>
          <w:iCs/>
        </w:rPr>
        <w:t xml:space="preserve">Pro zajištění min. vlhkosti ve větracím vzduchu je navržena parní zvlhčování. </w:t>
      </w:r>
    </w:p>
    <w:p w14:paraId="3B796184" w14:textId="68853666" w:rsidR="3C92F959" w:rsidRDefault="3C92F959" w:rsidP="3C92F959">
      <w:pPr>
        <w:tabs>
          <w:tab w:val="left" w:pos="0"/>
          <w:tab w:val="left" w:pos="426"/>
          <w:tab w:val="left" w:pos="851"/>
          <w:tab w:val="right" w:pos="10065"/>
        </w:tabs>
        <w:ind w:left="900" w:hanging="336"/>
        <w:rPr>
          <w:rFonts w:ascii="Calibri" w:eastAsia="Calibri" w:hAnsi="Calibri" w:cs="Calibri"/>
          <w:i/>
          <w:iCs/>
        </w:rPr>
      </w:pPr>
      <w:r w:rsidRPr="3C92F959">
        <w:rPr>
          <w:rFonts w:ascii="Calibri" w:eastAsia="Calibri" w:hAnsi="Calibri" w:cs="Calibri"/>
          <w:i/>
          <w:iCs/>
        </w:rPr>
        <w:t xml:space="preserve"> </w:t>
      </w:r>
    </w:p>
    <w:p w14:paraId="20A6B8A4" w14:textId="6E5E7240" w:rsidR="3C92F959" w:rsidRDefault="3C92F959" w:rsidP="3C92F959">
      <w:pPr>
        <w:tabs>
          <w:tab w:val="left" w:pos="851"/>
        </w:tabs>
        <w:ind w:left="900" w:firstLine="90"/>
        <w:rPr>
          <w:rFonts w:ascii="Calibri" w:eastAsia="Calibri" w:hAnsi="Calibri" w:cs="Calibri"/>
          <w:b/>
          <w:bCs/>
          <w:i/>
          <w:iCs/>
        </w:rPr>
      </w:pPr>
      <w:r w:rsidRPr="3C92F959">
        <w:rPr>
          <w:rFonts w:ascii="Calibri" w:eastAsia="Calibri" w:hAnsi="Calibri" w:cs="Calibri"/>
          <w:b/>
          <w:bCs/>
          <w:i/>
          <w:iCs/>
        </w:rPr>
        <w:t xml:space="preserve">Jako zdroj vlhkosti pro VZT jednotky jsou navrženy odporové vyvíječe páry. Toto zařízení pracuje s demineralizovanou vodu a pomocí elektřiny </w:t>
      </w:r>
      <w:proofErr w:type="gramStart"/>
      <w:r w:rsidRPr="3C92F959">
        <w:rPr>
          <w:rFonts w:ascii="Calibri" w:eastAsia="Calibri" w:hAnsi="Calibri" w:cs="Calibri"/>
          <w:b/>
          <w:bCs/>
          <w:i/>
          <w:iCs/>
        </w:rPr>
        <w:t>vytváří</w:t>
      </w:r>
      <w:proofErr w:type="gramEnd"/>
      <w:r w:rsidRPr="3C92F959">
        <w:rPr>
          <w:rFonts w:ascii="Calibri" w:eastAsia="Calibri" w:hAnsi="Calibri" w:cs="Calibri"/>
          <w:b/>
          <w:bCs/>
          <w:i/>
          <w:iCs/>
        </w:rPr>
        <w:t xml:space="preserve"> hygienickou, velmi čistou a antibakteriální páru. Tato pára ve distribuována do VZT jednotky bude jemně (plošně) rozptylována. Zařízení disponuje automatickým systémem vč. proplachů a odvodu kalu. Profese ZTI zajistí dodávku vody pro úpravny vody a potrubní rozvod od úpravny vody po parní vyvíječe.</w:t>
      </w:r>
    </w:p>
    <w:p w14:paraId="363DFA64" w14:textId="7C0AAD6D" w:rsidR="3C92F959" w:rsidRDefault="3C92F959" w:rsidP="3C92F959">
      <w:pPr>
        <w:tabs>
          <w:tab w:val="left" w:pos="851"/>
        </w:tabs>
        <w:ind w:left="900" w:firstLine="90"/>
        <w:rPr>
          <w:rFonts w:ascii="Calibri" w:eastAsia="Calibri" w:hAnsi="Calibri" w:cs="Calibri"/>
          <w:b/>
          <w:bCs/>
          <w:i/>
          <w:iCs/>
        </w:rPr>
      </w:pPr>
      <w:r w:rsidRPr="3C92F959">
        <w:rPr>
          <w:rFonts w:ascii="Calibri" w:eastAsia="Calibri" w:hAnsi="Calibri" w:cs="Calibri"/>
          <w:b/>
          <w:bCs/>
          <w:i/>
          <w:iCs/>
        </w:rPr>
        <w:t>Profese ZTI zajistí dodávku úpravny vody.</w:t>
      </w:r>
    </w:p>
    <w:p w14:paraId="3615C17A" w14:textId="462D844A" w:rsidR="3C92F959" w:rsidRDefault="3C92F959" w:rsidP="3C92F959">
      <w:pPr>
        <w:tabs>
          <w:tab w:val="left" w:pos="851"/>
        </w:tabs>
        <w:ind w:left="900" w:firstLine="90"/>
        <w:rPr>
          <w:rFonts w:ascii="Calibri" w:eastAsia="Calibri" w:hAnsi="Calibri" w:cs="Calibri"/>
          <w:b/>
          <w:bCs/>
          <w:i/>
          <w:iCs/>
        </w:rPr>
      </w:pPr>
      <w:r w:rsidRPr="3C92F959">
        <w:rPr>
          <w:rFonts w:ascii="Calibri" w:eastAsia="Calibri" w:hAnsi="Calibri" w:cs="Calibri"/>
          <w:b/>
          <w:bCs/>
          <w:i/>
          <w:iCs/>
        </w:rPr>
        <w:t xml:space="preserve">V technickém zázemí budou parní zvlhčovače instalovány na stěně, profese ZTI zajistí jejich napojení na rozvod upravené </w:t>
      </w:r>
      <w:proofErr w:type="spellStart"/>
      <w:proofErr w:type="gramStart"/>
      <w:r w:rsidRPr="3C92F959">
        <w:rPr>
          <w:rFonts w:ascii="Calibri" w:eastAsia="Calibri" w:hAnsi="Calibri" w:cs="Calibri"/>
          <w:b/>
          <w:bCs/>
          <w:i/>
          <w:iCs/>
        </w:rPr>
        <w:t>vody.Zvlhčovače</w:t>
      </w:r>
      <w:proofErr w:type="spellEnd"/>
      <w:proofErr w:type="gramEnd"/>
      <w:r w:rsidRPr="3C92F959">
        <w:rPr>
          <w:rFonts w:ascii="Calibri" w:eastAsia="Calibri" w:hAnsi="Calibri" w:cs="Calibri"/>
          <w:b/>
          <w:bCs/>
          <w:i/>
          <w:iCs/>
        </w:rPr>
        <w:t xml:space="preserve"> na střeše budou instalovány ve vytápěné izolované skříní, která bude dodána s VZT jednotkou.</w:t>
      </w:r>
    </w:p>
    <w:p w14:paraId="1FB59DED" w14:textId="0295F06E" w:rsidR="3C92F959" w:rsidRDefault="3C92F959" w:rsidP="3C92F959">
      <w:pPr>
        <w:pStyle w:val="Odstavecseseznamem"/>
        <w:numPr>
          <w:ilvl w:val="0"/>
          <w:numId w:val="66"/>
        </w:numPr>
        <w:ind w:left="900" w:hanging="270"/>
        <w:rPr>
          <w:rFonts w:eastAsia="Arial" w:cs="Arial"/>
          <w:i/>
          <w:iCs/>
        </w:rPr>
      </w:pPr>
      <w:r w:rsidRPr="3C92F959">
        <w:rPr>
          <w:rFonts w:eastAsia="Arial" w:cs="Arial"/>
          <w:i/>
          <w:iCs/>
        </w:rPr>
        <w:t>Popis společných prvků a opatření</w:t>
      </w:r>
    </w:p>
    <w:p w14:paraId="45CF1192" w14:textId="4E23686F" w:rsidR="3C92F959" w:rsidRDefault="3C92F959" w:rsidP="3C92F959">
      <w:pPr>
        <w:pStyle w:val="Odstavecseseznamem"/>
        <w:numPr>
          <w:ilvl w:val="2"/>
          <w:numId w:val="66"/>
        </w:numPr>
        <w:ind w:left="900" w:hanging="90"/>
        <w:rPr>
          <w:rFonts w:eastAsia="Arial" w:cs="Arial"/>
          <w:i/>
          <w:iCs/>
          <w:lang w:val="sk"/>
        </w:rPr>
      </w:pPr>
      <w:r w:rsidRPr="3C92F959">
        <w:rPr>
          <w:rFonts w:eastAsia="Arial" w:cs="Arial"/>
          <w:i/>
          <w:iCs/>
          <w:lang w:val="sk"/>
        </w:rPr>
        <w:t>Vzduchotechnické potrubí</w:t>
      </w:r>
    </w:p>
    <w:p w14:paraId="33945DE0" w14:textId="59F1E232"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V objektu bude vzduch dopravován čtyřhranným ocelovým pozinkovaným potrubím a kruhovým SPIRO potrubím. Potrubí bude zavěšeno na závěsech s roztečí maximálně 3 m. Vzduchovody na závěsech, podpěrách či konzolách budou podloženy gumou. Veškeré odbočky, rozbočky a nástavce jsou opatřeny regulačními plechy umožňujícími vyregulování množství vzduchu v daném uzlu. </w:t>
      </w:r>
    </w:p>
    <w:p w14:paraId="008A3C39" w14:textId="39764897" w:rsidR="3C92F959" w:rsidRDefault="3C92F959" w:rsidP="3C92F959">
      <w:pPr>
        <w:ind w:left="900" w:firstLine="430"/>
        <w:rPr>
          <w:rFonts w:ascii="Calibri" w:eastAsia="Calibri" w:hAnsi="Calibri" w:cs="Calibri"/>
          <w:i/>
          <w:iCs/>
        </w:rPr>
      </w:pPr>
      <w:r w:rsidRPr="3C92F959">
        <w:rPr>
          <w:rFonts w:ascii="Calibri" w:eastAsia="Calibri" w:hAnsi="Calibri" w:cs="Calibri"/>
          <w:i/>
          <w:iCs/>
        </w:rPr>
        <w:t>U spojů vzduchovodů musí být provedeno vodivé propojení, tlumící vložky budou překlenuty pružným vodivým spojením pro odvedení statického náboje.</w:t>
      </w:r>
    </w:p>
    <w:p w14:paraId="0F1F5F0E" w14:textId="04C2D2E7"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3F81F367" w14:textId="2789BAC5" w:rsidR="3C92F959" w:rsidRDefault="3C92F959" w:rsidP="3C92F959">
      <w:pPr>
        <w:ind w:left="900" w:firstLine="516"/>
        <w:rPr>
          <w:rFonts w:ascii="Calibri" w:eastAsia="Calibri" w:hAnsi="Calibri" w:cs="Calibri"/>
          <w:i/>
          <w:iCs/>
        </w:rPr>
      </w:pPr>
      <w:r w:rsidRPr="3C92F959">
        <w:rPr>
          <w:rFonts w:ascii="Calibri" w:eastAsia="Calibri" w:hAnsi="Calibri" w:cs="Calibri"/>
          <w:i/>
          <w:iCs/>
        </w:rPr>
        <w:t>Materiálové provedení potrubního rozvodu:</w:t>
      </w:r>
    </w:p>
    <w:p w14:paraId="21D7307C" w14:textId="40FF0623" w:rsidR="3C92F959" w:rsidRDefault="3C92F959" w:rsidP="3C92F959">
      <w:pPr>
        <w:ind w:left="900" w:firstLine="430"/>
        <w:rPr>
          <w:rFonts w:ascii="Calibri" w:eastAsia="Calibri" w:hAnsi="Calibri" w:cs="Calibri"/>
          <w:i/>
          <w:iCs/>
        </w:rPr>
      </w:pPr>
      <w:r w:rsidRPr="3C92F959">
        <w:rPr>
          <w:rFonts w:ascii="Calibri" w:eastAsia="Calibri" w:hAnsi="Calibri" w:cs="Calibri"/>
          <w:i/>
          <w:iCs/>
        </w:rPr>
        <w:lastRenderedPageBreak/>
        <w:t xml:space="preserve"> </w:t>
      </w:r>
    </w:p>
    <w:p w14:paraId="74AD9045" w14:textId="77249A73" w:rsidR="3C92F959" w:rsidRDefault="3C92F959" w:rsidP="3C92F959">
      <w:pPr>
        <w:tabs>
          <w:tab w:val="left" w:pos="0"/>
          <w:tab w:val="left" w:pos="426"/>
          <w:tab w:val="left" w:pos="851"/>
          <w:tab w:val="left" w:pos="2127"/>
          <w:tab w:val="right" w:pos="10065"/>
        </w:tabs>
        <w:ind w:left="900" w:hanging="336"/>
        <w:rPr>
          <w:rFonts w:ascii="Calibri" w:eastAsia="Calibri" w:hAnsi="Calibri" w:cs="Calibri"/>
          <w:i/>
          <w:iCs/>
        </w:rPr>
      </w:pPr>
      <w:r w:rsidRPr="3C92F959">
        <w:rPr>
          <w:rFonts w:ascii="Calibri" w:eastAsia="Calibri" w:hAnsi="Calibri" w:cs="Calibri"/>
          <w:i/>
          <w:iCs/>
        </w:rPr>
        <w:t>Prostory laboratoří:</w:t>
      </w:r>
      <w:r>
        <w:tab/>
      </w:r>
      <w:r w:rsidRPr="3C92F959">
        <w:rPr>
          <w:rFonts w:ascii="Calibri" w:eastAsia="Calibri" w:hAnsi="Calibri" w:cs="Calibri"/>
          <w:i/>
          <w:iCs/>
        </w:rPr>
        <w:t>Potrubí bude s třídou těsnosti B – (III).</w:t>
      </w:r>
    </w:p>
    <w:p w14:paraId="09DD29D4" w14:textId="18EFB685" w:rsidR="3C92F959" w:rsidRDefault="3C92F959" w:rsidP="3C92F959">
      <w:pPr>
        <w:tabs>
          <w:tab w:val="left" w:pos="0"/>
          <w:tab w:val="left" w:pos="426"/>
          <w:tab w:val="left" w:pos="851"/>
          <w:tab w:val="left" w:pos="2127"/>
          <w:tab w:val="right" w:pos="10065"/>
        </w:tabs>
        <w:ind w:left="900" w:hanging="336"/>
        <w:rPr>
          <w:rFonts w:ascii="Calibri" w:eastAsia="Calibri" w:hAnsi="Calibri" w:cs="Calibri"/>
          <w:i/>
          <w:iCs/>
        </w:rPr>
      </w:pPr>
      <w:r w:rsidRPr="3C92F959">
        <w:rPr>
          <w:rFonts w:ascii="Calibri" w:eastAsia="Calibri" w:hAnsi="Calibri" w:cs="Calibri"/>
          <w:i/>
          <w:iCs/>
        </w:rPr>
        <w:t>Čisté prostory:</w:t>
      </w:r>
      <w:r>
        <w:tab/>
      </w:r>
      <w:r w:rsidRPr="3C92F959">
        <w:rPr>
          <w:rFonts w:ascii="Calibri" w:eastAsia="Calibri" w:hAnsi="Calibri" w:cs="Calibri"/>
          <w:i/>
          <w:iCs/>
        </w:rPr>
        <w:t>Potrubí bude s třídou těsnosti B – (III) – v hygienickém provedení.</w:t>
      </w:r>
    </w:p>
    <w:p w14:paraId="03CF22AC" w14:textId="0467D39A" w:rsidR="3C92F959" w:rsidRDefault="3C92F959" w:rsidP="3C92F959">
      <w:pPr>
        <w:tabs>
          <w:tab w:val="left" w:pos="0"/>
          <w:tab w:val="left" w:pos="426"/>
          <w:tab w:val="left" w:pos="851"/>
          <w:tab w:val="left" w:pos="2127"/>
          <w:tab w:val="right" w:pos="10065"/>
        </w:tabs>
        <w:ind w:left="900" w:hanging="336"/>
        <w:rPr>
          <w:rFonts w:ascii="Calibri" w:eastAsia="Calibri" w:hAnsi="Calibri" w:cs="Calibri"/>
          <w:i/>
          <w:iCs/>
        </w:rPr>
      </w:pPr>
      <w:r w:rsidRPr="3C92F959">
        <w:rPr>
          <w:rFonts w:ascii="Calibri" w:eastAsia="Calibri" w:hAnsi="Calibri" w:cs="Calibri"/>
          <w:i/>
          <w:iCs/>
        </w:rPr>
        <w:t>Protihluková opatření</w:t>
      </w:r>
    </w:p>
    <w:p w14:paraId="4C1913DE" w14:textId="5C1F5194" w:rsidR="3C92F959" w:rsidRDefault="3C92F959" w:rsidP="3C92F959">
      <w:pPr>
        <w:ind w:left="900" w:firstLine="430"/>
        <w:rPr>
          <w:rFonts w:ascii="Calibri" w:eastAsia="Calibri" w:hAnsi="Calibri" w:cs="Calibri"/>
          <w:i/>
          <w:iCs/>
        </w:rPr>
      </w:pPr>
      <w:r w:rsidRPr="3C92F959">
        <w:rPr>
          <w:rFonts w:ascii="Calibri" w:eastAsia="Calibri" w:hAnsi="Calibri" w:cs="Calibri"/>
          <w:i/>
          <w:iCs/>
        </w:rPr>
        <w:t>Budou provedena taková opatření, která zabrání šíření hluku do venkovního prostoru i do větraných prostor:</w:t>
      </w:r>
    </w:p>
    <w:p w14:paraId="3AB7B47F" w14:textId="17CAEA3F"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potrubní rozvody budou od VZT soustrojí odděleny pryžovými vložkami,</w:t>
      </w:r>
    </w:p>
    <w:p w14:paraId="31609DE0" w14:textId="006CE517"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vzduchotechnické jednotky i potrubí na závěsech budou podloženy gumou,</w:t>
      </w:r>
    </w:p>
    <w:p w14:paraId="7EBD8F2B" w14:textId="73701D91"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vřazení kulisových tlumičů hluku do potrubních rozvodů k zamezení šíření hluku od ventilátoru do interiéru i exteriéru,</w:t>
      </w:r>
    </w:p>
    <w:p w14:paraId="3D7FB55A" w14:textId="1AB746E6"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pro zabránění přenosu hluku do stěn bude potrubí v prostupu vždy obaleno minerální vatou,</w:t>
      </w:r>
    </w:p>
    <w:p w14:paraId="31283977" w14:textId="2183E3EC"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začištění omítky musí být provedeno tak, aby nemohlo dojít k přenosu vibrací,</w:t>
      </w:r>
    </w:p>
    <w:p w14:paraId="2A181A2A" w14:textId="414A4957"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mezi nosnými rámy a vzduchotechnickými jednotkami bude osazena rýhovaná guma.</w:t>
      </w:r>
    </w:p>
    <w:p w14:paraId="6DC1BB3A" w14:textId="760DB445" w:rsidR="3C92F959" w:rsidRDefault="3C92F959" w:rsidP="3C92F959">
      <w:pPr>
        <w:pStyle w:val="Odstavecseseznamem"/>
        <w:numPr>
          <w:ilvl w:val="2"/>
          <w:numId w:val="66"/>
        </w:numPr>
        <w:ind w:left="900" w:hanging="90"/>
        <w:rPr>
          <w:rFonts w:eastAsia="Arial" w:cs="Arial"/>
          <w:i/>
          <w:iCs/>
          <w:lang w:val="sk"/>
        </w:rPr>
      </w:pPr>
      <w:proofErr w:type="spellStart"/>
      <w:r w:rsidRPr="3C92F959">
        <w:rPr>
          <w:rFonts w:eastAsia="Arial" w:cs="Arial"/>
          <w:i/>
          <w:iCs/>
          <w:lang w:val="sk"/>
        </w:rPr>
        <w:t>Protipožární</w:t>
      </w:r>
      <w:proofErr w:type="spellEnd"/>
      <w:r w:rsidRPr="3C92F959">
        <w:rPr>
          <w:rFonts w:eastAsia="Arial" w:cs="Arial"/>
          <w:i/>
          <w:iCs/>
          <w:lang w:val="sk"/>
        </w:rPr>
        <w:t xml:space="preserve"> </w:t>
      </w:r>
      <w:proofErr w:type="spellStart"/>
      <w:r w:rsidRPr="3C92F959">
        <w:rPr>
          <w:rFonts w:eastAsia="Arial" w:cs="Arial"/>
          <w:i/>
          <w:iCs/>
          <w:lang w:val="sk"/>
        </w:rPr>
        <w:t>opatření</w:t>
      </w:r>
      <w:proofErr w:type="spellEnd"/>
    </w:p>
    <w:p w14:paraId="212A5C05" w14:textId="30EABE8B"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Vzduchotechnické zařízení bude provedeno v souladu s normou ČSN 73 0872. Rozdělení objektu na jednotlivé požární úseky je řešeno samostatným projektem požární ochrany.  </w:t>
      </w:r>
    </w:p>
    <w:p w14:paraId="6FEC2DE4" w14:textId="5DE854B3"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7BB63270" w14:textId="17FAA315" w:rsidR="3C92F959" w:rsidRDefault="3C92F959" w:rsidP="3C92F959">
      <w:pPr>
        <w:ind w:left="900" w:firstLine="430"/>
        <w:rPr>
          <w:rFonts w:ascii="Calibri" w:eastAsia="Calibri" w:hAnsi="Calibri" w:cs="Calibri"/>
          <w:b/>
          <w:bCs/>
          <w:i/>
          <w:iCs/>
        </w:rPr>
      </w:pPr>
      <w:r w:rsidRPr="3C92F959">
        <w:rPr>
          <w:rFonts w:ascii="Calibri" w:eastAsia="Calibri" w:hAnsi="Calibri" w:cs="Calibri"/>
          <w:b/>
          <w:bCs/>
          <w:i/>
          <w:iCs/>
        </w:rPr>
        <w:t xml:space="preserve">Požární klapky se </w:t>
      </w:r>
      <w:proofErr w:type="spellStart"/>
      <w:r w:rsidRPr="3C92F959">
        <w:rPr>
          <w:rFonts w:ascii="Calibri" w:eastAsia="Calibri" w:hAnsi="Calibri" w:cs="Calibri"/>
          <w:b/>
          <w:bCs/>
          <w:i/>
          <w:iCs/>
        </w:rPr>
        <w:t>servo</w:t>
      </w:r>
      <w:proofErr w:type="spellEnd"/>
      <w:r w:rsidRPr="3C92F959">
        <w:rPr>
          <w:rFonts w:ascii="Calibri" w:eastAsia="Calibri" w:hAnsi="Calibri" w:cs="Calibri"/>
          <w:b/>
          <w:bCs/>
          <w:i/>
          <w:iCs/>
        </w:rPr>
        <w:t xml:space="preserve">-pohonem </w:t>
      </w:r>
      <w:proofErr w:type="gramStart"/>
      <w:r w:rsidRPr="3C92F959">
        <w:rPr>
          <w:rFonts w:ascii="Calibri" w:eastAsia="Calibri" w:hAnsi="Calibri" w:cs="Calibri"/>
          <w:b/>
          <w:bCs/>
          <w:i/>
          <w:iCs/>
        </w:rPr>
        <w:t>230V</w:t>
      </w:r>
      <w:proofErr w:type="gramEnd"/>
      <w:r w:rsidRPr="3C92F959">
        <w:rPr>
          <w:rFonts w:ascii="Calibri" w:eastAsia="Calibri" w:hAnsi="Calibri" w:cs="Calibri"/>
          <w:b/>
          <w:bCs/>
          <w:i/>
          <w:iCs/>
        </w:rPr>
        <w:t xml:space="preserve"> – s bezpečnostní funkcí (bez napětí autonomně uzavřeno pružinou). V případě požáru bude profesí EPS odpojeno napájení.</w:t>
      </w:r>
    </w:p>
    <w:p w14:paraId="5A619EE2" w14:textId="5AB7C6EC" w:rsidR="3C92F959" w:rsidRDefault="3C92F959" w:rsidP="3C92F959">
      <w:pPr>
        <w:pStyle w:val="Odstavecseseznamem"/>
        <w:numPr>
          <w:ilvl w:val="2"/>
          <w:numId w:val="66"/>
        </w:numPr>
        <w:ind w:left="900" w:hanging="90"/>
        <w:rPr>
          <w:rFonts w:eastAsia="Arial" w:cs="Arial"/>
          <w:i/>
          <w:iCs/>
          <w:lang w:val="sk"/>
        </w:rPr>
      </w:pPr>
      <w:proofErr w:type="spellStart"/>
      <w:r w:rsidRPr="3C92F959">
        <w:rPr>
          <w:rFonts w:eastAsia="Arial" w:cs="Arial"/>
          <w:i/>
          <w:iCs/>
          <w:lang w:val="sk"/>
        </w:rPr>
        <w:t>Izolace</w:t>
      </w:r>
      <w:proofErr w:type="spellEnd"/>
      <w:r w:rsidRPr="3C92F959">
        <w:rPr>
          <w:rFonts w:eastAsia="Arial" w:cs="Arial"/>
          <w:i/>
          <w:iCs/>
          <w:lang w:val="sk"/>
        </w:rPr>
        <w:t xml:space="preserve"> a </w:t>
      </w:r>
      <w:proofErr w:type="spellStart"/>
      <w:r w:rsidRPr="3C92F959">
        <w:rPr>
          <w:rFonts w:eastAsia="Arial" w:cs="Arial"/>
          <w:i/>
          <w:iCs/>
          <w:lang w:val="sk"/>
        </w:rPr>
        <w:t>nátěry</w:t>
      </w:r>
      <w:proofErr w:type="spellEnd"/>
      <w:r w:rsidRPr="3C92F959">
        <w:rPr>
          <w:rFonts w:eastAsia="Arial" w:cs="Arial"/>
          <w:i/>
          <w:iCs/>
          <w:lang w:val="sk"/>
        </w:rPr>
        <w:t xml:space="preserve">     </w:t>
      </w:r>
    </w:p>
    <w:p w14:paraId="57D82B82" w14:textId="12612CDF"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Tepelné izolace splňují jednak požadavky na úsporu tepla a jednak </w:t>
      </w:r>
      <w:proofErr w:type="gramStart"/>
      <w:r w:rsidRPr="3C92F959">
        <w:rPr>
          <w:rFonts w:ascii="Calibri" w:eastAsia="Calibri" w:hAnsi="Calibri" w:cs="Calibri"/>
          <w:i/>
          <w:iCs/>
        </w:rPr>
        <w:t>slouží</w:t>
      </w:r>
      <w:proofErr w:type="gramEnd"/>
      <w:r w:rsidRPr="3C92F959">
        <w:rPr>
          <w:rFonts w:ascii="Calibri" w:eastAsia="Calibri" w:hAnsi="Calibri" w:cs="Calibri"/>
          <w:i/>
          <w:iCs/>
        </w:rPr>
        <w:t xml:space="preserve"> k útlumu hluku vznikajícího provozem vzduchotechnických zařízení. V souladu s těmito požadavky je s přihlédnutím k hygienickým požadavkům navrženo provedení izolací dle výkresové dokumentace.</w:t>
      </w:r>
    </w:p>
    <w:p w14:paraId="3B51BAD1" w14:textId="0FA90188" w:rsidR="3C92F959" w:rsidRDefault="3C92F959" w:rsidP="3C92F959">
      <w:pPr>
        <w:ind w:left="900" w:firstLine="430"/>
        <w:rPr>
          <w:rFonts w:ascii="Calibri" w:eastAsia="Calibri" w:hAnsi="Calibri" w:cs="Calibri"/>
          <w:i/>
          <w:iCs/>
        </w:rPr>
      </w:pPr>
      <w:r w:rsidRPr="3C92F959">
        <w:rPr>
          <w:rFonts w:ascii="Calibri" w:eastAsia="Calibri" w:hAnsi="Calibri" w:cs="Calibri"/>
          <w:i/>
          <w:iCs/>
        </w:rPr>
        <w:t xml:space="preserve"> </w:t>
      </w:r>
    </w:p>
    <w:p w14:paraId="5BB2EC3B" w14:textId="436CBD9D"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potrubí mezi exteriérem a VZT jednotkou bude opatřeno kaučukovou izolací </w:t>
      </w:r>
      <w:proofErr w:type="spellStart"/>
      <w:r w:rsidRPr="3C92F959">
        <w:rPr>
          <w:rFonts w:ascii="Calibri" w:eastAsia="Calibri" w:hAnsi="Calibri" w:cs="Calibri"/>
          <w:i/>
          <w:iCs/>
        </w:rPr>
        <w:t>tl</w:t>
      </w:r>
      <w:proofErr w:type="spellEnd"/>
      <w:r w:rsidRPr="3C92F959">
        <w:rPr>
          <w:rFonts w:ascii="Calibri" w:eastAsia="Calibri" w:hAnsi="Calibri" w:cs="Calibri"/>
          <w:i/>
          <w:iCs/>
        </w:rPr>
        <w:t xml:space="preserve">. 40 mm, </w:t>
      </w:r>
    </w:p>
    <w:p w14:paraId="0665BF51" w14:textId="3FED342D"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potrubí vedené ve strojovně bude opatřeno akustickou izolací s AL polepem </w:t>
      </w:r>
      <w:proofErr w:type="spellStart"/>
      <w:r w:rsidRPr="3C92F959">
        <w:rPr>
          <w:rFonts w:ascii="Calibri" w:eastAsia="Calibri" w:hAnsi="Calibri" w:cs="Calibri"/>
          <w:i/>
          <w:iCs/>
        </w:rPr>
        <w:t>tl</w:t>
      </w:r>
      <w:proofErr w:type="spellEnd"/>
      <w:r w:rsidRPr="3C92F959">
        <w:rPr>
          <w:rFonts w:ascii="Calibri" w:eastAsia="Calibri" w:hAnsi="Calibri" w:cs="Calibri"/>
          <w:i/>
          <w:iCs/>
        </w:rPr>
        <w:t xml:space="preserve">. 60 mm, </w:t>
      </w:r>
    </w:p>
    <w:p w14:paraId="03C2CDA0" w14:textId="56B50E66"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potrubí vedené v exteriéru bude opatřeno akustickou izolací s oplechováním </w:t>
      </w:r>
      <w:proofErr w:type="spellStart"/>
      <w:r w:rsidRPr="3C92F959">
        <w:rPr>
          <w:rFonts w:ascii="Calibri" w:eastAsia="Calibri" w:hAnsi="Calibri" w:cs="Calibri"/>
          <w:i/>
          <w:iCs/>
        </w:rPr>
        <w:t>tl</w:t>
      </w:r>
      <w:proofErr w:type="spellEnd"/>
      <w:r w:rsidRPr="3C92F959">
        <w:rPr>
          <w:rFonts w:ascii="Calibri" w:eastAsia="Calibri" w:hAnsi="Calibri" w:cs="Calibri"/>
          <w:i/>
          <w:iCs/>
        </w:rPr>
        <w:t>. 100 mm,</w:t>
      </w:r>
    </w:p>
    <w:p w14:paraId="64A83358" w14:textId="3F98DC55"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vybrané části rozvodů vedené interiérem budou opatřeny kaučukovou izolací </w:t>
      </w:r>
      <w:proofErr w:type="spellStart"/>
      <w:r w:rsidRPr="3C92F959">
        <w:rPr>
          <w:rFonts w:ascii="Calibri" w:eastAsia="Calibri" w:hAnsi="Calibri" w:cs="Calibri"/>
          <w:i/>
          <w:iCs/>
        </w:rPr>
        <w:t>tl</w:t>
      </w:r>
      <w:proofErr w:type="spellEnd"/>
      <w:r w:rsidRPr="3C92F959">
        <w:rPr>
          <w:rFonts w:ascii="Calibri" w:eastAsia="Calibri" w:hAnsi="Calibri" w:cs="Calibri"/>
          <w:i/>
          <w:iCs/>
        </w:rPr>
        <w:t>. 25 mm,</w:t>
      </w:r>
    </w:p>
    <w:p w14:paraId="32E73BDD" w14:textId="5226B06A"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 xml:space="preserve">vybrané části rozvodů vedené interiérem budou opatřeny akustickou izolací s AL polepem </w:t>
      </w:r>
      <w:proofErr w:type="spellStart"/>
      <w:r w:rsidRPr="3C92F959">
        <w:rPr>
          <w:rFonts w:ascii="Calibri" w:eastAsia="Calibri" w:hAnsi="Calibri" w:cs="Calibri"/>
          <w:i/>
          <w:iCs/>
        </w:rPr>
        <w:t>tl</w:t>
      </w:r>
      <w:proofErr w:type="spellEnd"/>
      <w:r w:rsidRPr="3C92F959">
        <w:rPr>
          <w:rFonts w:ascii="Calibri" w:eastAsia="Calibri" w:hAnsi="Calibri" w:cs="Calibri"/>
          <w:i/>
          <w:iCs/>
        </w:rPr>
        <w:t>. 40 mm</w:t>
      </w:r>
    </w:p>
    <w:p w14:paraId="7920680A" w14:textId="231EE8A9" w:rsidR="3C92F959" w:rsidRDefault="3C92F959" w:rsidP="3C92F959">
      <w:pPr>
        <w:pStyle w:val="Odstavecseseznamem"/>
        <w:numPr>
          <w:ilvl w:val="0"/>
          <w:numId w:val="65"/>
        </w:numPr>
        <w:ind w:left="900" w:hanging="270"/>
        <w:rPr>
          <w:rFonts w:ascii="Calibri" w:eastAsia="Calibri" w:hAnsi="Calibri" w:cs="Calibri"/>
          <w:i/>
          <w:iCs/>
        </w:rPr>
      </w:pPr>
      <w:r w:rsidRPr="3C92F959">
        <w:rPr>
          <w:rFonts w:ascii="Calibri" w:eastAsia="Calibri" w:hAnsi="Calibri" w:cs="Calibri"/>
          <w:i/>
          <w:iCs/>
        </w:rPr>
        <w:t>požární izolace je navržena s odolností 45 min.</w:t>
      </w:r>
    </w:p>
    <w:p w14:paraId="432703AC" w14:textId="2AFAF144" w:rsidR="3C92F959" w:rsidRDefault="3C92F959" w:rsidP="3C92F959">
      <w:pPr>
        <w:ind w:left="900" w:firstLine="90"/>
        <w:rPr>
          <w:rFonts w:ascii="Calibri" w:eastAsia="Calibri" w:hAnsi="Calibri" w:cs="Calibri"/>
          <w:i/>
          <w:iCs/>
        </w:rPr>
      </w:pPr>
      <w:r w:rsidRPr="3C92F959">
        <w:rPr>
          <w:rFonts w:ascii="Calibri" w:eastAsia="Calibri" w:hAnsi="Calibri" w:cs="Calibri"/>
          <w:i/>
          <w:iCs/>
        </w:rPr>
        <w:t xml:space="preserve"> </w:t>
      </w:r>
    </w:p>
    <w:p w14:paraId="0AAF4136" w14:textId="649D8E92" w:rsidR="3C92F959" w:rsidRDefault="3C92F959" w:rsidP="3C92F959">
      <w:pPr>
        <w:ind w:left="900" w:firstLine="90"/>
        <w:rPr>
          <w:rFonts w:ascii="Calibri" w:eastAsia="Calibri" w:hAnsi="Calibri" w:cs="Calibri"/>
          <w:i/>
          <w:iCs/>
        </w:rPr>
      </w:pPr>
      <w:r w:rsidRPr="3C92F959">
        <w:rPr>
          <w:rFonts w:ascii="Calibri" w:eastAsia="Calibri" w:hAnsi="Calibri" w:cs="Calibri"/>
          <w:i/>
          <w:iCs/>
        </w:rPr>
        <w:t>Dodávka a provedení izolací je součástí profese vzduchotechnika.</w:t>
      </w:r>
    </w:p>
    <w:p w14:paraId="6C5A4AD4" w14:textId="070549DB" w:rsidR="3C92F959" w:rsidRDefault="3C92F959" w:rsidP="3C92F959">
      <w:pPr>
        <w:ind w:left="900" w:firstLine="90"/>
        <w:rPr>
          <w:rFonts w:ascii="Calibri" w:eastAsia="Calibri" w:hAnsi="Calibri" w:cs="Calibri"/>
          <w:i/>
          <w:iCs/>
        </w:rPr>
      </w:pPr>
      <w:r w:rsidRPr="3C92F959">
        <w:rPr>
          <w:rFonts w:ascii="Calibri" w:eastAsia="Calibri" w:hAnsi="Calibri" w:cs="Calibri"/>
          <w:i/>
          <w:iCs/>
        </w:rPr>
        <w:t xml:space="preserve"> </w:t>
      </w:r>
    </w:p>
    <w:p w14:paraId="2E868CA8" w14:textId="5379FE8E" w:rsidR="3C92F959" w:rsidRDefault="3C92F959" w:rsidP="3C92F959">
      <w:pPr>
        <w:pStyle w:val="Odstavecseseznamem"/>
        <w:numPr>
          <w:ilvl w:val="0"/>
          <w:numId w:val="66"/>
        </w:numPr>
        <w:ind w:left="900" w:hanging="270"/>
        <w:rPr>
          <w:rFonts w:eastAsia="Arial" w:cs="Arial"/>
          <w:i/>
          <w:iCs/>
        </w:rPr>
      </w:pPr>
      <w:r w:rsidRPr="3C92F959">
        <w:rPr>
          <w:rFonts w:eastAsia="Arial" w:cs="Arial"/>
          <w:i/>
          <w:iCs/>
        </w:rPr>
        <w:t>Odhad potřebných energií</w:t>
      </w:r>
    </w:p>
    <w:p w14:paraId="04B90051" w14:textId="2F003D5E" w:rsidR="3C92F959" w:rsidRDefault="3C92F959" w:rsidP="3C92F959">
      <w:pPr>
        <w:rPr>
          <w:i/>
          <w:iCs/>
        </w:rPr>
      </w:pPr>
      <w:r>
        <w:br/>
      </w:r>
    </w:p>
    <w:p w14:paraId="379A4A93" w14:textId="247BBDB4" w:rsidR="3C92F959" w:rsidRDefault="3C92F959" w:rsidP="3C92F959">
      <w:pPr>
        <w:ind w:left="1134"/>
        <w:rPr>
          <w:b/>
          <w:bCs/>
          <w:i/>
          <w:iCs/>
          <w:highlight w:val="yellow"/>
        </w:rPr>
      </w:pPr>
    </w:p>
    <w:p w14:paraId="5D40F9D2" w14:textId="2DD608A6" w:rsidR="3C92F959" w:rsidRDefault="3C92F959" w:rsidP="3C92F959">
      <w:pPr>
        <w:ind w:left="1134"/>
        <w:rPr>
          <w:b/>
          <w:bCs/>
          <w:highlight w:val="yellow"/>
        </w:rPr>
      </w:pPr>
    </w:p>
    <w:p w14:paraId="5577B18D" w14:textId="028D0310" w:rsidR="3C92F959" w:rsidRDefault="3C92F959" w:rsidP="3C92F959">
      <w:pPr>
        <w:ind w:left="1134"/>
        <w:rPr>
          <w:b/>
          <w:bCs/>
          <w:highlight w:val="yellow"/>
        </w:rPr>
      </w:pPr>
    </w:p>
    <w:p w14:paraId="3C48C253" w14:textId="271332BD" w:rsidR="002875BD" w:rsidRDefault="3C92F959" w:rsidP="3C92F959">
      <w:pPr>
        <w:ind w:left="1134"/>
        <w:rPr>
          <w:b/>
          <w:bCs/>
          <w:highlight w:val="yellow"/>
        </w:rPr>
      </w:pPr>
      <w:r w:rsidRPr="3C92F959">
        <w:rPr>
          <w:b/>
          <w:bCs/>
        </w:rPr>
        <w:t>Vytápění pro VZT</w:t>
      </w:r>
    </w:p>
    <w:p w14:paraId="4EB06FCB" w14:textId="2B03B726" w:rsidR="3C92F959" w:rsidRDefault="3C92F959" w:rsidP="3C92F959">
      <w:pPr>
        <w:spacing w:line="259" w:lineRule="auto"/>
        <w:ind w:left="990"/>
        <w:rPr>
          <w:rFonts w:eastAsia="Arial" w:cs="Arial"/>
          <w:i/>
          <w:iCs/>
        </w:rPr>
      </w:pPr>
      <w:r w:rsidRPr="3C92F959">
        <w:rPr>
          <w:rFonts w:eastAsia="Arial" w:cs="Arial"/>
          <w:i/>
          <w:iCs/>
        </w:rPr>
        <w:t xml:space="preserve">Zdrojem tepla stávajícího objektu je výměníková stanice. Stávající rozvody topné vody jsou dvoutrubkovou soustavou s uzavřenou expanzní nádobou. Distribuce tepla je pomocí otopných těles. Nově budované čisté prostory budou bez distribuce topného systému a vytápění bude zajištěno vzduchem, profesí vzduchotechnika. </w:t>
      </w:r>
    </w:p>
    <w:p w14:paraId="2D41AE00" w14:textId="617CCE89" w:rsidR="3C92F959" w:rsidRDefault="3C92F959" w:rsidP="3C92F959">
      <w:pPr>
        <w:spacing w:line="259" w:lineRule="auto"/>
        <w:ind w:left="990"/>
        <w:rPr>
          <w:rFonts w:eastAsia="Arial" w:cs="Arial"/>
          <w:i/>
          <w:iCs/>
        </w:rPr>
      </w:pPr>
      <w:r w:rsidRPr="3C92F959">
        <w:rPr>
          <w:rFonts w:eastAsia="Arial" w:cs="Arial"/>
          <w:i/>
          <w:iCs/>
        </w:rPr>
        <w:t xml:space="preserve">Zdrojem tepla pro nové vzduchotechnické jednotky bude nová samostatná nezávislá sestava tepelných čerpadel. Ostatní prostory, které se budou měnit a upravovat mimo čisté prostory budou vytápění stejným způsobem bez změny, otopnými tělesy s původní výměníkovou stanicí. </w:t>
      </w:r>
    </w:p>
    <w:p w14:paraId="0CB58FC8" w14:textId="7FBC25BC" w:rsidR="3C92F959" w:rsidRDefault="3C92F959" w:rsidP="3C92F959">
      <w:pPr>
        <w:spacing w:line="259" w:lineRule="auto"/>
        <w:ind w:left="990"/>
        <w:rPr>
          <w:rFonts w:eastAsia="Arial" w:cs="Arial"/>
          <w:i/>
          <w:iCs/>
        </w:rPr>
      </w:pPr>
      <w:r w:rsidRPr="3C92F959">
        <w:rPr>
          <w:rFonts w:eastAsia="Arial" w:cs="Arial"/>
          <w:i/>
          <w:iCs/>
        </w:rPr>
        <w:t xml:space="preserve"> </w:t>
      </w:r>
    </w:p>
    <w:p w14:paraId="5E7217CF" w14:textId="59210EA2" w:rsidR="3C92F959" w:rsidRDefault="3C92F959" w:rsidP="3C92F959">
      <w:pPr>
        <w:spacing w:line="259" w:lineRule="auto"/>
        <w:ind w:left="990"/>
        <w:rPr>
          <w:rFonts w:eastAsia="Arial" w:cs="Arial"/>
          <w:i/>
          <w:iCs/>
        </w:rPr>
      </w:pPr>
      <w:r w:rsidRPr="3C92F959">
        <w:rPr>
          <w:rFonts w:eastAsia="Arial" w:cs="Arial"/>
          <w:i/>
          <w:iCs/>
        </w:rPr>
        <w:t>Nový zdroj tepla a chladu bude sdružený do kaskády tepelných čerpadel. Nové stroje budou osazené na střeše objektu. V přechodném období zajistí zásobování teplem i chladem. Do systému vytápění bude bivalentním zapojením dotažena přípojka z výměníkové stanice, kterou lze využívat pro teplo v přechodném období. Bivalentně budou do systému nainstalovány elektrické kotle, které se budou podporou pro tepelné čerpadla v extrémních podmínkách.</w:t>
      </w:r>
    </w:p>
    <w:p w14:paraId="39444DFA" w14:textId="2EC7BD85" w:rsidR="3C92F959" w:rsidRDefault="3C92F959" w:rsidP="3C92F959">
      <w:pPr>
        <w:spacing w:line="259" w:lineRule="auto"/>
        <w:ind w:left="990"/>
        <w:rPr>
          <w:rFonts w:eastAsia="Arial" w:cs="Arial"/>
          <w:i/>
          <w:iCs/>
        </w:rPr>
      </w:pPr>
      <w:r w:rsidRPr="3C92F959">
        <w:rPr>
          <w:rFonts w:eastAsia="Arial" w:cs="Arial"/>
          <w:i/>
          <w:iCs/>
        </w:rPr>
        <w:t xml:space="preserve"> </w:t>
      </w:r>
    </w:p>
    <w:p w14:paraId="6911DAC5" w14:textId="157BBBB8" w:rsidR="3C92F959" w:rsidRDefault="3C92F959" w:rsidP="3C92F959">
      <w:pPr>
        <w:spacing w:line="259" w:lineRule="auto"/>
        <w:ind w:left="990"/>
        <w:rPr>
          <w:rFonts w:eastAsia="Arial" w:cs="Arial"/>
          <w:i/>
          <w:iCs/>
        </w:rPr>
      </w:pPr>
      <w:r w:rsidRPr="3C92F959">
        <w:rPr>
          <w:rFonts w:eastAsia="Arial" w:cs="Arial"/>
          <w:i/>
          <w:iCs/>
        </w:rPr>
        <w:t>Odhadovaná spotřeba tepla pro vzduchotechnické jednotky je stanovena profesí vzduchotechnika. Výpočet spotřeb energií zajistí průkaz energetické náročnosti. Objektové vytápění není projektem zásadně měněno a tyto uvažované potřeby zůstávají beze změny.</w:t>
      </w:r>
    </w:p>
    <w:p w14:paraId="08AA74F0" w14:textId="5F962012" w:rsidR="3C92F959" w:rsidRDefault="3C92F959" w:rsidP="3C92F959">
      <w:pPr>
        <w:ind w:left="1134"/>
        <w:rPr>
          <w:b/>
          <w:bCs/>
          <w:i/>
          <w:iCs/>
          <w:highlight w:val="yellow"/>
        </w:rPr>
      </w:pPr>
    </w:p>
    <w:p w14:paraId="6DD87446" w14:textId="7C62FAAC" w:rsidR="00606F8F" w:rsidRDefault="3C92F959" w:rsidP="3C92F959">
      <w:pPr>
        <w:ind w:left="1134"/>
        <w:rPr>
          <w:b/>
          <w:bCs/>
          <w:i/>
          <w:iCs/>
          <w:highlight w:val="yellow"/>
        </w:rPr>
      </w:pPr>
      <w:r w:rsidRPr="3C92F959">
        <w:rPr>
          <w:b/>
          <w:bCs/>
          <w:i/>
          <w:iCs/>
        </w:rPr>
        <w:lastRenderedPageBreak/>
        <w:t>Chlazení pro VZT</w:t>
      </w:r>
    </w:p>
    <w:p w14:paraId="248CB481" w14:textId="25C30044" w:rsidR="3C92F959" w:rsidRDefault="3C92F959" w:rsidP="3C92F959">
      <w:pPr>
        <w:spacing w:line="259" w:lineRule="auto"/>
        <w:ind w:left="990"/>
        <w:rPr>
          <w:rFonts w:eastAsia="Arial" w:cs="Arial"/>
          <w:i/>
          <w:iCs/>
        </w:rPr>
      </w:pPr>
      <w:r w:rsidRPr="3C92F959">
        <w:rPr>
          <w:rFonts w:eastAsia="Arial" w:cs="Arial"/>
          <w:i/>
          <w:iCs/>
        </w:rPr>
        <w:t>Zdrojem chladu objektu je stávající tepelné čerpadlo na střeše objektu. Rozvody jsou dvoutrubkovou soustavou s uzavřenou expanzní nádobou. Distribuce pomocí lokálních vodních chladících jednotek. Chlazení v prostorech, kde vznikne čisté prostředí bude zrušeno a odpojeno od stávajícího systému. Čisté prostory budou bez rozvodu chladu a chlazeny budou vzduchem, profesí vzduchotechnika. Ostatní prostory, které se budou měnit a upravovat mimo čisté prostory budou vytápění stejným způsobem bez změny, chladícími vodními jednotkami, které budou napojeny na stávající zdroj chladu.</w:t>
      </w:r>
    </w:p>
    <w:p w14:paraId="1F419742" w14:textId="0DDA92D7" w:rsidR="3C92F959" w:rsidRDefault="3C92F959" w:rsidP="3C92F959">
      <w:pPr>
        <w:spacing w:line="259" w:lineRule="auto"/>
        <w:ind w:left="990"/>
        <w:rPr>
          <w:rFonts w:eastAsia="Arial" w:cs="Arial"/>
          <w:i/>
          <w:iCs/>
        </w:rPr>
      </w:pPr>
      <w:r w:rsidRPr="3C92F959">
        <w:rPr>
          <w:rFonts w:eastAsia="Arial" w:cs="Arial"/>
          <w:i/>
          <w:iCs/>
        </w:rPr>
        <w:t xml:space="preserve">Pro vysoké a náročné potřeby chladu vzduchotechnických jednotek čistých prostor bude osazený nový nezávislý zdroj chladu, který bude napojený na tyto vzduchotechnické jednotky. </w:t>
      </w:r>
    </w:p>
    <w:p w14:paraId="40327288" w14:textId="4E31D857" w:rsidR="3C92F959" w:rsidRDefault="3C92F959" w:rsidP="3C92F959">
      <w:pPr>
        <w:spacing w:line="259" w:lineRule="auto"/>
        <w:ind w:left="990"/>
        <w:rPr>
          <w:rFonts w:eastAsia="Arial" w:cs="Arial"/>
          <w:i/>
          <w:iCs/>
        </w:rPr>
      </w:pPr>
      <w:r w:rsidRPr="3C92F959">
        <w:rPr>
          <w:rFonts w:eastAsia="Arial" w:cs="Arial"/>
          <w:i/>
          <w:iCs/>
        </w:rPr>
        <w:t xml:space="preserve"> </w:t>
      </w:r>
    </w:p>
    <w:p w14:paraId="6349CE9B" w14:textId="5D232DBC" w:rsidR="3C92F959" w:rsidRDefault="3C92F959" w:rsidP="3C92F959">
      <w:pPr>
        <w:spacing w:line="259" w:lineRule="auto"/>
        <w:ind w:left="990"/>
        <w:rPr>
          <w:rFonts w:eastAsia="Arial" w:cs="Arial"/>
          <w:i/>
          <w:iCs/>
        </w:rPr>
      </w:pPr>
      <w:r w:rsidRPr="3C92F959">
        <w:rPr>
          <w:rFonts w:eastAsia="Arial" w:cs="Arial"/>
          <w:i/>
          <w:iCs/>
        </w:rPr>
        <w:t>Odhadovaná spotřeba chladu pro vzduchotechnické jednotky je stanovena profesí vzduchotechnika. Výpočet spotřeb energií zajistí průkaz energetické náročnosti. Objektové chlazení není projektem zásadně měněno a tyto uvažované potřeby zůstávají beze změny.</w:t>
      </w:r>
    </w:p>
    <w:p w14:paraId="7D0EFD36" w14:textId="706B6C83" w:rsidR="3C92F959" w:rsidRDefault="3C92F959" w:rsidP="3C92F959">
      <w:pPr>
        <w:ind w:left="1134"/>
        <w:rPr>
          <w:b/>
          <w:bCs/>
          <w:i/>
          <w:iCs/>
          <w:highlight w:val="yellow"/>
        </w:rPr>
      </w:pPr>
    </w:p>
    <w:p w14:paraId="6D576A60" w14:textId="3727FA9E" w:rsidR="3C92F959" w:rsidRDefault="3C92F959" w:rsidP="3C92F959">
      <w:pPr>
        <w:ind w:left="1134"/>
        <w:rPr>
          <w:b/>
          <w:bCs/>
          <w:highlight w:val="yellow"/>
        </w:rPr>
      </w:pPr>
    </w:p>
    <w:p w14:paraId="72A24AFB" w14:textId="5FF3540B" w:rsidR="002875BD" w:rsidRDefault="2CE80731" w:rsidP="2CE80731">
      <w:pPr>
        <w:ind w:left="1134"/>
        <w:rPr>
          <w:b/>
          <w:bCs/>
          <w:highlight w:val="yellow"/>
        </w:rPr>
      </w:pPr>
      <w:r w:rsidRPr="2CE80731">
        <w:rPr>
          <w:b/>
          <w:bCs/>
        </w:rPr>
        <w:t>MaR včetně silnoproudých rozvodů a monitoringu čistých prostor</w:t>
      </w:r>
    </w:p>
    <w:p w14:paraId="38D8DDEB" w14:textId="14649108" w:rsidR="2CE80731" w:rsidRDefault="2CE80731" w:rsidP="2CE80731">
      <w:pPr>
        <w:ind w:left="1134"/>
        <w:rPr>
          <w:b/>
          <w:bCs/>
        </w:rPr>
      </w:pPr>
    </w:p>
    <w:p w14:paraId="22384FF7" w14:textId="690C1C74" w:rsidR="002875BD" w:rsidRDefault="2CE80731" w:rsidP="2CE80731">
      <w:pPr>
        <w:ind w:left="1134"/>
        <w:rPr>
          <w:b/>
          <w:bCs/>
          <w:highlight w:val="yellow"/>
        </w:rPr>
      </w:pPr>
      <w:r w:rsidRPr="2CE80731">
        <w:rPr>
          <w:b/>
          <w:bCs/>
        </w:rPr>
        <w:t>Silnoproudá elektronika</w:t>
      </w:r>
    </w:p>
    <w:p w14:paraId="4CC5B5EC" w14:textId="0216616C" w:rsidR="72674A6D" w:rsidRDefault="72674A6D" w:rsidP="72674A6D">
      <w:pPr>
        <w:ind w:left="1134"/>
        <w:rPr>
          <w:b/>
          <w:bCs/>
          <w:highlight w:val="yellow"/>
        </w:rPr>
      </w:pPr>
    </w:p>
    <w:p w14:paraId="5A5B0674" w14:textId="594841DA" w:rsidR="72674A6D" w:rsidRDefault="72674A6D" w:rsidP="72674A6D">
      <w:pPr>
        <w:ind w:left="1134"/>
        <w:rPr>
          <w:b/>
          <w:bCs/>
          <w:highlight w:val="yellow"/>
        </w:rPr>
      </w:pPr>
    </w:p>
    <w:p w14:paraId="3742E51C" w14:textId="54462F54" w:rsidR="002875BD" w:rsidRDefault="31B0B1C8" w:rsidP="72674A6D">
      <w:pPr>
        <w:ind w:left="1134"/>
        <w:rPr>
          <w:b/>
          <w:bCs/>
          <w:highlight w:val="yellow"/>
        </w:rPr>
      </w:pPr>
      <w:r w:rsidRPr="31B0B1C8">
        <w:rPr>
          <w:b/>
          <w:bCs/>
        </w:rPr>
        <w:t>Elektrotechnické komunikace</w:t>
      </w:r>
    </w:p>
    <w:p w14:paraId="6111EF35" w14:textId="141544C9" w:rsidR="72674A6D" w:rsidRDefault="3C92F959" w:rsidP="3C92F959">
      <w:pPr>
        <w:ind w:left="990"/>
        <w:rPr>
          <w:rFonts w:eastAsia="Arial" w:cs="Arial"/>
          <w:b/>
          <w:bCs/>
          <w:i/>
          <w:iCs/>
        </w:rPr>
      </w:pPr>
      <w:r w:rsidRPr="3C92F959">
        <w:rPr>
          <w:rFonts w:eastAsia="Arial" w:cs="Arial"/>
          <w:b/>
          <w:bCs/>
          <w:i/>
          <w:iCs/>
        </w:rPr>
        <w:t>Strukturovaná kabeláž – SK</w:t>
      </w:r>
    </w:p>
    <w:p w14:paraId="780768D2" w14:textId="6F86468C" w:rsidR="72674A6D" w:rsidRDefault="3C92F959" w:rsidP="3C92F959">
      <w:pPr>
        <w:ind w:left="990"/>
        <w:rPr>
          <w:rFonts w:eastAsia="Arial" w:cs="Arial"/>
          <w:i/>
          <w:iCs/>
        </w:rPr>
      </w:pPr>
      <w:r w:rsidRPr="3C92F959">
        <w:rPr>
          <w:rFonts w:eastAsia="Arial" w:cs="Arial"/>
          <w:i/>
          <w:iCs/>
        </w:rPr>
        <w:t xml:space="preserve">Rozvod strukturované kabeláže je ucelený systém, který v objektu </w:t>
      </w:r>
      <w:proofErr w:type="gramStart"/>
      <w:r w:rsidRPr="3C92F959">
        <w:rPr>
          <w:rFonts w:eastAsia="Arial" w:cs="Arial"/>
          <w:i/>
          <w:iCs/>
        </w:rPr>
        <w:t>slouží</w:t>
      </w:r>
      <w:proofErr w:type="gramEnd"/>
      <w:r w:rsidRPr="3C92F959">
        <w:rPr>
          <w:rFonts w:eastAsia="Arial" w:cs="Arial"/>
          <w:i/>
          <w:iCs/>
        </w:rPr>
        <w:t xml:space="preserve"> pro přenášení hlasových a datových služeb. Je tvořen Datovými rozvaděči, kabeláží a zásuvkami.</w:t>
      </w:r>
    </w:p>
    <w:p w14:paraId="5B1F8D65" w14:textId="4ECF1749" w:rsidR="72674A6D" w:rsidRDefault="3C92F959" w:rsidP="3C92F959">
      <w:pPr>
        <w:ind w:left="990"/>
        <w:rPr>
          <w:rFonts w:eastAsia="Arial" w:cs="Arial"/>
          <w:i/>
          <w:iCs/>
        </w:rPr>
      </w:pPr>
      <w:r w:rsidRPr="3C92F959">
        <w:rPr>
          <w:rFonts w:eastAsia="Arial" w:cs="Arial"/>
          <w:i/>
          <w:iCs/>
        </w:rPr>
        <w:t>Pro realizaci datových kabelových rozvodů bude v objektu použit kabelážní systém Cat.</w:t>
      </w:r>
      <w:proofErr w:type="gramStart"/>
      <w:r w:rsidRPr="3C92F959">
        <w:rPr>
          <w:rFonts w:eastAsia="Arial" w:cs="Arial"/>
          <w:i/>
          <w:iCs/>
        </w:rPr>
        <w:t>6  -</w:t>
      </w:r>
      <w:proofErr w:type="gramEnd"/>
      <w:r w:rsidRPr="3C92F959">
        <w:rPr>
          <w:rFonts w:eastAsia="Arial" w:cs="Arial"/>
          <w:i/>
          <w:iCs/>
        </w:rPr>
        <w:t xml:space="preserve"> pracuje s šířkou pásma 250 MHz. Umožňuje provozovat ethernet o rychlosti 1Gbit/s. </w:t>
      </w:r>
    </w:p>
    <w:p w14:paraId="3BBC6398" w14:textId="1AF4FA18" w:rsidR="72674A6D" w:rsidRDefault="3C92F959" w:rsidP="3C92F959">
      <w:pPr>
        <w:ind w:left="990"/>
        <w:rPr>
          <w:rFonts w:eastAsia="Arial" w:cs="Arial"/>
          <w:i/>
          <w:iCs/>
        </w:rPr>
      </w:pPr>
      <w:r w:rsidRPr="3C92F959">
        <w:rPr>
          <w:rFonts w:eastAsia="Arial" w:cs="Arial"/>
          <w:i/>
          <w:iCs/>
        </w:rPr>
        <w:t xml:space="preserve">Kategorie stanovena dle normového požadavku ISO/IEC 11801-1:2017 Informační technologie – Strukturovaná kabeláž. </w:t>
      </w:r>
    </w:p>
    <w:p w14:paraId="39795B7B" w14:textId="5471536C" w:rsidR="72674A6D" w:rsidRDefault="3C92F959" w:rsidP="3C92F959">
      <w:pPr>
        <w:ind w:left="990"/>
        <w:rPr>
          <w:rFonts w:eastAsia="Arial" w:cs="Arial"/>
          <w:i/>
          <w:iCs/>
        </w:rPr>
      </w:pPr>
      <w:r w:rsidRPr="3C92F959">
        <w:rPr>
          <w:rFonts w:eastAsia="Arial" w:cs="Arial"/>
          <w:i/>
          <w:iCs/>
        </w:rPr>
        <w:t xml:space="preserve">V celém objektu bude dodržena maximální přípustná vzdálenost </w:t>
      </w:r>
      <w:proofErr w:type="gramStart"/>
      <w:r w:rsidRPr="3C92F959">
        <w:rPr>
          <w:rFonts w:eastAsia="Arial" w:cs="Arial"/>
          <w:i/>
          <w:iCs/>
        </w:rPr>
        <w:t>90m</w:t>
      </w:r>
      <w:proofErr w:type="gramEnd"/>
      <w:r w:rsidRPr="3C92F959">
        <w:rPr>
          <w:rFonts w:eastAsia="Arial" w:cs="Arial"/>
          <w:i/>
          <w:iCs/>
        </w:rPr>
        <w:t xml:space="preserve"> pevně instalovaných kabelů od portu zásuvek do rozvaděče, dalších 10m je určeno pro pohyblivé přívody, tj. propojovací Patch kabely na straně rozvaděče a přípojné kabely na straně koncových zařízení (PC, telefonní přístroje, faxy apod.). </w:t>
      </w:r>
    </w:p>
    <w:p w14:paraId="30A5B3E9" w14:textId="3159BB92" w:rsidR="72674A6D" w:rsidRDefault="3C92F959" w:rsidP="3C92F959">
      <w:pPr>
        <w:ind w:left="990"/>
        <w:rPr>
          <w:rFonts w:eastAsia="Arial" w:cs="Arial"/>
          <w:i/>
          <w:iCs/>
        </w:rPr>
      </w:pPr>
      <w:r w:rsidRPr="3C92F959">
        <w:rPr>
          <w:rFonts w:eastAsia="Arial" w:cs="Arial"/>
          <w:i/>
          <w:iCs/>
        </w:rPr>
        <w:t>Rozmístění datových zásuvek je zřejmé z výkresové dokumentace. Jsou umístěny zejména v:</w:t>
      </w:r>
    </w:p>
    <w:p w14:paraId="4C9BFDFF" w14:textId="5414B865"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 xml:space="preserve">v </w:t>
      </w:r>
      <w:proofErr w:type="spellStart"/>
      <w:r w:rsidRPr="3C92F959">
        <w:rPr>
          <w:rFonts w:eastAsia="Arial" w:cs="Arial"/>
          <w:i/>
          <w:iCs/>
        </w:rPr>
        <w:t>pracovništích</w:t>
      </w:r>
      <w:proofErr w:type="spellEnd"/>
      <w:r w:rsidRPr="3C92F959">
        <w:rPr>
          <w:rFonts w:eastAsia="Arial" w:cs="Arial"/>
          <w:i/>
          <w:iCs/>
        </w:rPr>
        <w:t xml:space="preserve">, kancelářích na pracovních místech </w:t>
      </w:r>
    </w:p>
    <w:p w14:paraId="60333F2A" w14:textId="689006FF"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 xml:space="preserve">v ostatních místnostech zázemí – sklady, šatny, denní místnosti apod. </w:t>
      </w:r>
    </w:p>
    <w:p w14:paraId="1882064E" w14:textId="533E1A7E"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příprava pro osazení AP Wi-</w:t>
      </w:r>
      <w:proofErr w:type="gramStart"/>
      <w:r w:rsidRPr="3C92F959">
        <w:rPr>
          <w:rFonts w:eastAsia="Arial" w:cs="Arial"/>
          <w:i/>
          <w:iCs/>
        </w:rPr>
        <w:t xml:space="preserve">Fi - </w:t>
      </w:r>
      <w:proofErr w:type="spellStart"/>
      <w:r w:rsidRPr="3C92F959">
        <w:rPr>
          <w:rFonts w:eastAsia="Arial" w:cs="Arial"/>
          <w:i/>
          <w:iCs/>
        </w:rPr>
        <w:t>dvojzásuvky</w:t>
      </w:r>
      <w:proofErr w:type="spellEnd"/>
      <w:proofErr w:type="gramEnd"/>
      <w:r w:rsidRPr="3C92F959">
        <w:rPr>
          <w:rFonts w:eastAsia="Arial" w:cs="Arial"/>
          <w:i/>
          <w:iCs/>
        </w:rPr>
        <w:t xml:space="preserve"> na chodbách </w:t>
      </w:r>
    </w:p>
    <w:p w14:paraId="0A588895" w14:textId="203DA23D"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v místech osazení dveřních komunikátorů</w:t>
      </w:r>
    </w:p>
    <w:p w14:paraId="6F1CF64A" w14:textId="54170117"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v místech osazení technologických zařízení</w:t>
      </w:r>
    </w:p>
    <w:p w14:paraId="56DEAA9B" w14:textId="66CCDD0D" w:rsidR="72674A6D" w:rsidRDefault="3C92F959" w:rsidP="3C92F959">
      <w:pPr>
        <w:ind w:left="990"/>
        <w:rPr>
          <w:rFonts w:eastAsia="Arial" w:cs="Arial"/>
          <w:i/>
          <w:iCs/>
        </w:rPr>
      </w:pPr>
      <w:r w:rsidRPr="3C92F959">
        <w:rPr>
          <w:rFonts w:eastAsia="Arial" w:cs="Arial"/>
          <w:i/>
          <w:iCs/>
        </w:rPr>
        <w:t xml:space="preserve">Rozvody budou provedeny v topologii jednoúrovňové hvězdy s rozvaděči v 1.NP. Rozvaděč bude začleněn do stávající objektové struktury. </w:t>
      </w:r>
    </w:p>
    <w:p w14:paraId="72E4450A" w14:textId="1810D6F2" w:rsidR="72674A6D" w:rsidRDefault="3C92F959" w:rsidP="3C92F959">
      <w:pPr>
        <w:ind w:left="990"/>
        <w:rPr>
          <w:rFonts w:eastAsia="Arial" w:cs="Arial"/>
          <w:i/>
          <w:iCs/>
        </w:rPr>
      </w:pPr>
      <w:r w:rsidRPr="3C92F959">
        <w:rPr>
          <w:rFonts w:eastAsia="Arial" w:cs="Arial"/>
          <w:i/>
          <w:iCs/>
        </w:rPr>
        <w:t>Součástí projektu SK bude vedení telefonních rozvodů. Napojení na telefonní síť uživatele bude řešeno samostatnou telefonní přípojkou do rozvaděčů SK.</w:t>
      </w:r>
    </w:p>
    <w:p w14:paraId="6B1D0279" w14:textId="4CB90083" w:rsidR="72674A6D" w:rsidRDefault="3C92F959" w:rsidP="3C92F959">
      <w:pPr>
        <w:ind w:left="990"/>
        <w:rPr>
          <w:rFonts w:eastAsia="Arial" w:cs="Arial"/>
          <w:b/>
          <w:bCs/>
          <w:i/>
          <w:iCs/>
        </w:rPr>
      </w:pPr>
      <w:r w:rsidRPr="3C92F959">
        <w:rPr>
          <w:rFonts w:eastAsia="Arial" w:cs="Arial"/>
          <w:b/>
          <w:bCs/>
          <w:i/>
          <w:iCs/>
        </w:rPr>
        <w:t xml:space="preserve">El. kontrola </w:t>
      </w:r>
      <w:proofErr w:type="gramStart"/>
      <w:r w:rsidRPr="3C92F959">
        <w:rPr>
          <w:rFonts w:eastAsia="Arial" w:cs="Arial"/>
          <w:b/>
          <w:bCs/>
          <w:i/>
          <w:iCs/>
        </w:rPr>
        <w:t>vstupu - EKV</w:t>
      </w:r>
      <w:proofErr w:type="gramEnd"/>
    </w:p>
    <w:p w14:paraId="76F72943" w14:textId="1C426B06" w:rsidR="72674A6D" w:rsidRDefault="3C92F959" w:rsidP="3C92F959">
      <w:pPr>
        <w:ind w:left="990"/>
        <w:rPr>
          <w:rFonts w:eastAsia="Arial" w:cs="Arial"/>
          <w:i/>
          <w:iCs/>
        </w:rPr>
      </w:pPr>
      <w:r w:rsidRPr="3C92F959">
        <w:rPr>
          <w:rFonts w:eastAsia="Arial" w:cs="Arial"/>
          <w:i/>
          <w:iCs/>
        </w:rPr>
        <w:t>Systém kontroly vstupu omezuje možnost nekontrolovatelného přístupu osob do prostor, z bezpečnostního hlediska považovaných za exponované, umožňuje lokalizovat pohyb osob v objektu. Přístupový systém je projektován jako autonomní a není integrovanou součástí zabezpečovacího systému. Je projektován v technologii používané uživatelem ve všech objektech MUNI.</w:t>
      </w:r>
    </w:p>
    <w:p w14:paraId="3C755BC9" w14:textId="7167FB60" w:rsidR="72674A6D" w:rsidRDefault="3C92F959" w:rsidP="3C92F959">
      <w:pPr>
        <w:ind w:left="990"/>
        <w:rPr>
          <w:rFonts w:eastAsia="Arial" w:cs="Arial"/>
          <w:b/>
          <w:bCs/>
          <w:i/>
          <w:iCs/>
        </w:rPr>
      </w:pPr>
      <w:r w:rsidRPr="3C92F959">
        <w:rPr>
          <w:rFonts w:eastAsia="Arial" w:cs="Arial"/>
          <w:b/>
          <w:bCs/>
          <w:i/>
          <w:iCs/>
        </w:rPr>
        <w:t>Kamerový systém – CCTV (VSS)</w:t>
      </w:r>
    </w:p>
    <w:p w14:paraId="40DC9727" w14:textId="15A03BF6" w:rsidR="72674A6D" w:rsidRDefault="3C92F959" w:rsidP="3C92F959">
      <w:pPr>
        <w:ind w:left="990"/>
        <w:rPr>
          <w:rFonts w:eastAsia="Arial" w:cs="Arial"/>
          <w:i/>
          <w:iCs/>
        </w:rPr>
      </w:pPr>
      <w:r w:rsidRPr="3C92F959">
        <w:rPr>
          <w:rFonts w:eastAsia="Arial" w:cs="Arial"/>
          <w:i/>
          <w:iCs/>
        </w:rPr>
        <w:t xml:space="preserve">CCTV je uzavřený kamerový okruh zajišťující vyšší standard zabezpečení objektu. Je tvořen kamerami, digitálním záznamovým zařízením, dohledem buď bez anebo se stálým pracovištěm a příslušnou kabeláží. </w:t>
      </w:r>
    </w:p>
    <w:p w14:paraId="31DAA092" w14:textId="6B3BD417" w:rsidR="72674A6D" w:rsidRDefault="3C92F959" w:rsidP="3C92F959">
      <w:pPr>
        <w:ind w:left="990"/>
        <w:rPr>
          <w:rFonts w:eastAsia="Arial" w:cs="Arial"/>
          <w:i/>
          <w:iCs/>
        </w:rPr>
      </w:pPr>
      <w:r w:rsidRPr="3C92F959">
        <w:rPr>
          <w:rFonts w:eastAsia="Arial" w:cs="Arial"/>
          <w:i/>
          <w:iCs/>
        </w:rPr>
        <w:t xml:space="preserve">CCTV systém </w:t>
      </w:r>
      <w:proofErr w:type="gramStart"/>
      <w:r w:rsidRPr="3C92F959">
        <w:rPr>
          <w:rFonts w:eastAsia="Arial" w:cs="Arial"/>
          <w:i/>
          <w:iCs/>
        </w:rPr>
        <w:t>slouží</w:t>
      </w:r>
      <w:proofErr w:type="gramEnd"/>
      <w:r w:rsidRPr="3C92F959">
        <w:rPr>
          <w:rFonts w:eastAsia="Arial" w:cs="Arial"/>
          <w:i/>
          <w:iCs/>
        </w:rPr>
        <w:t xml:space="preserve"> především pro monitoring a záznam vnitřního prostředí a dle požadavku i okolí dotčeného objektu. </w:t>
      </w:r>
    </w:p>
    <w:p w14:paraId="08AA7794" w14:textId="4EF7142F" w:rsidR="72674A6D" w:rsidRDefault="3C92F959" w:rsidP="3C92F959">
      <w:pPr>
        <w:ind w:left="990"/>
        <w:rPr>
          <w:rFonts w:eastAsia="Arial" w:cs="Arial"/>
          <w:i/>
          <w:iCs/>
        </w:rPr>
      </w:pPr>
      <w:r w:rsidRPr="3C92F959">
        <w:rPr>
          <w:rFonts w:eastAsia="Arial" w:cs="Arial"/>
          <w:i/>
          <w:iCs/>
        </w:rPr>
        <w:t>CCTV systém se záznamem bude navržen tak aby splňoval Zákon č. 101/2000 Sb. CCTV systém je navržen pro 24h záznam a bude obsluhován pověřenou a proškolenou osobou. Záznam bude obsahovat kontinuální záznam ze všech kamer. Předpokládaná délka záznamu je 7 dní, všechny záznamy se po této době budou přemazávat.</w:t>
      </w:r>
    </w:p>
    <w:p w14:paraId="069E4177" w14:textId="133BBB23" w:rsidR="72674A6D" w:rsidRDefault="3C92F959" w:rsidP="3C92F959">
      <w:pPr>
        <w:ind w:left="990"/>
        <w:rPr>
          <w:rFonts w:eastAsia="Arial" w:cs="Arial"/>
          <w:b/>
          <w:bCs/>
          <w:i/>
          <w:iCs/>
        </w:rPr>
      </w:pPr>
      <w:r w:rsidRPr="3C92F959">
        <w:rPr>
          <w:rFonts w:eastAsia="Arial" w:cs="Arial"/>
          <w:b/>
          <w:bCs/>
          <w:i/>
          <w:iCs/>
        </w:rPr>
        <w:t>Poplachový zabezpečovací tísňový systém – PZTS</w:t>
      </w:r>
    </w:p>
    <w:p w14:paraId="38514519" w14:textId="0051AF3D" w:rsidR="72674A6D" w:rsidRDefault="3C92F959" w:rsidP="3C92F959">
      <w:pPr>
        <w:ind w:left="990"/>
        <w:rPr>
          <w:rFonts w:eastAsia="Arial" w:cs="Arial"/>
          <w:i/>
          <w:iCs/>
        </w:rPr>
      </w:pPr>
      <w:r w:rsidRPr="3C92F959">
        <w:rPr>
          <w:rFonts w:eastAsia="Arial" w:cs="Arial"/>
          <w:i/>
          <w:iCs/>
        </w:rPr>
        <w:lastRenderedPageBreak/>
        <w:t>Poplachový zabezpečovací a tísňový systém je soubor čidel, tísňových hlásičů, ústředen, prostředků poplachové signalizace, přenosových zařízení, zapisovacích zařízení a ovládacích zařízení, jejichž prostřednictvím je signalizováno (zpravidla opticky nebo akusticky) narušení střeženého objektu nebo prostoru na určeném místě.</w:t>
      </w:r>
    </w:p>
    <w:p w14:paraId="318E7C89" w14:textId="5C3DDCC3" w:rsidR="72674A6D" w:rsidRDefault="3C92F959" w:rsidP="3C92F959">
      <w:pPr>
        <w:ind w:left="990"/>
        <w:rPr>
          <w:rFonts w:eastAsia="Arial" w:cs="Arial"/>
          <w:i/>
          <w:iCs/>
        </w:rPr>
      </w:pPr>
      <w:r w:rsidRPr="3C92F959">
        <w:rPr>
          <w:rFonts w:eastAsia="Arial" w:cs="Arial"/>
          <w:i/>
          <w:iCs/>
        </w:rPr>
        <w:t>Objekt je dle ČSN EN 501312 zařazen a systém PZTS navrhován ve stupni 2, pro nízké až střední riziko.</w:t>
      </w:r>
    </w:p>
    <w:p w14:paraId="3DEC8108" w14:textId="58B9B3BC" w:rsidR="72674A6D" w:rsidRDefault="3C92F959" w:rsidP="3C92F959">
      <w:pPr>
        <w:ind w:left="990"/>
        <w:rPr>
          <w:rFonts w:eastAsia="Arial" w:cs="Arial"/>
          <w:i/>
          <w:iCs/>
        </w:rPr>
      </w:pPr>
      <w:r w:rsidRPr="3C92F959">
        <w:rPr>
          <w:rFonts w:eastAsia="Arial" w:cs="Arial"/>
          <w:i/>
          <w:iCs/>
        </w:rPr>
        <w:t>Pro signalizaci neoprávněného vniknutí budou v objektu a na jeho fasádě nainstalovány poplachové sirény.</w:t>
      </w:r>
    </w:p>
    <w:p w14:paraId="5D9B2D08" w14:textId="7AF1FD44" w:rsidR="72674A6D" w:rsidRDefault="3C92F959" w:rsidP="3C92F959">
      <w:pPr>
        <w:ind w:left="990"/>
        <w:rPr>
          <w:rFonts w:eastAsia="Arial" w:cs="Arial"/>
          <w:i/>
          <w:iCs/>
        </w:rPr>
      </w:pPr>
      <w:r w:rsidRPr="3C92F959">
        <w:rPr>
          <w:rFonts w:eastAsia="Arial" w:cs="Arial"/>
          <w:i/>
          <w:iCs/>
        </w:rPr>
        <w:t>Ovládání bude řešeno pomocí klávesnic. Bude použit systém standardizován ve všech objektech MUNI.</w:t>
      </w:r>
    </w:p>
    <w:p w14:paraId="33BEE974" w14:textId="4C0774B1" w:rsidR="72674A6D" w:rsidRDefault="3C92F959" w:rsidP="3C92F959">
      <w:pPr>
        <w:ind w:left="990"/>
        <w:rPr>
          <w:rFonts w:eastAsia="Arial" w:cs="Arial"/>
          <w:b/>
          <w:bCs/>
          <w:i/>
          <w:iCs/>
        </w:rPr>
      </w:pPr>
      <w:r w:rsidRPr="3C92F959">
        <w:rPr>
          <w:rFonts w:eastAsia="Arial" w:cs="Arial"/>
          <w:b/>
          <w:bCs/>
          <w:i/>
          <w:iCs/>
        </w:rPr>
        <w:t xml:space="preserve">Systém jednotného </w:t>
      </w:r>
      <w:proofErr w:type="gramStart"/>
      <w:r w:rsidRPr="3C92F959">
        <w:rPr>
          <w:rFonts w:eastAsia="Arial" w:cs="Arial"/>
          <w:b/>
          <w:bCs/>
          <w:i/>
          <w:iCs/>
        </w:rPr>
        <w:t>času - JČ</w:t>
      </w:r>
      <w:proofErr w:type="gramEnd"/>
    </w:p>
    <w:p w14:paraId="625B3403" w14:textId="6F90F765" w:rsidR="72674A6D" w:rsidRDefault="3C92F959" w:rsidP="3C92F959">
      <w:pPr>
        <w:ind w:left="990"/>
        <w:rPr>
          <w:rFonts w:eastAsia="Arial" w:cs="Arial"/>
          <w:i/>
          <w:iCs/>
        </w:rPr>
      </w:pPr>
      <w:r w:rsidRPr="3C92F959">
        <w:rPr>
          <w:rFonts w:eastAsia="Arial" w:cs="Arial"/>
          <w:i/>
          <w:iCs/>
        </w:rPr>
        <w:t xml:space="preserve">V objektu je instalován rozvod systému jednotného času. Hlavní hodiny (ústředna) jsou umístěny v rozvodně SLP 1.PP, odkud budou přeloženy do místnosti rozvodny 1.NP. Hlavní hodiny budou řídit pomocí 12 nebo 24 V linek veškeré hodiny, které se nacházejí v objektu. </w:t>
      </w:r>
    </w:p>
    <w:p w14:paraId="7EAA8343" w14:textId="4F21F6AF" w:rsidR="72674A6D" w:rsidRDefault="3C92F959" w:rsidP="3C92F959">
      <w:pPr>
        <w:ind w:left="990"/>
        <w:rPr>
          <w:rFonts w:eastAsia="Arial" w:cs="Arial"/>
          <w:b/>
          <w:bCs/>
          <w:i/>
          <w:iCs/>
        </w:rPr>
      </w:pPr>
      <w:r w:rsidRPr="3C92F959">
        <w:rPr>
          <w:rFonts w:eastAsia="Arial" w:cs="Arial"/>
          <w:b/>
          <w:bCs/>
          <w:i/>
          <w:iCs/>
        </w:rPr>
        <w:t>Společná televizní anténa – STA</w:t>
      </w:r>
    </w:p>
    <w:p w14:paraId="5410F3E0" w14:textId="00F5ABF8" w:rsidR="72674A6D" w:rsidRDefault="3C92F959" w:rsidP="3C92F959">
      <w:pPr>
        <w:ind w:left="990"/>
        <w:rPr>
          <w:rFonts w:eastAsia="Arial" w:cs="Arial"/>
          <w:i/>
          <w:iCs/>
        </w:rPr>
      </w:pPr>
      <w:r w:rsidRPr="3C92F959">
        <w:rPr>
          <w:rFonts w:eastAsia="Arial" w:cs="Arial"/>
          <w:i/>
          <w:iCs/>
        </w:rPr>
        <w:t xml:space="preserve">V objektu je instalován rozvod systému STA. Ústředna je umístěna v rozvodně SLP 1.PP, odkud bude přeložena do místnosti rozvodny 1.NP. Veškeré přívody a odvody systému budou nově přeloženy do této </w:t>
      </w:r>
      <w:proofErr w:type="spellStart"/>
      <w:r w:rsidRPr="3C92F959">
        <w:rPr>
          <w:rFonts w:eastAsia="Arial" w:cs="Arial"/>
          <w:i/>
          <w:iCs/>
        </w:rPr>
        <w:t>mísntnosti</w:t>
      </w:r>
      <w:proofErr w:type="spellEnd"/>
      <w:r w:rsidRPr="3C92F959">
        <w:rPr>
          <w:rFonts w:eastAsia="Arial" w:cs="Arial"/>
          <w:i/>
          <w:iCs/>
        </w:rPr>
        <w:t xml:space="preserve">. </w:t>
      </w:r>
    </w:p>
    <w:p w14:paraId="3089BEF6" w14:textId="7C5636DF" w:rsidR="72674A6D" w:rsidRDefault="3C92F959" w:rsidP="3C92F959">
      <w:pPr>
        <w:ind w:left="990"/>
        <w:rPr>
          <w:rFonts w:eastAsia="Arial" w:cs="Arial"/>
          <w:b/>
          <w:bCs/>
          <w:i/>
          <w:iCs/>
        </w:rPr>
      </w:pPr>
      <w:r w:rsidRPr="3C92F959">
        <w:rPr>
          <w:rFonts w:eastAsia="Arial" w:cs="Arial"/>
          <w:b/>
          <w:bCs/>
          <w:i/>
          <w:iCs/>
        </w:rPr>
        <w:t>Grafická nadstavba</w:t>
      </w:r>
    </w:p>
    <w:p w14:paraId="51CCBCF7" w14:textId="48306EAE" w:rsidR="72674A6D" w:rsidRDefault="3C92F959" w:rsidP="3C92F959">
      <w:pPr>
        <w:ind w:left="990"/>
        <w:rPr>
          <w:rFonts w:eastAsia="Arial" w:cs="Arial"/>
          <w:i/>
          <w:iCs/>
        </w:rPr>
      </w:pPr>
      <w:r w:rsidRPr="3C92F959">
        <w:rPr>
          <w:rFonts w:eastAsia="Arial" w:cs="Arial"/>
          <w:i/>
          <w:iCs/>
        </w:rPr>
        <w:t>V objektu je navržena grafická nadstavba, do které budou integrovány všechny vstupy a výstupy systémů:</w:t>
      </w:r>
    </w:p>
    <w:p w14:paraId="0A3F181A" w14:textId="6ADE35C5" w:rsidR="72674A6D" w:rsidRDefault="3C92F959" w:rsidP="3C92F959">
      <w:pPr>
        <w:ind w:left="990"/>
        <w:rPr>
          <w:rFonts w:eastAsia="Arial" w:cs="Arial"/>
          <w:i/>
          <w:iCs/>
        </w:rPr>
      </w:pPr>
      <w:r w:rsidRPr="3C92F959">
        <w:rPr>
          <w:rFonts w:eastAsia="Arial" w:cs="Arial"/>
          <w:i/>
          <w:iCs/>
        </w:rPr>
        <w:t>EPS, PZTS + WC invalidé, EKV, VSS, elektronické zámky v objektu (sledování stavu a ovládání). Součástí instalace bude rovněž zpracování vizualizace všech podlaží.</w:t>
      </w:r>
    </w:p>
    <w:p w14:paraId="59E587ED" w14:textId="69785C44" w:rsidR="72674A6D" w:rsidRDefault="3C92F959" w:rsidP="3C92F959">
      <w:pPr>
        <w:ind w:left="990"/>
        <w:rPr>
          <w:rFonts w:eastAsia="Arial" w:cs="Arial"/>
          <w:i/>
          <w:iCs/>
        </w:rPr>
      </w:pPr>
      <w:r w:rsidRPr="3C92F959">
        <w:rPr>
          <w:rFonts w:eastAsia="Arial" w:cs="Arial"/>
          <w:i/>
          <w:iCs/>
        </w:rPr>
        <w:t>Konkrétně se bude jednat např. o tyto zařízení:</w:t>
      </w:r>
    </w:p>
    <w:p w14:paraId="3DADDC8A" w14:textId="1C981C71"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Hlásiče, vstupy, výstupy EPS</w:t>
      </w:r>
    </w:p>
    <w:p w14:paraId="182149E2" w14:textId="30C681E7"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Čtečky, klávesnice a elektronické zámky</w:t>
      </w:r>
    </w:p>
    <w:p w14:paraId="3D815E6B" w14:textId="5AD3B123" w:rsidR="72674A6D" w:rsidRDefault="3C92F959" w:rsidP="3C92F959">
      <w:pPr>
        <w:ind w:left="990"/>
        <w:rPr>
          <w:rFonts w:eastAsia="Arial" w:cs="Arial"/>
          <w:i/>
          <w:iCs/>
        </w:rPr>
      </w:pPr>
      <w:r w:rsidRPr="3C92F959">
        <w:rPr>
          <w:rFonts w:eastAsia="Arial" w:cs="Arial"/>
          <w:i/>
          <w:iCs/>
        </w:rPr>
        <w:t>•</w:t>
      </w:r>
      <w:r w:rsidR="72674A6D">
        <w:tab/>
      </w:r>
      <w:r w:rsidRPr="3C92F959">
        <w:rPr>
          <w:rFonts w:eastAsia="Arial" w:cs="Arial"/>
          <w:i/>
          <w:iCs/>
        </w:rPr>
        <w:t xml:space="preserve">Kamery </w:t>
      </w:r>
    </w:p>
    <w:p w14:paraId="010E2078" w14:textId="53BF5D3F" w:rsidR="72674A6D" w:rsidRDefault="3C92F959" w:rsidP="3C92F959">
      <w:pPr>
        <w:ind w:left="990"/>
        <w:rPr>
          <w:rFonts w:eastAsia="Arial" w:cs="Arial"/>
          <w:i/>
          <w:iCs/>
        </w:rPr>
      </w:pPr>
      <w:r w:rsidRPr="3C92F959">
        <w:rPr>
          <w:rFonts w:eastAsia="Arial" w:cs="Arial"/>
          <w:i/>
          <w:iCs/>
        </w:rPr>
        <w:t xml:space="preserve">Tato nadstavba </w:t>
      </w:r>
      <w:proofErr w:type="gramStart"/>
      <w:r w:rsidRPr="3C92F959">
        <w:rPr>
          <w:rFonts w:eastAsia="Arial" w:cs="Arial"/>
          <w:i/>
          <w:iCs/>
        </w:rPr>
        <w:t>slouží</w:t>
      </w:r>
      <w:proofErr w:type="gramEnd"/>
      <w:r w:rsidRPr="3C92F959">
        <w:rPr>
          <w:rFonts w:eastAsia="Arial" w:cs="Arial"/>
          <w:i/>
          <w:iCs/>
        </w:rPr>
        <w:t xml:space="preserve"> jako doplňková obsluha ústředny EPS, k monitorování a ovládání návazných zařízení. V žádném případě nenahrazuje ústřednu EPS jako PBŘ zařízení, stejně jako nenahrazuje nutnost proškolení obsluhy na ovládání ústředny EPS. Primární obsluha systému EPS je vždy na ústředně EPS, popřípadě zobrazovacím tablu EPS, se všemi požadavky z tohoto vyplývající.</w:t>
      </w:r>
    </w:p>
    <w:p w14:paraId="47CAF124" w14:textId="0B3F5D3E" w:rsidR="72674A6D" w:rsidRDefault="3C92F959" w:rsidP="3C92F959">
      <w:pPr>
        <w:ind w:left="990"/>
        <w:rPr>
          <w:rFonts w:eastAsia="Arial" w:cs="Arial"/>
          <w:i/>
          <w:iCs/>
        </w:rPr>
      </w:pPr>
      <w:r w:rsidRPr="3C92F959">
        <w:rPr>
          <w:rFonts w:eastAsia="Arial" w:cs="Arial"/>
          <w:i/>
          <w:iCs/>
        </w:rPr>
        <w:t xml:space="preserve"> </w:t>
      </w:r>
    </w:p>
    <w:p w14:paraId="2A85A5B4" w14:textId="28BE6FC1" w:rsidR="72674A6D" w:rsidRDefault="3C92F959" w:rsidP="3C92F959">
      <w:pPr>
        <w:ind w:left="990"/>
        <w:rPr>
          <w:rFonts w:eastAsia="Arial" w:cs="Arial"/>
          <w:b/>
          <w:bCs/>
          <w:i/>
          <w:iCs/>
          <w:highlight w:val="yellow"/>
        </w:rPr>
      </w:pPr>
      <w:r w:rsidRPr="3C92F959">
        <w:rPr>
          <w:rFonts w:eastAsia="Arial" w:cs="Arial"/>
          <w:b/>
          <w:bCs/>
          <w:i/>
          <w:iCs/>
        </w:rPr>
        <w:t>EPS</w:t>
      </w:r>
    </w:p>
    <w:p w14:paraId="443B35AC" w14:textId="476BA8AC" w:rsidR="72674A6D" w:rsidRDefault="3C92F959" w:rsidP="3C92F959">
      <w:pPr>
        <w:ind w:left="990"/>
        <w:rPr>
          <w:rFonts w:eastAsia="Arial" w:cs="Arial"/>
          <w:i/>
          <w:iCs/>
        </w:rPr>
      </w:pPr>
      <w:r w:rsidRPr="3C92F959">
        <w:rPr>
          <w:rFonts w:eastAsia="Arial" w:cs="Arial"/>
          <w:i/>
          <w:iCs/>
        </w:rPr>
        <w:t>Na základě požadavku projektu požární ochrany bude objekt vybaven rozvody EPS.</w:t>
      </w:r>
    </w:p>
    <w:p w14:paraId="6F7B8FC9" w14:textId="373332FC" w:rsidR="72674A6D" w:rsidRDefault="3C92F959" w:rsidP="3C92F959">
      <w:pPr>
        <w:ind w:left="990"/>
        <w:rPr>
          <w:rFonts w:eastAsia="Arial" w:cs="Arial"/>
          <w:i/>
          <w:iCs/>
        </w:rPr>
      </w:pPr>
      <w:r w:rsidRPr="3C92F959">
        <w:rPr>
          <w:rFonts w:eastAsia="Arial" w:cs="Arial"/>
          <w:i/>
          <w:iCs/>
        </w:rPr>
        <w:t xml:space="preserve">Zařízení EPS </w:t>
      </w:r>
      <w:proofErr w:type="gramStart"/>
      <w:r w:rsidRPr="3C92F959">
        <w:rPr>
          <w:rFonts w:eastAsia="Arial" w:cs="Arial"/>
          <w:i/>
          <w:iCs/>
        </w:rPr>
        <w:t>slouží</w:t>
      </w:r>
      <w:proofErr w:type="gramEnd"/>
      <w:r w:rsidRPr="3C92F959">
        <w:rPr>
          <w:rFonts w:eastAsia="Arial" w:cs="Arial"/>
          <w:i/>
          <w:iCs/>
        </w:rPr>
        <w:t xml:space="preserve"> k včasné signalizaci vzniklého ohniska požáru samočinně nebo prostřednictvím lidského činitele. Urychluje předání této informace osobám určeným k zajištění represivního zásahu, případně uvádí do činnosti zařízení, která brání rozšíření požáru a usnadňují nebo provádějí protipožární </w:t>
      </w:r>
      <w:proofErr w:type="spellStart"/>
      <w:proofErr w:type="gramStart"/>
      <w:r w:rsidRPr="3C92F959">
        <w:rPr>
          <w:rFonts w:eastAsia="Arial" w:cs="Arial"/>
          <w:i/>
          <w:iCs/>
        </w:rPr>
        <w:t>zásah.Zařízením</w:t>
      </w:r>
      <w:proofErr w:type="spellEnd"/>
      <w:proofErr w:type="gramEnd"/>
      <w:r w:rsidRPr="3C92F959">
        <w:rPr>
          <w:rFonts w:eastAsia="Arial" w:cs="Arial"/>
          <w:i/>
          <w:iCs/>
        </w:rPr>
        <w:t xml:space="preserve"> EPS budou vybavena všechna místa s požárním rizikem a s výskytem osob, dále technické a úklidové místnosti, kde není stálá obsluha a hrozí nebezpečí vzniku požáru a jeho rychlé rozšíření do jiných prostorů.</w:t>
      </w:r>
    </w:p>
    <w:p w14:paraId="528209F6" w14:textId="03A93B96" w:rsidR="72674A6D" w:rsidRDefault="3C92F959" w:rsidP="3C92F959">
      <w:pPr>
        <w:ind w:left="990"/>
        <w:rPr>
          <w:rFonts w:eastAsia="Arial" w:cs="Arial"/>
          <w:i/>
          <w:iCs/>
        </w:rPr>
      </w:pPr>
      <w:r w:rsidRPr="3C92F959">
        <w:rPr>
          <w:rFonts w:eastAsia="Arial" w:cs="Arial"/>
          <w:i/>
          <w:iCs/>
        </w:rPr>
        <w:t xml:space="preserve">V objektu je navržena ústředna SCHRACK BMZ </w:t>
      </w:r>
      <w:proofErr w:type="spellStart"/>
      <w:r w:rsidRPr="3C92F959">
        <w:rPr>
          <w:rFonts w:eastAsia="Arial" w:cs="Arial"/>
          <w:i/>
          <w:iCs/>
        </w:rPr>
        <w:t>Integral</w:t>
      </w:r>
      <w:proofErr w:type="spellEnd"/>
      <w:r w:rsidRPr="3C92F959">
        <w:rPr>
          <w:rFonts w:eastAsia="Arial" w:cs="Arial"/>
          <w:i/>
          <w:iCs/>
        </w:rPr>
        <w:t xml:space="preserve"> C.</w:t>
      </w:r>
    </w:p>
    <w:p w14:paraId="1F034293" w14:textId="5B8D4F7D" w:rsidR="72674A6D" w:rsidRDefault="3C92F959" w:rsidP="3C92F959">
      <w:pPr>
        <w:ind w:left="990"/>
        <w:rPr>
          <w:rFonts w:eastAsia="Arial" w:cs="Arial"/>
          <w:i/>
          <w:iCs/>
        </w:rPr>
      </w:pPr>
      <w:r w:rsidRPr="3C92F959">
        <w:rPr>
          <w:rFonts w:eastAsia="Arial" w:cs="Arial"/>
          <w:i/>
          <w:iCs/>
        </w:rPr>
        <w:t xml:space="preserve">Tato ústředna se nyní nachází v 1.PP v rozvodně slaboproudu. Vzhledem k dispozičním úpravám bude ústředna přemístěna do samostatného požárního úseku v 1.NP do </w:t>
      </w:r>
      <w:proofErr w:type="spellStart"/>
      <w:r w:rsidRPr="3C92F959">
        <w:rPr>
          <w:rFonts w:eastAsia="Arial" w:cs="Arial"/>
          <w:i/>
          <w:iCs/>
        </w:rPr>
        <w:t>m.č</w:t>
      </w:r>
      <w:proofErr w:type="spellEnd"/>
      <w:r w:rsidRPr="3C92F959">
        <w:rPr>
          <w:rFonts w:eastAsia="Arial" w:cs="Arial"/>
          <w:i/>
          <w:iCs/>
        </w:rPr>
        <w:t xml:space="preserve">. </w:t>
      </w:r>
      <w:proofErr w:type="gramStart"/>
      <w:r w:rsidRPr="3C92F959">
        <w:rPr>
          <w:rFonts w:eastAsia="Arial" w:cs="Arial"/>
          <w:i/>
          <w:iCs/>
        </w:rPr>
        <w:t>115A</w:t>
      </w:r>
      <w:proofErr w:type="gramEnd"/>
      <w:r w:rsidRPr="3C92F959">
        <w:rPr>
          <w:rFonts w:eastAsia="Arial" w:cs="Arial"/>
          <w:i/>
          <w:iCs/>
        </w:rPr>
        <w:t>.</w:t>
      </w:r>
    </w:p>
    <w:p w14:paraId="3AB12EA9" w14:textId="4BAFD4F9" w:rsidR="72674A6D" w:rsidRDefault="72674A6D" w:rsidP="72674A6D">
      <w:pPr>
        <w:ind w:left="1134"/>
        <w:rPr>
          <w:b/>
          <w:bCs/>
          <w:highlight w:val="yellow"/>
        </w:rPr>
      </w:pPr>
    </w:p>
    <w:p w14:paraId="3D83ED22" w14:textId="74F2BA9D" w:rsidR="002875BD" w:rsidRDefault="2CE80731" w:rsidP="2CE80731">
      <w:pPr>
        <w:ind w:left="1134"/>
        <w:rPr>
          <w:b/>
          <w:bCs/>
          <w:highlight w:val="yellow"/>
        </w:rPr>
      </w:pPr>
      <w:r w:rsidRPr="2CE80731">
        <w:rPr>
          <w:b/>
          <w:bCs/>
        </w:rPr>
        <w:t>Výrobní technologie</w:t>
      </w:r>
    </w:p>
    <w:p w14:paraId="680964DB" w14:textId="4BA4AB2D" w:rsidR="002875BD" w:rsidRDefault="2CE80731" w:rsidP="2CE80731">
      <w:pPr>
        <w:ind w:left="1134"/>
        <w:rPr>
          <w:b/>
          <w:bCs/>
          <w:highlight w:val="yellow"/>
        </w:rPr>
      </w:pPr>
      <w:r w:rsidRPr="2CE80731">
        <w:rPr>
          <w:b/>
          <w:bCs/>
        </w:rPr>
        <w:t>Technologické rozvody</w:t>
      </w:r>
    </w:p>
    <w:p w14:paraId="6782E1DE" w14:textId="77777777" w:rsidR="002875BD" w:rsidRPr="002875BD" w:rsidRDefault="002875BD" w:rsidP="002875BD">
      <w:pPr>
        <w:ind w:left="1134"/>
        <w:rPr>
          <w:b/>
          <w:bCs/>
        </w:rPr>
      </w:pPr>
    </w:p>
    <w:p w14:paraId="20C68BCF" w14:textId="77777777" w:rsidR="001269AE" w:rsidRPr="001269AE" w:rsidRDefault="001269AE" w:rsidP="001269AE">
      <w:pPr>
        <w:rPr>
          <w:b/>
          <w:bCs/>
          <w:u w:val="single"/>
        </w:rPr>
      </w:pPr>
    </w:p>
    <w:p w14:paraId="753310AE" w14:textId="02EB124C" w:rsidR="0026063E" w:rsidRPr="009D264C" w:rsidRDefault="31B0B1C8" w:rsidP="00D731EE">
      <w:pPr>
        <w:pStyle w:val="Odstavecseseznamem"/>
        <w:numPr>
          <w:ilvl w:val="0"/>
          <w:numId w:val="180"/>
        </w:numPr>
        <w:rPr>
          <w:b/>
          <w:bCs/>
          <w:u w:val="single"/>
        </w:rPr>
      </w:pPr>
      <w:r w:rsidRPr="31B0B1C8">
        <w:rPr>
          <w:b/>
          <w:bCs/>
          <w:u w:val="single"/>
        </w:rPr>
        <w:t xml:space="preserve">Výčet technických a technologických zařízení </w:t>
      </w:r>
    </w:p>
    <w:p w14:paraId="738E1726" w14:textId="77777777" w:rsidR="0026063E" w:rsidRDefault="0026063E" w:rsidP="00570FA6">
      <w:pPr>
        <w:ind w:left="1134"/>
      </w:pPr>
    </w:p>
    <w:p w14:paraId="7D172ECC" w14:textId="77777777" w:rsidR="003A3C83" w:rsidRDefault="003A3C83" w:rsidP="00494A65"/>
    <w:p w14:paraId="7C3C3F0E" w14:textId="77777777" w:rsidR="006C45BE" w:rsidRDefault="006C45BE" w:rsidP="00477C04">
      <w:pPr>
        <w:tabs>
          <w:tab w:val="left" w:pos="2127"/>
          <w:tab w:val="left" w:pos="6133"/>
          <w:tab w:val="left" w:pos="12967"/>
          <w:tab w:val="left" w:pos="14887"/>
          <w:tab w:val="left" w:pos="16807"/>
        </w:tabs>
        <w:ind w:left="1134" w:right="-567" w:hanging="1"/>
        <w:jc w:val="left"/>
        <w:rPr>
          <w:rFonts w:cs="Arial"/>
          <w:b/>
          <w:bCs/>
          <w:color w:val="000000"/>
        </w:rPr>
      </w:pPr>
    </w:p>
    <w:p w14:paraId="60084653" w14:textId="77777777" w:rsidR="006C45BE" w:rsidRDefault="006C45BE" w:rsidP="00477C04">
      <w:pPr>
        <w:tabs>
          <w:tab w:val="left" w:pos="2127"/>
          <w:tab w:val="left" w:pos="6133"/>
          <w:tab w:val="left" w:pos="12967"/>
          <w:tab w:val="left" w:pos="14887"/>
          <w:tab w:val="left" w:pos="16807"/>
        </w:tabs>
        <w:ind w:left="1134" w:right="-567" w:hanging="1"/>
        <w:jc w:val="left"/>
        <w:rPr>
          <w:rFonts w:cs="Arial"/>
          <w:b/>
          <w:bCs/>
          <w:color w:val="000000"/>
        </w:rPr>
      </w:pPr>
    </w:p>
    <w:p w14:paraId="44A89538" w14:textId="575C6D10" w:rsidR="00ED7175" w:rsidRDefault="31B0B1C8" w:rsidP="00477C04">
      <w:pPr>
        <w:tabs>
          <w:tab w:val="left" w:pos="2127"/>
          <w:tab w:val="left" w:pos="6133"/>
          <w:tab w:val="left" w:pos="12967"/>
          <w:tab w:val="left" w:pos="14887"/>
          <w:tab w:val="left" w:pos="16807"/>
        </w:tabs>
        <w:ind w:left="1134" w:right="-567" w:hanging="1"/>
        <w:jc w:val="left"/>
        <w:rPr>
          <w:rFonts w:cs="Arial"/>
          <w:color w:val="000000"/>
        </w:rPr>
      </w:pPr>
      <w:r w:rsidRPr="31B0B1C8">
        <w:rPr>
          <w:rFonts w:cs="Arial"/>
          <w:color w:val="000000" w:themeColor="text1"/>
        </w:rPr>
        <w:t> </w:t>
      </w:r>
    </w:p>
    <w:p w14:paraId="744B662A" w14:textId="61E5B6F4" w:rsidR="00477C04" w:rsidRPr="00477C04" w:rsidRDefault="00477C04" w:rsidP="00477C04">
      <w:pPr>
        <w:tabs>
          <w:tab w:val="left" w:pos="2127"/>
          <w:tab w:val="left" w:pos="6133"/>
          <w:tab w:val="left" w:pos="12967"/>
          <w:tab w:val="left" w:pos="14887"/>
          <w:tab w:val="left" w:pos="16807"/>
        </w:tabs>
        <w:ind w:left="1134" w:right="-567" w:hanging="1"/>
        <w:jc w:val="left"/>
        <w:rPr>
          <w:rFonts w:cs="Arial"/>
          <w:color w:val="000000"/>
        </w:rPr>
      </w:pPr>
      <w:r w:rsidRPr="00477C04">
        <w:rPr>
          <w:rFonts w:cs="Arial"/>
          <w:color w:val="000000"/>
        </w:rPr>
        <w:tab/>
        <w:t> </w:t>
      </w:r>
    </w:p>
    <w:p w14:paraId="5E0B4ED8" w14:textId="77777777" w:rsidR="0052015D" w:rsidRPr="005A7FC4" w:rsidRDefault="0052015D" w:rsidP="00477C04">
      <w:pPr>
        <w:tabs>
          <w:tab w:val="left" w:pos="2127"/>
        </w:tabs>
        <w:ind w:left="1134" w:right="-567" w:hanging="1"/>
      </w:pPr>
    </w:p>
    <w:p w14:paraId="72DCACF3" w14:textId="76DFB51E" w:rsidR="00D73260" w:rsidRPr="008E57A3" w:rsidRDefault="2CE80731" w:rsidP="00FC6F57">
      <w:pPr>
        <w:pStyle w:val="Nadpis4"/>
        <w:ind w:left="1134"/>
        <w:rPr>
          <w:u w:val="single"/>
        </w:rPr>
      </w:pPr>
      <w:bookmarkStart w:id="121" w:name="_Toc100315029"/>
      <w:r w:rsidRPr="2CE80731">
        <w:rPr>
          <w:u w:val="single"/>
        </w:rPr>
        <w:t>B.2.8 Zásady požárně bezpečnostního řešení</w:t>
      </w:r>
      <w:bookmarkEnd w:id="121"/>
      <w:r w:rsidRPr="2CE80731">
        <w:rPr>
          <w:u w:val="single"/>
        </w:rPr>
        <w:t xml:space="preserve"> </w:t>
      </w:r>
    </w:p>
    <w:p w14:paraId="0B2E9FE6" w14:textId="5CB46F50" w:rsidR="2CE80731" w:rsidRDefault="2CE80731" w:rsidP="2CE80731">
      <w:pPr>
        <w:pStyle w:val="Odstavecseseznamem"/>
        <w:spacing w:line="259" w:lineRule="auto"/>
        <w:ind w:left="1353"/>
      </w:pPr>
      <w:r>
        <w:t>Samostatná zpráva PBŘ je součástí PD</w:t>
      </w:r>
    </w:p>
    <w:p w14:paraId="5316A7F5" w14:textId="77777777" w:rsidR="00CB1200" w:rsidRPr="00CF247C" w:rsidRDefault="00CB1200" w:rsidP="00CF247C">
      <w:pPr>
        <w:ind w:left="1134"/>
      </w:pPr>
    </w:p>
    <w:p w14:paraId="24CFF482" w14:textId="70CAD807" w:rsidR="00233587" w:rsidRPr="008E57A3" w:rsidRDefault="31B0B1C8" w:rsidP="00FC6F57">
      <w:pPr>
        <w:pStyle w:val="Nadpis4"/>
        <w:ind w:left="1134"/>
        <w:rPr>
          <w:u w:val="single"/>
        </w:rPr>
      </w:pPr>
      <w:bookmarkStart w:id="122" w:name="_Toc100315030"/>
      <w:r w:rsidRPr="31B0B1C8">
        <w:rPr>
          <w:u w:val="single"/>
        </w:rPr>
        <w:lastRenderedPageBreak/>
        <w:t>B.2.9 Úspora energie a teplená ochrana</w:t>
      </w:r>
      <w:bookmarkEnd w:id="122"/>
    </w:p>
    <w:p w14:paraId="383C47DF" w14:textId="30CE7CCE" w:rsidR="00FC6F57" w:rsidRDefault="00C41A67" w:rsidP="002B2CBA">
      <w:pPr>
        <w:pStyle w:val="Odstavecseseznamem"/>
        <w:ind w:left="1353"/>
      </w:pPr>
      <w:r>
        <w:tab/>
      </w:r>
      <w:r w:rsidR="00346AD8">
        <w:t xml:space="preserve">     </w:t>
      </w:r>
    </w:p>
    <w:p w14:paraId="7B9E110C" w14:textId="0091D8DC" w:rsidR="009B414B" w:rsidRPr="009B414B" w:rsidRDefault="31B0B1C8" w:rsidP="009B414B">
      <w:pPr>
        <w:ind w:left="1134"/>
        <w:rPr>
          <w:rFonts w:cs="Arial"/>
          <w:lang w:eastAsia="zh-CN"/>
        </w:rPr>
      </w:pPr>
      <w:r w:rsidRPr="31B0B1C8">
        <w:rPr>
          <w:rFonts w:cs="Arial"/>
        </w:rPr>
        <w:t>Obvodové konstrukce na rozhraní interiéru a exteriéru nejsou projektovou dokumentací řešeny.</w:t>
      </w:r>
    </w:p>
    <w:p w14:paraId="7A00EDCB" w14:textId="77777777" w:rsidR="009B414B" w:rsidRPr="009B414B" w:rsidRDefault="31B0B1C8" w:rsidP="009B414B">
      <w:pPr>
        <w:ind w:left="1134"/>
        <w:rPr>
          <w:rFonts w:cs="Arial"/>
          <w:lang w:eastAsia="zh-CN"/>
        </w:rPr>
      </w:pPr>
      <w:r w:rsidRPr="31B0B1C8">
        <w:rPr>
          <w:rFonts w:cs="Arial"/>
        </w:rPr>
        <w:t>Jednotlivá technologická zařízení vytápění, chlazení a větrání budou splňovat legislativou požadované účinnosti.</w:t>
      </w:r>
    </w:p>
    <w:p w14:paraId="10AF8F71" w14:textId="2DD01BBA" w:rsidR="0066071E" w:rsidRDefault="0066071E" w:rsidP="0066071E">
      <w:pPr>
        <w:pStyle w:val="Odstavecseseznamem"/>
        <w:ind w:left="1134"/>
        <w:rPr>
          <w:rFonts w:cs="Arial"/>
        </w:rPr>
      </w:pPr>
    </w:p>
    <w:p w14:paraId="47F2C1DE" w14:textId="674EA95A" w:rsidR="00C41A67" w:rsidRPr="0015554C" w:rsidRDefault="00C41A67" w:rsidP="64BFC159">
      <w:pPr>
        <w:pStyle w:val="Odstavecseseznamem"/>
        <w:ind w:left="1134"/>
      </w:pPr>
    </w:p>
    <w:p w14:paraId="37C4F386" w14:textId="77777777" w:rsidR="0095544A" w:rsidRPr="008E57A3" w:rsidRDefault="31B0B1C8" w:rsidP="0095544A">
      <w:pPr>
        <w:pStyle w:val="Nadpis4"/>
        <w:ind w:left="1134" w:right="-425"/>
        <w:rPr>
          <w:u w:val="single"/>
        </w:rPr>
      </w:pPr>
      <w:r w:rsidRPr="31B0B1C8">
        <w:rPr>
          <w:u w:val="single"/>
        </w:rPr>
        <w:t xml:space="preserve">B.2.10 Hygienické </w:t>
      </w:r>
      <w:proofErr w:type="gramStart"/>
      <w:r w:rsidRPr="31B0B1C8">
        <w:rPr>
          <w:u w:val="single"/>
        </w:rPr>
        <w:t>požadavky  na</w:t>
      </w:r>
      <w:proofErr w:type="gramEnd"/>
      <w:r w:rsidRPr="31B0B1C8">
        <w:rPr>
          <w:u w:val="single"/>
        </w:rPr>
        <w:t xml:space="preserve"> stavby, požadavky na pracovní a komunální prostředí </w:t>
      </w:r>
    </w:p>
    <w:p w14:paraId="19BF24BD" w14:textId="77777777" w:rsidR="0095544A" w:rsidRPr="0015554C" w:rsidRDefault="31B0B1C8" w:rsidP="31B0B1C8">
      <w:pPr>
        <w:pStyle w:val="Odstavecseseznamem"/>
        <w:ind w:left="1134"/>
        <w:rPr>
          <w:b/>
          <w:bCs/>
        </w:rPr>
      </w:pPr>
      <w:r w:rsidRPr="31B0B1C8">
        <w:rPr>
          <w:b/>
          <w:bCs/>
        </w:rPr>
        <w:t xml:space="preserve">Zásady řešení parametrů </w:t>
      </w:r>
      <w:proofErr w:type="gramStart"/>
      <w:r w:rsidRPr="31B0B1C8">
        <w:rPr>
          <w:b/>
          <w:bCs/>
        </w:rPr>
        <w:t>stavby - větrání</w:t>
      </w:r>
      <w:proofErr w:type="gramEnd"/>
      <w:r w:rsidRPr="31B0B1C8">
        <w:rPr>
          <w:b/>
          <w:bCs/>
        </w:rPr>
        <w:t xml:space="preserve">, vytápění, osvětlení, zásobování vodou, odpadů </w:t>
      </w:r>
    </w:p>
    <w:p w14:paraId="54F11DF5" w14:textId="77777777" w:rsidR="0095544A" w:rsidRPr="0015554C" w:rsidRDefault="31B0B1C8" w:rsidP="31B0B1C8">
      <w:pPr>
        <w:pStyle w:val="Odstavecseseznamem"/>
        <w:ind w:left="1134"/>
        <w:rPr>
          <w:b/>
          <w:bCs/>
        </w:rPr>
      </w:pPr>
      <w:r w:rsidRPr="31B0B1C8">
        <w:rPr>
          <w:b/>
          <w:bCs/>
        </w:rPr>
        <w:t xml:space="preserve">apod., a dále zásady řešení vlivu stavby na </w:t>
      </w:r>
      <w:proofErr w:type="gramStart"/>
      <w:r w:rsidRPr="31B0B1C8">
        <w:rPr>
          <w:b/>
          <w:bCs/>
        </w:rPr>
        <w:t>okolí - vibrace</w:t>
      </w:r>
      <w:proofErr w:type="gramEnd"/>
      <w:r w:rsidRPr="31B0B1C8">
        <w:rPr>
          <w:b/>
          <w:bCs/>
        </w:rPr>
        <w:t>, hluk, prašnost apod.</w:t>
      </w:r>
    </w:p>
    <w:p w14:paraId="41171BCB" w14:textId="77777777" w:rsidR="0095544A" w:rsidRPr="0015554C" w:rsidRDefault="0095544A" w:rsidP="31B0B1C8">
      <w:pPr>
        <w:pStyle w:val="Odstavecseseznamem"/>
        <w:ind w:left="1353"/>
        <w:rPr>
          <w:b/>
          <w:bCs/>
        </w:rPr>
      </w:pPr>
    </w:p>
    <w:p w14:paraId="2E9201C8" w14:textId="77777777" w:rsidR="0095544A" w:rsidRPr="006B0D05" w:rsidRDefault="3C92F959" w:rsidP="3C92F959">
      <w:pPr>
        <w:ind w:left="1134"/>
        <w:rPr>
          <w:rFonts w:cs="Arial"/>
          <w:i/>
          <w:iCs/>
          <w:lang w:eastAsia="zh-CN"/>
        </w:rPr>
      </w:pPr>
      <w:r w:rsidRPr="3C92F959">
        <w:rPr>
          <w:rFonts w:cs="Arial"/>
          <w:i/>
          <w:iCs/>
        </w:rPr>
        <w:t>Objekt je navržen v souladu se zákony a prováděcími vyhláškami zabývajícími se hygienou a ochranou zdraví:</w:t>
      </w:r>
    </w:p>
    <w:p w14:paraId="325B10A0" w14:textId="77777777" w:rsidR="0095544A" w:rsidRPr="006B0D05" w:rsidRDefault="0095544A" w:rsidP="3C92F959">
      <w:pPr>
        <w:ind w:left="1134"/>
        <w:rPr>
          <w:rFonts w:cs="Arial"/>
          <w:i/>
          <w:iCs/>
          <w:lang w:eastAsia="zh-CN"/>
        </w:rPr>
      </w:pPr>
    </w:p>
    <w:p w14:paraId="6A99A217" w14:textId="77777777" w:rsidR="0095544A" w:rsidRPr="006B0D05" w:rsidRDefault="3C92F959" w:rsidP="3C92F959">
      <w:pPr>
        <w:ind w:left="1134"/>
        <w:rPr>
          <w:rFonts w:cs="Arial"/>
          <w:i/>
          <w:iCs/>
          <w:lang w:eastAsia="zh-CN"/>
        </w:rPr>
      </w:pPr>
      <w:r w:rsidRPr="3C92F959">
        <w:rPr>
          <w:rFonts w:cs="Arial"/>
          <w:i/>
          <w:iCs/>
        </w:rPr>
        <w:t>nařízení vlády č. 101/2005 Sb. o podrobnějších požadavcích na pracoviště a pracovní prostředí</w:t>
      </w:r>
    </w:p>
    <w:p w14:paraId="22EC2FA3" w14:textId="77777777" w:rsidR="0095544A" w:rsidRPr="006B0D05" w:rsidRDefault="00000000" w:rsidP="3C92F959">
      <w:pPr>
        <w:ind w:left="1134"/>
        <w:rPr>
          <w:rFonts w:cs="Arial"/>
          <w:i/>
          <w:iCs/>
          <w:lang w:eastAsia="zh-CN"/>
        </w:rPr>
      </w:pPr>
      <w:hyperlink r:id="rId14">
        <w:r w:rsidR="3C92F959" w:rsidRPr="3C92F959">
          <w:rPr>
            <w:rFonts w:cs="Arial"/>
            <w:i/>
            <w:iCs/>
          </w:rPr>
          <w:t>nařízení vlády č. 361/2007 Sb., kterým se stanoví podmínky ochrany zdraví při práci</w:t>
        </w:r>
      </w:hyperlink>
    </w:p>
    <w:p w14:paraId="59EC4D8A" w14:textId="5475881A" w:rsidR="0095544A" w:rsidRDefault="00000000" w:rsidP="3C92F959">
      <w:pPr>
        <w:ind w:left="1134"/>
        <w:rPr>
          <w:rFonts w:cs="Arial"/>
          <w:i/>
          <w:iCs/>
          <w:lang w:eastAsia="zh-CN"/>
        </w:rPr>
      </w:pPr>
      <w:hyperlink r:id="rId15">
        <w:r w:rsidR="3C92F959" w:rsidRPr="3C92F959">
          <w:rPr>
            <w:rFonts w:cs="Arial"/>
            <w:i/>
            <w:iCs/>
          </w:rPr>
          <w:t>nařízení vlády č. 272/2011 Sb. o ochraně zdraví před nepříznivými účinky hluku a vibrací </w:t>
        </w:r>
      </w:hyperlink>
    </w:p>
    <w:p w14:paraId="3BF32EC7" w14:textId="46906D8F" w:rsidR="00295931" w:rsidRDefault="00295931" w:rsidP="0095544A">
      <w:pPr>
        <w:ind w:left="1134"/>
        <w:rPr>
          <w:rFonts w:cs="Arial"/>
          <w:lang w:eastAsia="zh-CN"/>
        </w:rPr>
      </w:pPr>
    </w:p>
    <w:p w14:paraId="562C961F" w14:textId="77777777" w:rsidR="00295931" w:rsidRDefault="00295931" w:rsidP="00295931">
      <w:pPr>
        <w:ind w:left="1134"/>
      </w:pPr>
    </w:p>
    <w:p w14:paraId="19F94605" w14:textId="77777777" w:rsidR="00F95C2D" w:rsidRDefault="00F95C2D" w:rsidP="00295931">
      <w:pPr>
        <w:ind w:left="1134"/>
      </w:pPr>
    </w:p>
    <w:p w14:paraId="16FF7A13" w14:textId="77777777" w:rsidR="00F95C2D" w:rsidRPr="00C6715D" w:rsidRDefault="00F95C2D" w:rsidP="00295931">
      <w:pPr>
        <w:ind w:left="1134"/>
      </w:pPr>
    </w:p>
    <w:p w14:paraId="39E22EAD" w14:textId="77777777" w:rsidR="00202A62" w:rsidRDefault="00202A62" w:rsidP="00864839">
      <w:pPr>
        <w:autoSpaceDE w:val="0"/>
        <w:autoSpaceDN w:val="0"/>
        <w:adjustRightInd w:val="0"/>
        <w:ind w:left="1134"/>
        <w:rPr>
          <w:rFonts w:cs="Arial"/>
          <w:b/>
          <w:bCs/>
        </w:rPr>
      </w:pPr>
    </w:p>
    <w:p w14:paraId="3EDE8606" w14:textId="77777777" w:rsidR="00C41A67" w:rsidRPr="008E57A3" w:rsidRDefault="31B0B1C8" w:rsidP="00FC6F57">
      <w:pPr>
        <w:pStyle w:val="Nadpis4"/>
        <w:ind w:left="1134"/>
        <w:rPr>
          <w:u w:val="single"/>
        </w:rPr>
      </w:pPr>
      <w:bookmarkStart w:id="123" w:name="_Toc100315032"/>
      <w:r w:rsidRPr="31B0B1C8">
        <w:rPr>
          <w:u w:val="single"/>
        </w:rPr>
        <w:t>B.2.11 Zásady ochrany stavby před negativními účinky vnějšího prostředí</w:t>
      </w:r>
      <w:bookmarkEnd w:id="123"/>
      <w:r w:rsidRPr="31B0B1C8">
        <w:rPr>
          <w:u w:val="single"/>
        </w:rPr>
        <w:t xml:space="preserve"> </w:t>
      </w:r>
    </w:p>
    <w:p w14:paraId="172C1EC5" w14:textId="2B95C97E" w:rsidR="00C41A67" w:rsidRDefault="00C41A67" w:rsidP="00FC6F57">
      <w:pPr>
        <w:pStyle w:val="Nadpis4"/>
        <w:ind w:left="1134"/>
      </w:pPr>
    </w:p>
    <w:p w14:paraId="2C5FBBBE" w14:textId="439E677A" w:rsidR="002B2CBA" w:rsidRPr="007635BE" w:rsidRDefault="31B0B1C8" w:rsidP="00D731EE">
      <w:pPr>
        <w:pStyle w:val="Odstavecseseznamem"/>
        <w:numPr>
          <w:ilvl w:val="0"/>
          <w:numId w:val="181"/>
        </w:numPr>
        <w:rPr>
          <w:b/>
          <w:bCs/>
          <w:u w:val="single"/>
        </w:rPr>
      </w:pPr>
      <w:r w:rsidRPr="31B0B1C8">
        <w:rPr>
          <w:b/>
          <w:bCs/>
          <w:u w:val="single"/>
        </w:rPr>
        <w:t>Ochrana před pronikáním radonu z podloží</w:t>
      </w:r>
    </w:p>
    <w:p w14:paraId="5ED8E3B0" w14:textId="0C8A7BF4" w:rsidR="002B2CBA" w:rsidRPr="00DC69C0" w:rsidRDefault="002B2CBA" w:rsidP="00DD6E5F">
      <w:pPr>
        <w:pStyle w:val="Odstavecseseznamem"/>
        <w:ind w:left="1134"/>
        <w:rPr>
          <w:color w:val="FF0000"/>
        </w:rPr>
      </w:pPr>
    </w:p>
    <w:p w14:paraId="1969B9BD" w14:textId="0624E7F8" w:rsidR="007635BE" w:rsidRDefault="3C92F959" w:rsidP="3C92F959">
      <w:pPr>
        <w:pStyle w:val="Odstavecseseznamem"/>
        <w:ind w:left="1134"/>
        <w:rPr>
          <w:i/>
          <w:iCs/>
        </w:rPr>
      </w:pPr>
      <w:r w:rsidRPr="3C92F959">
        <w:rPr>
          <w:i/>
          <w:iCs/>
        </w:rPr>
        <w:t>V rámci projektu nebyl proveden průzkum za účelem stanovení radonového indexu pozemku, neboť se jedná o stavební úpravy stávajícího objektu.</w:t>
      </w:r>
    </w:p>
    <w:p w14:paraId="159FF35F" w14:textId="77777777" w:rsidR="00DD6E5F" w:rsidRDefault="00DD6E5F" w:rsidP="002B2CBA">
      <w:pPr>
        <w:pStyle w:val="Odstavecseseznamem"/>
        <w:ind w:left="1494"/>
        <w:rPr>
          <w:b/>
          <w:bCs/>
          <w:color w:val="FF0000"/>
          <w:u w:val="single"/>
        </w:rPr>
      </w:pPr>
    </w:p>
    <w:p w14:paraId="75D1B5DC" w14:textId="77777777" w:rsidR="00061197" w:rsidRPr="00DC69C0" w:rsidRDefault="00061197" w:rsidP="002B2CBA">
      <w:pPr>
        <w:pStyle w:val="Odstavecseseznamem"/>
        <w:ind w:left="1494"/>
        <w:rPr>
          <w:b/>
          <w:bCs/>
          <w:color w:val="FF0000"/>
          <w:u w:val="single"/>
        </w:rPr>
      </w:pPr>
    </w:p>
    <w:p w14:paraId="770BED3C" w14:textId="2B13001F" w:rsidR="002B2CBA" w:rsidRPr="00DC69C0" w:rsidRDefault="31B0B1C8" w:rsidP="024004F5">
      <w:pPr>
        <w:pStyle w:val="Odstavecseseznamem"/>
        <w:numPr>
          <w:ilvl w:val="0"/>
          <w:numId w:val="181"/>
        </w:numPr>
        <w:rPr>
          <w:b/>
          <w:bCs/>
          <w:color w:val="000000" w:themeColor="text1"/>
          <w:u w:val="single"/>
        </w:rPr>
      </w:pPr>
      <w:r w:rsidRPr="31B0B1C8">
        <w:rPr>
          <w:b/>
          <w:bCs/>
          <w:u w:val="single"/>
        </w:rPr>
        <w:t>Ochrana před bludnými proudy</w:t>
      </w:r>
    </w:p>
    <w:p w14:paraId="5B1F274A" w14:textId="77777777" w:rsidR="00B01CC3" w:rsidRPr="00DC69C0" w:rsidRDefault="00B01CC3" w:rsidP="024004F5">
      <w:pPr>
        <w:pStyle w:val="Odstavecseseznamem"/>
      </w:pPr>
    </w:p>
    <w:p w14:paraId="1C1BAD42" w14:textId="37DC0C53" w:rsidR="003427D7" w:rsidRDefault="31B0B1C8" w:rsidP="024004F5">
      <w:pPr>
        <w:pStyle w:val="Odstavecseseznamem"/>
        <w:ind w:left="1134"/>
      </w:pPr>
      <w:r>
        <w:t>Není řešením projektové dokumentace.</w:t>
      </w:r>
    </w:p>
    <w:p w14:paraId="6258CAFB" w14:textId="036FE71D" w:rsidR="003427D7" w:rsidRDefault="003427D7" w:rsidP="003427D7">
      <w:pPr>
        <w:pStyle w:val="Odstavecseseznamem"/>
        <w:ind w:left="1134"/>
        <w:rPr>
          <w:color w:val="FF0000"/>
        </w:rPr>
      </w:pPr>
    </w:p>
    <w:p w14:paraId="522A514E" w14:textId="77777777" w:rsidR="00DD6E5F" w:rsidRPr="002B2CBA" w:rsidRDefault="00DD6E5F" w:rsidP="002B2CBA">
      <w:pPr>
        <w:pStyle w:val="Odstavecseseznamem"/>
        <w:rPr>
          <w:b/>
          <w:bCs/>
          <w:color w:val="FF0000"/>
          <w:u w:val="single"/>
        </w:rPr>
      </w:pPr>
    </w:p>
    <w:p w14:paraId="12F85EBC" w14:textId="4EA1A9BA" w:rsidR="002B2CBA" w:rsidRPr="00B222CC" w:rsidRDefault="31B0B1C8" w:rsidP="00D731EE">
      <w:pPr>
        <w:pStyle w:val="Odstavecseseznamem"/>
        <w:numPr>
          <w:ilvl w:val="0"/>
          <w:numId w:val="181"/>
        </w:numPr>
        <w:rPr>
          <w:b/>
          <w:bCs/>
          <w:u w:val="single"/>
        </w:rPr>
      </w:pPr>
      <w:r w:rsidRPr="31B0B1C8">
        <w:rPr>
          <w:b/>
          <w:bCs/>
          <w:u w:val="single"/>
        </w:rPr>
        <w:t xml:space="preserve">Ochrana před technickou seizmicitou </w:t>
      </w:r>
    </w:p>
    <w:p w14:paraId="32BCEC0F" w14:textId="1B3B2A12" w:rsidR="002B2CBA" w:rsidRDefault="002B2CBA" w:rsidP="002B2CBA">
      <w:pPr>
        <w:pStyle w:val="Odstavecseseznamem"/>
        <w:rPr>
          <w:b/>
          <w:bCs/>
          <w:color w:val="FF0000"/>
          <w:u w:val="single"/>
        </w:rPr>
      </w:pPr>
    </w:p>
    <w:p w14:paraId="322E4D35" w14:textId="77777777" w:rsidR="00B222CC" w:rsidRPr="00B222CC" w:rsidRDefault="31B0B1C8" w:rsidP="00B222CC">
      <w:pPr>
        <w:ind w:left="1560" w:hanging="426"/>
        <w:jc w:val="left"/>
        <w:rPr>
          <w:rFonts w:cs="Arial"/>
        </w:rPr>
      </w:pPr>
      <w:r w:rsidRPr="31B0B1C8">
        <w:rPr>
          <w:rFonts w:cs="Arial"/>
        </w:rPr>
        <w:t>V okolí se nepředpokládá zdroj technické seizmicity.</w:t>
      </w:r>
    </w:p>
    <w:p w14:paraId="47C9B234" w14:textId="77777777" w:rsidR="003427D7" w:rsidRPr="003427D7" w:rsidRDefault="003427D7" w:rsidP="003427D7">
      <w:pPr>
        <w:pStyle w:val="Odstavecseseznamem"/>
        <w:ind w:left="1134"/>
        <w:rPr>
          <w:color w:val="FF0000"/>
          <w:u w:val="single"/>
        </w:rPr>
      </w:pPr>
    </w:p>
    <w:p w14:paraId="48270385" w14:textId="77777777" w:rsidR="00DD6E5F" w:rsidRPr="002B2CBA" w:rsidRDefault="00DD6E5F" w:rsidP="002B2CBA">
      <w:pPr>
        <w:pStyle w:val="Odstavecseseznamem"/>
        <w:rPr>
          <w:b/>
          <w:bCs/>
          <w:color w:val="FF0000"/>
          <w:u w:val="single"/>
        </w:rPr>
      </w:pPr>
    </w:p>
    <w:p w14:paraId="4FD1507C" w14:textId="29CA874B" w:rsidR="00C603EB" w:rsidRPr="00224EA8" w:rsidRDefault="31B0B1C8" w:rsidP="00D731EE">
      <w:pPr>
        <w:pStyle w:val="Odstavecseseznamem"/>
        <w:numPr>
          <w:ilvl w:val="0"/>
          <w:numId w:val="181"/>
        </w:numPr>
        <w:rPr>
          <w:b/>
          <w:bCs/>
          <w:u w:val="single"/>
        </w:rPr>
      </w:pPr>
      <w:r w:rsidRPr="31B0B1C8">
        <w:rPr>
          <w:b/>
          <w:bCs/>
          <w:u w:val="single"/>
        </w:rPr>
        <w:t xml:space="preserve">Ochrana před hlukem </w:t>
      </w:r>
    </w:p>
    <w:p w14:paraId="2C098CAD" w14:textId="7834277E" w:rsidR="00C603EB" w:rsidRPr="00224EA8" w:rsidRDefault="00C603EB" w:rsidP="00C603EB">
      <w:pPr>
        <w:pStyle w:val="Odstavecseseznamem"/>
        <w:rPr>
          <w:b/>
          <w:bCs/>
          <w:u w:val="single"/>
        </w:rPr>
      </w:pPr>
    </w:p>
    <w:p w14:paraId="3EC40787" w14:textId="5E30C173" w:rsidR="0095544A" w:rsidRPr="00B5045C" w:rsidRDefault="3C92F959" w:rsidP="3C92F959">
      <w:pPr>
        <w:ind w:left="1134"/>
        <w:rPr>
          <w:i/>
          <w:iCs/>
        </w:rPr>
      </w:pPr>
      <w:r w:rsidRPr="3C92F959">
        <w:rPr>
          <w:i/>
          <w:iCs/>
        </w:rPr>
        <w:t xml:space="preserve">Vzhledem k lokalitě, ve které se objekt nachází, se nepředpokládá překročení hlukových limitů hluku ve venkovním </w:t>
      </w:r>
      <w:proofErr w:type="gramStart"/>
      <w:r w:rsidRPr="3C92F959">
        <w:rPr>
          <w:i/>
          <w:iCs/>
        </w:rPr>
        <w:t>prostoru</w:t>
      </w:r>
      <w:proofErr w:type="gramEnd"/>
      <w:r w:rsidRPr="3C92F959">
        <w:rPr>
          <w:i/>
          <w:iCs/>
        </w:rPr>
        <w:t xml:space="preserve"> a to ani při umístění nových zdrojů chlazení a vzduchotechnických jednotek. </w:t>
      </w:r>
    </w:p>
    <w:p w14:paraId="75AF6D32" w14:textId="77777777" w:rsidR="003427D7" w:rsidRPr="003427D7" w:rsidRDefault="003427D7" w:rsidP="00701B48">
      <w:pPr>
        <w:pStyle w:val="Odstavecseseznamem"/>
        <w:ind w:left="1134"/>
        <w:rPr>
          <w:color w:val="FF0000"/>
        </w:rPr>
      </w:pPr>
    </w:p>
    <w:p w14:paraId="734517E7" w14:textId="3CB2F599" w:rsidR="00B222CC" w:rsidRDefault="00B222CC" w:rsidP="00701B48">
      <w:pPr>
        <w:pStyle w:val="Odstavecseseznamem"/>
        <w:ind w:left="1134"/>
        <w:rPr>
          <w:b/>
          <w:bCs/>
          <w:color w:val="FF0000"/>
          <w:u w:val="single"/>
        </w:rPr>
      </w:pPr>
    </w:p>
    <w:p w14:paraId="2AF922E8" w14:textId="1F77BE6E" w:rsidR="002B2CBA" w:rsidRPr="00D542D4" w:rsidRDefault="31B0B1C8" w:rsidP="00D731EE">
      <w:pPr>
        <w:pStyle w:val="Odstavecseseznamem"/>
        <w:numPr>
          <w:ilvl w:val="0"/>
          <w:numId w:val="181"/>
        </w:numPr>
        <w:rPr>
          <w:b/>
          <w:bCs/>
          <w:u w:val="single"/>
        </w:rPr>
      </w:pPr>
      <w:r w:rsidRPr="31B0B1C8">
        <w:rPr>
          <w:b/>
          <w:bCs/>
          <w:u w:val="single"/>
        </w:rPr>
        <w:t xml:space="preserve">Protipovodňová opatření </w:t>
      </w:r>
    </w:p>
    <w:p w14:paraId="18760EE7" w14:textId="77777777" w:rsidR="00D542D4" w:rsidRPr="00D542D4" w:rsidRDefault="00D542D4" w:rsidP="00D542D4">
      <w:pPr>
        <w:pStyle w:val="Odstavecseseznamem"/>
        <w:tabs>
          <w:tab w:val="left" w:pos="851"/>
        </w:tabs>
        <w:ind w:left="1494"/>
        <w:rPr>
          <w:rFonts w:cs="Arial"/>
          <w:lang w:eastAsia="zh-CN"/>
        </w:rPr>
      </w:pPr>
    </w:p>
    <w:p w14:paraId="76A77F77" w14:textId="6960D160" w:rsidR="00C603EB" w:rsidRPr="00D542D4" w:rsidRDefault="31B0B1C8" w:rsidP="024004F5">
      <w:pPr>
        <w:pStyle w:val="Odstavecseseznamem"/>
        <w:ind w:left="1134"/>
        <w:rPr>
          <w:u w:val="single"/>
        </w:rPr>
      </w:pPr>
      <w:r w:rsidRPr="31B0B1C8">
        <w:rPr>
          <w:rFonts w:cs="Arial"/>
        </w:rPr>
        <w:t>Není řešením projektové dokumentace.</w:t>
      </w:r>
    </w:p>
    <w:p w14:paraId="343FFE3E" w14:textId="67A72B22" w:rsidR="00DD6E5F" w:rsidRDefault="00DD6E5F" w:rsidP="31B0B1C8">
      <w:pPr>
        <w:pStyle w:val="Odstavecseseznamem"/>
        <w:ind w:left="1134"/>
        <w:rPr>
          <w:color w:val="FF0000"/>
          <w:u w:val="single"/>
        </w:rPr>
      </w:pPr>
    </w:p>
    <w:p w14:paraId="132EA846" w14:textId="77777777" w:rsidR="00D542D4" w:rsidRPr="00D542D4" w:rsidRDefault="00D542D4" w:rsidP="31B0B1C8">
      <w:pPr>
        <w:pStyle w:val="Odstavecseseznamem"/>
        <w:ind w:left="1134"/>
        <w:rPr>
          <w:u w:val="single"/>
        </w:rPr>
      </w:pPr>
    </w:p>
    <w:p w14:paraId="665F720E" w14:textId="0BC30F23" w:rsidR="00C603EB" w:rsidRPr="00D542D4" w:rsidRDefault="31B0B1C8" w:rsidP="00D731EE">
      <w:pPr>
        <w:pStyle w:val="Odstavecseseznamem"/>
        <w:numPr>
          <w:ilvl w:val="0"/>
          <w:numId w:val="181"/>
        </w:numPr>
        <w:rPr>
          <w:b/>
          <w:bCs/>
          <w:u w:val="single"/>
        </w:rPr>
      </w:pPr>
      <w:r w:rsidRPr="31B0B1C8">
        <w:rPr>
          <w:b/>
          <w:bCs/>
          <w:u w:val="single"/>
        </w:rPr>
        <w:t>Ostatní účinky – vliv poddolování, výskyt metanu apod.</w:t>
      </w:r>
    </w:p>
    <w:p w14:paraId="2478CE41" w14:textId="16095B9B" w:rsidR="002B2CBA" w:rsidRDefault="002B2CBA" w:rsidP="002B2CBA"/>
    <w:p w14:paraId="75C072E6" w14:textId="3B7E6814" w:rsidR="00A22226" w:rsidRDefault="31B0B1C8" w:rsidP="00E13CA5">
      <w:pPr>
        <w:tabs>
          <w:tab w:val="left" w:pos="2835"/>
          <w:tab w:val="left" w:pos="3119"/>
          <w:tab w:val="left" w:pos="3828"/>
          <w:tab w:val="right" w:pos="7938"/>
        </w:tabs>
        <w:ind w:left="1560" w:right="6" w:hanging="426"/>
        <w:rPr>
          <w:color w:val="FF0000"/>
        </w:rPr>
      </w:pPr>
      <w:r w:rsidRPr="31B0B1C8">
        <w:rPr>
          <w:rFonts w:cs="Arial"/>
        </w:rPr>
        <w:t xml:space="preserve">Daná lokalita se nenachází v regionu s výskytem poddolovaných území. </w:t>
      </w:r>
    </w:p>
    <w:p w14:paraId="1AC35EEB" w14:textId="77777777" w:rsidR="00A22226" w:rsidRPr="0043129F" w:rsidRDefault="00A22226" w:rsidP="0043129F">
      <w:pPr>
        <w:ind w:left="1134"/>
        <w:rPr>
          <w:color w:val="FF0000"/>
        </w:rPr>
      </w:pPr>
    </w:p>
    <w:p w14:paraId="1186C935" w14:textId="77777777" w:rsidR="002B61B9" w:rsidRPr="00D542D4" w:rsidRDefault="002B61B9" w:rsidP="002B61B9"/>
    <w:p w14:paraId="7AE1C3F4" w14:textId="77777777" w:rsidR="00C41A67" w:rsidRPr="00D542D4" w:rsidRDefault="31B0B1C8" w:rsidP="00F940C2">
      <w:pPr>
        <w:pStyle w:val="Nadpis2"/>
        <w:ind w:left="1134"/>
      </w:pPr>
      <w:bookmarkStart w:id="124" w:name="_Toc100315033"/>
      <w:r>
        <w:t xml:space="preserve">B.3 </w:t>
      </w:r>
      <w:proofErr w:type="spellStart"/>
      <w:r>
        <w:t>Připojení</w:t>
      </w:r>
      <w:proofErr w:type="spellEnd"/>
      <w:r>
        <w:t xml:space="preserve"> na </w:t>
      </w:r>
      <w:proofErr w:type="spellStart"/>
      <w:r>
        <w:t>technickou</w:t>
      </w:r>
      <w:proofErr w:type="spellEnd"/>
      <w:r>
        <w:t xml:space="preserve"> </w:t>
      </w:r>
      <w:proofErr w:type="spellStart"/>
      <w:r>
        <w:t>infrastrukturu</w:t>
      </w:r>
      <w:bookmarkEnd w:id="124"/>
      <w:proofErr w:type="spellEnd"/>
      <w:r>
        <w:t xml:space="preserve"> </w:t>
      </w:r>
    </w:p>
    <w:p w14:paraId="42274F57" w14:textId="77777777" w:rsidR="00C41A67" w:rsidRPr="00D542D4" w:rsidRDefault="00C41A67" w:rsidP="00233587">
      <w:pPr>
        <w:pStyle w:val="Odstavecseseznamem"/>
        <w:ind w:left="1353"/>
      </w:pPr>
    </w:p>
    <w:p w14:paraId="791BA56D" w14:textId="552877FF" w:rsidR="00C41A67" w:rsidRPr="00D542D4" w:rsidRDefault="31B0B1C8" w:rsidP="31B0B1C8">
      <w:pPr>
        <w:pStyle w:val="Odstavecseseznamem"/>
        <w:numPr>
          <w:ilvl w:val="0"/>
          <w:numId w:val="166"/>
        </w:numPr>
        <w:ind w:left="1560" w:hanging="426"/>
        <w:rPr>
          <w:b/>
          <w:bCs/>
        </w:rPr>
      </w:pPr>
      <w:r w:rsidRPr="31B0B1C8">
        <w:rPr>
          <w:b/>
          <w:bCs/>
          <w:u w:val="single"/>
        </w:rPr>
        <w:lastRenderedPageBreak/>
        <w:t>Napojovací místa technické infrastruktury</w:t>
      </w:r>
    </w:p>
    <w:p w14:paraId="34A64B39" w14:textId="77777777" w:rsidR="002E5D1C" w:rsidRPr="00C603EB" w:rsidRDefault="002E5D1C" w:rsidP="00FC6F57">
      <w:pPr>
        <w:pStyle w:val="Odstavecseseznamem"/>
        <w:ind w:left="1560"/>
        <w:rPr>
          <w:color w:val="FF0000"/>
        </w:rPr>
      </w:pPr>
    </w:p>
    <w:p w14:paraId="2CDAA41F" w14:textId="77777777" w:rsidR="00A33B07" w:rsidRPr="00BD5BF4" w:rsidRDefault="31B0B1C8" w:rsidP="00A33B07">
      <w:pPr>
        <w:ind w:left="1701" w:hanging="567"/>
        <w:rPr>
          <w:u w:val="single"/>
        </w:rPr>
      </w:pPr>
      <w:r w:rsidRPr="31B0B1C8">
        <w:rPr>
          <w:u w:val="single"/>
        </w:rPr>
        <w:t xml:space="preserve">Přípojka plynu </w:t>
      </w:r>
    </w:p>
    <w:p w14:paraId="5AD71559" w14:textId="77777777" w:rsidR="00A33B07" w:rsidRPr="0004154C" w:rsidRDefault="00A33B07" w:rsidP="31B0B1C8">
      <w:pPr>
        <w:pStyle w:val="Textvbloku"/>
        <w:tabs>
          <w:tab w:val="left" w:pos="9781"/>
          <w:tab w:val="left" w:pos="10773"/>
        </w:tabs>
        <w:ind w:left="0" w:right="0"/>
        <w:rPr>
          <w:sz w:val="20"/>
          <w:szCs w:val="20"/>
        </w:rPr>
      </w:pPr>
    </w:p>
    <w:p w14:paraId="5185F17D" w14:textId="49242A98" w:rsidR="00850E4A" w:rsidRPr="00420AD8" w:rsidRDefault="31B0B1C8" w:rsidP="31B0B1C8">
      <w:pPr>
        <w:pStyle w:val="Textvbloku"/>
        <w:tabs>
          <w:tab w:val="left" w:pos="10773"/>
        </w:tabs>
        <w:ind w:right="0"/>
        <w:rPr>
          <w:sz w:val="20"/>
          <w:szCs w:val="20"/>
        </w:rPr>
      </w:pPr>
      <w:r w:rsidRPr="31B0B1C8">
        <w:rPr>
          <w:sz w:val="20"/>
          <w:szCs w:val="20"/>
        </w:rPr>
        <w:t>Není řešením projektové dokumentace, přípojka plynu do objektu je stávající.</w:t>
      </w:r>
    </w:p>
    <w:p w14:paraId="5B06B470" w14:textId="77777777" w:rsidR="00850E4A" w:rsidRPr="00191BF5" w:rsidRDefault="31B0B1C8" w:rsidP="00850E4A">
      <w:pPr>
        <w:pStyle w:val="Textvbloku"/>
        <w:tabs>
          <w:tab w:val="left" w:pos="10773"/>
        </w:tabs>
        <w:ind w:right="0"/>
      </w:pPr>
      <w:r w:rsidRPr="31B0B1C8">
        <w:rPr>
          <w:rFonts w:cs="Arial"/>
          <w:sz w:val="20"/>
          <w:szCs w:val="20"/>
        </w:rPr>
        <w:t xml:space="preserve"> </w:t>
      </w:r>
      <w:r>
        <w:t xml:space="preserve">   </w:t>
      </w:r>
    </w:p>
    <w:p w14:paraId="7A279357" w14:textId="65934090" w:rsidR="00A33B07" w:rsidRPr="00191BF5" w:rsidRDefault="31B0B1C8" w:rsidP="00A33B07">
      <w:pPr>
        <w:ind w:left="1134"/>
        <w:rPr>
          <w:rFonts w:cs="Arial"/>
          <w:u w:val="single"/>
        </w:rPr>
      </w:pPr>
      <w:bookmarkStart w:id="125" w:name="_Hlk77146210"/>
      <w:r w:rsidRPr="31B0B1C8">
        <w:rPr>
          <w:rFonts w:cs="Arial"/>
          <w:u w:val="single"/>
        </w:rPr>
        <w:t>Přípojka vody</w:t>
      </w:r>
    </w:p>
    <w:p w14:paraId="5B4C6A5D" w14:textId="77777777" w:rsidR="00A33B07" w:rsidRPr="00E13CA5" w:rsidRDefault="00A33B07" w:rsidP="31B0B1C8">
      <w:pPr>
        <w:ind w:left="1134"/>
        <w:rPr>
          <w:rFonts w:cs="Arial"/>
          <w:i/>
          <w:iCs/>
          <w:color w:val="FF0000"/>
          <w:u w:val="single"/>
        </w:rPr>
      </w:pPr>
    </w:p>
    <w:p w14:paraId="26496755" w14:textId="37061752" w:rsidR="00B446CD" w:rsidRPr="00420AD8" w:rsidRDefault="31B0B1C8" w:rsidP="31B0B1C8">
      <w:pPr>
        <w:pStyle w:val="Textvbloku"/>
        <w:tabs>
          <w:tab w:val="left" w:pos="10773"/>
        </w:tabs>
        <w:ind w:right="0"/>
        <w:rPr>
          <w:sz w:val="20"/>
          <w:szCs w:val="20"/>
        </w:rPr>
      </w:pPr>
      <w:r w:rsidRPr="31B0B1C8">
        <w:rPr>
          <w:sz w:val="20"/>
          <w:szCs w:val="20"/>
        </w:rPr>
        <w:t>Není řešením projektové dokumentace, přípojka vody do objektu je stávající.</w:t>
      </w:r>
    </w:p>
    <w:p w14:paraId="1338A3D8" w14:textId="77777777" w:rsidR="009A2DC7" w:rsidRPr="00E13CA5" w:rsidRDefault="009A2DC7" w:rsidP="00A33B07">
      <w:pPr>
        <w:ind w:left="1134"/>
        <w:rPr>
          <w:rFonts w:cs="Arial"/>
          <w:color w:val="FF0000"/>
          <w:u w:val="single"/>
        </w:rPr>
      </w:pPr>
    </w:p>
    <w:p w14:paraId="1DC3A72A" w14:textId="473269C3" w:rsidR="00A33B07" w:rsidRPr="00191BF5" w:rsidRDefault="31B0B1C8" w:rsidP="00A33B07">
      <w:pPr>
        <w:ind w:left="1134"/>
        <w:rPr>
          <w:rFonts w:cs="Arial"/>
          <w:u w:val="single"/>
        </w:rPr>
      </w:pPr>
      <w:r w:rsidRPr="31B0B1C8">
        <w:rPr>
          <w:rFonts w:cs="Arial"/>
          <w:u w:val="single"/>
        </w:rPr>
        <w:t>Kanalizace splašková</w:t>
      </w:r>
    </w:p>
    <w:p w14:paraId="75F0C60E" w14:textId="77777777" w:rsidR="00A33B07" w:rsidRPr="00E13CA5" w:rsidRDefault="00A33B07" w:rsidP="00A33B07">
      <w:pPr>
        <w:ind w:left="1134"/>
        <w:rPr>
          <w:rFonts w:cs="Arial"/>
          <w:color w:val="FF0000"/>
          <w:u w:val="single"/>
        </w:rPr>
      </w:pPr>
    </w:p>
    <w:p w14:paraId="42899552" w14:textId="10DE593F" w:rsidR="00B446CD" w:rsidRPr="00420AD8" w:rsidRDefault="31B0B1C8" w:rsidP="31B0B1C8">
      <w:pPr>
        <w:pStyle w:val="Textvbloku"/>
        <w:tabs>
          <w:tab w:val="left" w:pos="10773"/>
        </w:tabs>
        <w:ind w:right="0"/>
        <w:rPr>
          <w:sz w:val="20"/>
          <w:szCs w:val="20"/>
        </w:rPr>
      </w:pPr>
      <w:r w:rsidRPr="31B0B1C8">
        <w:rPr>
          <w:sz w:val="20"/>
          <w:szCs w:val="20"/>
        </w:rPr>
        <w:t>Není řešením projektové dokumentace, přípojka splaškové kanalizace do objektu je stávající.</w:t>
      </w:r>
    </w:p>
    <w:p w14:paraId="3D1DD8EB" w14:textId="2A7B0F81" w:rsidR="00A33B07" w:rsidRPr="00E13CA5" w:rsidRDefault="00A33B07" w:rsidP="31B0B1C8">
      <w:pPr>
        <w:ind w:left="1134"/>
        <w:rPr>
          <w:rFonts w:cs="Arial"/>
          <w:b/>
          <w:bCs/>
          <w:color w:val="FF0000"/>
          <w:sz w:val="24"/>
          <w:szCs w:val="24"/>
          <w:u w:val="single"/>
        </w:rPr>
      </w:pPr>
    </w:p>
    <w:p w14:paraId="3D1786AA" w14:textId="3768CDD2" w:rsidR="00A33B07" w:rsidRPr="00E13CA5" w:rsidRDefault="31B0B1C8" w:rsidP="64BFC159">
      <w:pPr>
        <w:ind w:left="1134"/>
        <w:rPr>
          <w:rFonts w:cs="Arial"/>
          <w:u w:val="single"/>
        </w:rPr>
      </w:pPr>
      <w:r w:rsidRPr="31B0B1C8">
        <w:rPr>
          <w:rFonts w:cs="Arial"/>
          <w:u w:val="single"/>
        </w:rPr>
        <w:t>Kanalizace dešťová</w:t>
      </w:r>
    </w:p>
    <w:p w14:paraId="1A817671" w14:textId="77777777" w:rsidR="00B51B5D" w:rsidRPr="00E13CA5" w:rsidRDefault="00B51B5D" w:rsidP="64BFC159">
      <w:pPr>
        <w:ind w:left="1080"/>
        <w:rPr>
          <w:rFonts w:cs="Arial"/>
          <w:color w:val="FF0000"/>
          <w:u w:val="single"/>
        </w:rPr>
      </w:pPr>
    </w:p>
    <w:p w14:paraId="078A84B0" w14:textId="5C4A4781" w:rsidR="00B446CD" w:rsidRPr="00420AD8" w:rsidRDefault="31B0B1C8" w:rsidP="31B0B1C8">
      <w:pPr>
        <w:pStyle w:val="Textvbloku"/>
        <w:tabs>
          <w:tab w:val="left" w:pos="10773"/>
        </w:tabs>
        <w:ind w:right="0"/>
        <w:rPr>
          <w:sz w:val="20"/>
          <w:szCs w:val="20"/>
        </w:rPr>
      </w:pPr>
      <w:r w:rsidRPr="31B0B1C8">
        <w:rPr>
          <w:sz w:val="20"/>
          <w:szCs w:val="20"/>
        </w:rPr>
        <w:t xml:space="preserve">Není řešením projektové dokumentace, přípojka </w:t>
      </w:r>
      <w:proofErr w:type="spellStart"/>
      <w:r w:rsidRPr="31B0B1C8">
        <w:rPr>
          <w:sz w:val="20"/>
          <w:szCs w:val="20"/>
        </w:rPr>
        <w:t>dešžové</w:t>
      </w:r>
      <w:proofErr w:type="spellEnd"/>
      <w:r w:rsidRPr="31B0B1C8">
        <w:rPr>
          <w:sz w:val="20"/>
          <w:szCs w:val="20"/>
        </w:rPr>
        <w:t xml:space="preserve"> kanalizace do objektu je stávající.</w:t>
      </w:r>
    </w:p>
    <w:p w14:paraId="7F6DF345" w14:textId="77777777" w:rsidR="00850E4A" w:rsidRPr="004B5E0F" w:rsidRDefault="00850E4A" w:rsidP="00497299">
      <w:pPr>
        <w:ind w:left="1134"/>
        <w:rPr>
          <w:rFonts w:cs="Arial"/>
        </w:rPr>
      </w:pPr>
    </w:p>
    <w:bookmarkEnd w:id="125"/>
    <w:p w14:paraId="100E80EC" w14:textId="4B8E2AC3" w:rsidR="00A33B07" w:rsidRDefault="31B0B1C8" w:rsidP="00A33B07">
      <w:pPr>
        <w:ind w:left="1134"/>
        <w:rPr>
          <w:u w:val="single"/>
        </w:rPr>
      </w:pPr>
      <w:r w:rsidRPr="31B0B1C8">
        <w:rPr>
          <w:u w:val="single"/>
        </w:rPr>
        <w:t>Dodávka elektrické energie</w:t>
      </w:r>
    </w:p>
    <w:p w14:paraId="280B53A2" w14:textId="77777777" w:rsidR="004B5E0F" w:rsidRPr="004B5E0F" w:rsidRDefault="004B5E0F" w:rsidP="00A33B07">
      <w:pPr>
        <w:ind w:left="1134"/>
        <w:rPr>
          <w:u w:val="single"/>
        </w:rPr>
      </w:pPr>
    </w:p>
    <w:p w14:paraId="5E98C4B2" w14:textId="46DF950A" w:rsidR="004B5E0F" w:rsidRPr="004B5E0F" w:rsidRDefault="004B5E0F" w:rsidP="2CE80731">
      <w:pPr>
        <w:spacing w:line="259" w:lineRule="auto"/>
        <w:ind w:left="1134"/>
        <w:rPr>
          <w:highlight w:val="yellow"/>
        </w:rPr>
      </w:pPr>
    </w:p>
    <w:p w14:paraId="460B2E62" w14:textId="77777777" w:rsidR="00FC149B" w:rsidRPr="00E13CA5" w:rsidRDefault="00FC149B" w:rsidP="31B0B1C8">
      <w:pPr>
        <w:ind w:left="1134"/>
        <w:rPr>
          <w:b/>
          <w:bCs/>
          <w:color w:val="FF0000"/>
          <w:u w:val="single"/>
        </w:rPr>
      </w:pPr>
    </w:p>
    <w:p w14:paraId="3501C11B" w14:textId="77777777" w:rsidR="00C41A67" w:rsidRPr="004B5E0F" w:rsidRDefault="31B0B1C8" w:rsidP="31B0B1C8">
      <w:pPr>
        <w:pStyle w:val="Odstavecseseznamem"/>
        <w:numPr>
          <w:ilvl w:val="0"/>
          <w:numId w:val="166"/>
        </w:numPr>
        <w:ind w:left="1560" w:hanging="426"/>
        <w:rPr>
          <w:b/>
          <w:bCs/>
          <w:u w:val="single"/>
        </w:rPr>
      </w:pPr>
      <w:r w:rsidRPr="31B0B1C8">
        <w:rPr>
          <w:b/>
          <w:bCs/>
          <w:u w:val="single"/>
        </w:rPr>
        <w:t xml:space="preserve">Připojovací rozměry, výkonové kapacity a délky </w:t>
      </w:r>
    </w:p>
    <w:p w14:paraId="09BDE988" w14:textId="77777777" w:rsidR="0044351A" w:rsidRPr="00E13CA5" w:rsidRDefault="0044351A" w:rsidP="31B0B1C8">
      <w:pPr>
        <w:pStyle w:val="Textvbloku"/>
        <w:tabs>
          <w:tab w:val="left" w:pos="9781"/>
          <w:tab w:val="left" w:pos="10773"/>
        </w:tabs>
        <w:ind w:left="851" w:right="0"/>
        <w:rPr>
          <w:color w:val="FF0000"/>
          <w:sz w:val="20"/>
          <w:szCs w:val="20"/>
        </w:rPr>
      </w:pPr>
    </w:p>
    <w:p w14:paraId="00FAEB28" w14:textId="77777777" w:rsidR="000A4235" w:rsidRDefault="000A4235" w:rsidP="00FC6F57">
      <w:pPr>
        <w:pStyle w:val="Odstavecseseznamem"/>
        <w:ind w:left="1134"/>
      </w:pPr>
    </w:p>
    <w:p w14:paraId="566C1785" w14:textId="77777777" w:rsidR="00800900" w:rsidRDefault="00800900" w:rsidP="00FC6F57">
      <w:pPr>
        <w:pStyle w:val="Odstavecseseznamem"/>
        <w:ind w:left="1134"/>
      </w:pPr>
    </w:p>
    <w:p w14:paraId="0BCF1CA4" w14:textId="77777777" w:rsidR="00C41A67" w:rsidRPr="00574E21" w:rsidRDefault="31B0B1C8" w:rsidP="00FC6F57">
      <w:pPr>
        <w:pStyle w:val="Nadpis2"/>
        <w:ind w:left="1134"/>
        <w:rPr>
          <w:lang w:val="cs-CZ"/>
        </w:rPr>
      </w:pPr>
      <w:bookmarkStart w:id="126" w:name="_Toc100315035"/>
      <w:r>
        <w:t xml:space="preserve">B.4 </w:t>
      </w:r>
      <w:proofErr w:type="spellStart"/>
      <w:r>
        <w:t>Dopravní</w:t>
      </w:r>
      <w:proofErr w:type="spellEnd"/>
      <w:r>
        <w:t xml:space="preserve"> </w:t>
      </w:r>
      <w:proofErr w:type="spellStart"/>
      <w:r>
        <w:t>řešení</w:t>
      </w:r>
      <w:bookmarkEnd w:id="126"/>
      <w:proofErr w:type="spellEnd"/>
      <w:r>
        <w:t xml:space="preserve"> </w:t>
      </w:r>
    </w:p>
    <w:p w14:paraId="238A7275" w14:textId="77777777" w:rsidR="00C41A67" w:rsidRPr="00574E21" w:rsidRDefault="00C41A67" w:rsidP="00C41A67">
      <w:pPr>
        <w:pStyle w:val="Odstavecseseznamem"/>
        <w:ind w:left="1713"/>
      </w:pPr>
    </w:p>
    <w:p w14:paraId="26F4A137" w14:textId="77777777" w:rsidR="0095544A" w:rsidRPr="00574E21" w:rsidRDefault="31B0B1C8" w:rsidP="31B0B1C8">
      <w:pPr>
        <w:pStyle w:val="Odstavecseseznamem"/>
        <w:numPr>
          <w:ilvl w:val="0"/>
          <w:numId w:val="167"/>
        </w:numPr>
        <w:ind w:left="1560" w:hanging="426"/>
        <w:rPr>
          <w:b/>
          <w:bCs/>
          <w:u w:val="single"/>
        </w:rPr>
      </w:pPr>
      <w:r w:rsidRPr="31B0B1C8">
        <w:rPr>
          <w:b/>
          <w:bCs/>
          <w:u w:val="single"/>
        </w:rPr>
        <w:t xml:space="preserve">Popis dopravního řešení včetně bezbariérových opatření pro přístupnost a užívání stavby osobami se sníženou schopností pohybu nebo orientace </w:t>
      </w:r>
    </w:p>
    <w:p w14:paraId="11D97EF2" w14:textId="77777777" w:rsidR="0095544A" w:rsidRPr="005E3A9C" w:rsidRDefault="0095544A" w:rsidP="0095544A">
      <w:pPr>
        <w:pStyle w:val="Odstavecseseznamem"/>
        <w:ind w:left="1560"/>
      </w:pPr>
    </w:p>
    <w:p w14:paraId="786C03A6" w14:textId="564F23B2" w:rsidR="0095544A" w:rsidRDefault="00116885" w:rsidP="0095544A">
      <w:pPr>
        <w:ind w:left="1134"/>
      </w:pPr>
      <w:r>
        <w:t>Není řešením projektové dokumentace. Nedochází ke změně.</w:t>
      </w:r>
    </w:p>
    <w:p w14:paraId="62D4F316" w14:textId="77777777" w:rsidR="0095544A" w:rsidRPr="00954DA8" w:rsidRDefault="0095544A" w:rsidP="0095544A">
      <w:pPr>
        <w:ind w:left="1134"/>
      </w:pPr>
    </w:p>
    <w:p w14:paraId="1E7E6F88" w14:textId="77777777" w:rsidR="0095544A" w:rsidRPr="005E3A9C" w:rsidRDefault="0095544A" w:rsidP="0095544A"/>
    <w:p w14:paraId="73897464" w14:textId="77777777" w:rsidR="0095544A" w:rsidRPr="00265F05" w:rsidRDefault="31B0B1C8" w:rsidP="31B0B1C8">
      <w:pPr>
        <w:pStyle w:val="Odstavecseseznamem"/>
        <w:numPr>
          <w:ilvl w:val="0"/>
          <w:numId w:val="167"/>
        </w:numPr>
        <w:ind w:left="1560" w:hanging="426"/>
        <w:rPr>
          <w:b/>
          <w:bCs/>
          <w:u w:val="single"/>
        </w:rPr>
      </w:pPr>
      <w:r w:rsidRPr="31B0B1C8">
        <w:rPr>
          <w:b/>
          <w:bCs/>
          <w:u w:val="single"/>
        </w:rPr>
        <w:t xml:space="preserve">Napojení území na stávající dopravní infrastrukturu </w:t>
      </w:r>
    </w:p>
    <w:p w14:paraId="7B43252C" w14:textId="77777777" w:rsidR="0095544A" w:rsidRDefault="0095544A" w:rsidP="0095544A">
      <w:pPr>
        <w:pStyle w:val="Odstavecseseznamem"/>
        <w:ind w:left="2073"/>
      </w:pPr>
    </w:p>
    <w:p w14:paraId="4B917E09" w14:textId="675159AE" w:rsidR="00116885" w:rsidRDefault="00116885" w:rsidP="00116885">
      <w:pPr>
        <w:ind w:left="1134"/>
      </w:pPr>
      <w:r>
        <w:t>Není řešením projektové dokumentace. Nedochází ke změně.</w:t>
      </w:r>
    </w:p>
    <w:p w14:paraId="1BCF0105" w14:textId="279D089F" w:rsidR="00954DA8" w:rsidRPr="004869C7" w:rsidRDefault="31B0B1C8" w:rsidP="31B0B1C8">
      <w:pPr>
        <w:pStyle w:val="s331"/>
        <w:ind w:left="1134" w:firstLine="0"/>
        <w:rPr>
          <w:rFonts w:cs="Arial"/>
          <w:i/>
          <w:iCs/>
          <w:sz w:val="20"/>
          <w:szCs w:val="20"/>
        </w:rPr>
      </w:pPr>
      <w:r w:rsidRPr="31B0B1C8">
        <w:rPr>
          <w:rFonts w:cs="Arial"/>
          <w:color w:val="FF0000"/>
        </w:rPr>
        <w:t xml:space="preserve">                              </w:t>
      </w:r>
    </w:p>
    <w:p w14:paraId="59C6F716" w14:textId="4101DD3C" w:rsidR="00954DA8" w:rsidRPr="00FA0333" w:rsidRDefault="00954DA8" w:rsidP="00FA0333">
      <w:pPr>
        <w:pStyle w:val="Odstavecseseznamem"/>
        <w:ind w:left="1134"/>
        <w:rPr>
          <w:rFonts w:cs="Arial"/>
        </w:rPr>
      </w:pPr>
    </w:p>
    <w:p w14:paraId="401CFE1A" w14:textId="334D0DD4" w:rsidR="00954DA8" w:rsidRPr="00FA0333" w:rsidRDefault="00954DA8" w:rsidP="00FA0333">
      <w:pPr>
        <w:pStyle w:val="Odstavecseseznamem"/>
        <w:ind w:left="1134"/>
        <w:rPr>
          <w:rFonts w:cs="Arial"/>
        </w:rPr>
      </w:pPr>
    </w:p>
    <w:p w14:paraId="5C897747" w14:textId="77777777" w:rsidR="00C41A67" w:rsidRPr="00FA0333" w:rsidRDefault="31B0B1C8" w:rsidP="31B0B1C8">
      <w:pPr>
        <w:pStyle w:val="Odstavecseseznamem"/>
        <w:numPr>
          <w:ilvl w:val="0"/>
          <w:numId w:val="167"/>
        </w:numPr>
        <w:ind w:left="1560" w:hanging="426"/>
        <w:rPr>
          <w:b/>
          <w:bCs/>
          <w:u w:val="single"/>
        </w:rPr>
      </w:pPr>
      <w:r w:rsidRPr="31B0B1C8">
        <w:rPr>
          <w:b/>
          <w:bCs/>
          <w:u w:val="single"/>
        </w:rPr>
        <w:t xml:space="preserve">Doprava v klidu </w:t>
      </w:r>
    </w:p>
    <w:p w14:paraId="20B1CF7D" w14:textId="77777777" w:rsidR="00D87C69" w:rsidRPr="005E3A9C" w:rsidRDefault="00D87C69" w:rsidP="31B0B1C8">
      <w:pPr>
        <w:rPr>
          <w:b/>
          <w:bCs/>
          <w:u w:val="single"/>
        </w:rPr>
      </w:pPr>
    </w:p>
    <w:p w14:paraId="367A5930" w14:textId="77777777" w:rsidR="00116885" w:rsidRDefault="00116885" w:rsidP="00116885">
      <w:pPr>
        <w:ind w:left="1134"/>
      </w:pPr>
      <w:r>
        <w:t>Není řešením projektové dokumentace. Nedochází ke změně.</w:t>
      </w:r>
    </w:p>
    <w:p w14:paraId="7247B2EC" w14:textId="77777777" w:rsidR="00BB4283" w:rsidRDefault="00BB4283" w:rsidP="000E3325">
      <w:pPr>
        <w:ind w:left="1134"/>
      </w:pPr>
    </w:p>
    <w:p w14:paraId="3ABE429E" w14:textId="77777777" w:rsidR="00116885" w:rsidRPr="00FA0333" w:rsidRDefault="00116885" w:rsidP="000E3325">
      <w:pPr>
        <w:ind w:left="1134"/>
      </w:pPr>
    </w:p>
    <w:p w14:paraId="6DCB8D8F" w14:textId="4A6AC89C" w:rsidR="00040F2A" w:rsidRPr="00FA0333" w:rsidRDefault="31B0B1C8" w:rsidP="00B959C6">
      <w:pPr>
        <w:pStyle w:val="Odstavecseseznamem"/>
        <w:numPr>
          <w:ilvl w:val="0"/>
          <w:numId w:val="167"/>
        </w:numPr>
        <w:ind w:left="1560" w:hanging="426"/>
        <w:rPr>
          <w:b/>
          <w:bCs/>
          <w:u w:val="single"/>
        </w:rPr>
      </w:pPr>
      <w:r w:rsidRPr="31B0B1C8">
        <w:rPr>
          <w:b/>
          <w:bCs/>
          <w:u w:val="single"/>
        </w:rPr>
        <w:t xml:space="preserve">Pěší a cyklistické stezky </w:t>
      </w:r>
    </w:p>
    <w:p w14:paraId="59F09E05" w14:textId="637302FB" w:rsidR="005E3A9C" w:rsidRDefault="005E3A9C" w:rsidP="000E3325">
      <w:pPr>
        <w:pStyle w:val="Odstavecseseznamem"/>
        <w:ind w:left="1134"/>
      </w:pPr>
    </w:p>
    <w:p w14:paraId="0EBC4AA0" w14:textId="77777777" w:rsidR="00116885" w:rsidRDefault="00116885" w:rsidP="00116885">
      <w:pPr>
        <w:ind w:left="1134"/>
      </w:pPr>
      <w:r>
        <w:t>Není řešením projektové dokumentace. Nedochází ke změně.</w:t>
      </w:r>
    </w:p>
    <w:p w14:paraId="174A715C" w14:textId="24F3502A" w:rsidR="00A22226" w:rsidRDefault="00A22226" w:rsidP="000E3325">
      <w:pPr>
        <w:pStyle w:val="Odstavecseseznamem"/>
        <w:ind w:left="1134"/>
      </w:pPr>
    </w:p>
    <w:p w14:paraId="25573181" w14:textId="77777777" w:rsidR="00A22226" w:rsidRPr="000E3325" w:rsidRDefault="00A22226" w:rsidP="000E3325">
      <w:pPr>
        <w:pStyle w:val="Odstavecseseznamem"/>
        <w:ind w:left="1134"/>
      </w:pPr>
    </w:p>
    <w:p w14:paraId="1C74F2A2" w14:textId="77777777" w:rsidR="00C41A67" w:rsidRPr="005815E0" w:rsidRDefault="31B0B1C8" w:rsidP="00FC6F57">
      <w:pPr>
        <w:pStyle w:val="Nadpis2"/>
        <w:ind w:left="1134"/>
        <w:rPr>
          <w:lang w:val="cs-CZ"/>
        </w:rPr>
      </w:pPr>
      <w:bookmarkStart w:id="127" w:name="_Toc100315036"/>
      <w:r>
        <w:t xml:space="preserve">B.5 </w:t>
      </w:r>
      <w:proofErr w:type="spellStart"/>
      <w:r>
        <w:t>Řešení</w:t>
      </w:r>
      <w:proofErr w:type="spellEnd"/>
      <w:r>
        <w:t xml:space="preserve"> </w:t>
      </w:r>
      <w:proofErr w:type="spellStart"/>
      <w:r>
        <w:t>vegetace</w:t>
      </w:r>
      <w:proofErr w:type="spellEnd"/>
      <w:r>
        <w:t xml:space="preserve"> a </w:t>
      </w:r>
      <w:proofErr w:type="spellStart"/>
      <w:r>
        <w:t>souvisejících</w:t>
      </w:r>
      <w:proofErr w:type="spellEnd"/>
      <w:r>
        <w:t xml:space="preserve"> </w:t>
      </w:r>
      <w:proofErr w:type="spellStart"/>
      <w:r>
        <w:t>terénních</w:t>
      </w:r>
      <w:proofErr w:type="spellEnd"/>
      <w:r>
        <w:t xml:space="preserve"> </w:t>
      </w:r>
      <w:proofErr w:type="spellStart"/>
      <w:r>
        <w:t>úprav</w:t>
      </w:r>
      <w:bookmarkEnd w:id="127"/>
      <w:proofErr w:type="spellEnd"/>
      <w:r>
        <w:t xml:space="preserve"> </w:t>
      </w:r>
    </w:p>
    <w:p w14:paraId="4D8CE021" w14:textId="4DCBDB5D" w:rsidR="00FC6F57" w:rsidRPr="005815E0" w:rsidRDefault="00FC6F57" w:rsidP="00FC6F57"/>
    <w:p w14:paraId="20AB5EB2" w14:textId="1FD48F83" w:rsidR="00040F2A" w:rsidRPr="005815E0" w:rsidRDefault="31B0B1C8" w:rsidP="00D731EE">
      <w:pPr>
        <w:pStyle w:val="Odstavecseseznamem"/>
        <w:numPr>
          <w:ilvl w:val="0"/>
          <w:numId w:val="182"/>
        </w:numPr>
        <w:rPr>
          <w:b/>
          <w:bCs/>
        </w:rPr>
      </w:pPr>
      <w:r w:rsidRPr="31B0B1C8">
        <w:rPr>
          <w:b/>
          <w:bCs/>
          <w:u w:val="single"/>
        </w:rPr>
        <w:t>Terénní úpravy</w:t>
      </w:r>
    </w:p>
    <w:p w14:paraId="38925C12" w14:textId="675705DE" w:rsidR="00040F2A" w:rsidRPr="005815E0" w:rsidRDefault="00040F2A" w:rsidP="00040F2A">
      <w:pPr>
        <w:pStyle w:val="Odstavecseseznamem"/>
        <w:ind w:left="1494"/>
        <w:rPr>
          <w:b/>
          <w:bCs/>
        </w:rPr>
      </w:pPr>
    </w:p>
    <w:p w14:paraId="68879AD6" w14:textId="77777777" w:rsidR="00116885" w:rsidRDefault="00116885" w:rsidP="00116885">
      <w:pPr>
        <w:ind w:left="1134"/>
      </w:pPr>
      <w:r>
        <w:t>Není řešením projektové dokumentace. Nedochází ke změně.</w:t>
      </w:r>
    </w:p>
    <w:p w14:paraId="5970E6AA" w14:textId="77777777" w:rsidR="00814A9C" w:rsidRDefault="00814A9C" w:rsidP="00814A9C">
      <w:pPr>
        <w:autoSpaceDE w:val="0"/>
        <w:autoSpaceDN w:val="0"/>
        <w:adjustRightInd w:val="0"/>
        <w:ind w:left="1134"/>
        <w:rPr>
          <w:rFonts w:cs="Arial"/>
        </w:rPr>
      </w:pPr>
    </w:p>
    <w:p w14:paraId="3CDA5AA7" w14:textId="701EC180" w:rsidR="00040F2A" w:rsidRDefault="31B0B1C8" w:rsidP="00D731EE">
      <w:pPr>
        <w:pStyle w:val="Odstavecseseznamem"/>
        <w:numPr>
          <w:ilvl w:val="0"/>
          <w:numId w:val="182"/>
        </w:numPr>
        <w:rPr>
          <w:b/>
          <w:bCs/>
          <w:color w:val="FF0000"/>
          <w:u w:val="single"/>
        </w:rPr>
      </w:pPr>
      <w:r w:rsidRPr="31B0B1C8">
        <w:rPr>
          <w:b/>
          <w:bCs/>
          <w:u w:val="single"/>
        </w:rPr>
        <w:t xml:space="preserve">Použité vegetační prvky </w:t>
      </w:r>
    </w:p>
    <w:p w14:paraId="78B96546" w14:textId="438063D7" w:rsidR="00040F2A" w:rsidRDefault="00040F2A" w:rsidP="00040F2A">
      <w:pPr>
        <w:pStyle w:val="Odstavecseseznamem"/>
        <w:rPr>
          <w:b/>
          <w:bCs/>
          <w:color w:val="FF0000"/>
          <w:u w:val="single"/>
        </w:rPr>
      </w:pPr>
    </w:p>
    <w:p w14:paraId="354C0538" w14:textId="77777777" w:rsidR="00116885" w:rsidRDefault="00116885" w:rsidP="00116885">
      <w:pPr>
        <w:ind w:left="1134"/>
      </w:pPr>
      <w:r>
        <w:t>Není řešením projektové dokumentace. Nedochází ke změně.</w:t>
      </w:r>
    </w:p>
    <w:p w14:paraId="1B2519D7" w14:textId="795D1495" w:rsidR="005815E0" w:rsidRDefault="005815E0" w:rsidP="00040F2A">
      <w:pPr>
        <w:pStyle w:val="Odstavecseseznamem"/>
        <w:rPr>
          <w:b/>
          <w:bCs/>
          <w:color w:val="FF0000"/>
          <w:u w:val="single"/>
        </w:rPr>
      </w:pPr>
    </w:p>
    <w:p w14:paraId="66F24E79" w14:textId="08BE2E83" w:rsidR="00040F2A" w:rsidRPr="005815E0" w:rsidRDefault="31B0B1C8" w:rsidP="00D731EE">
      <w:pPr>
        <w:pStyle w:val="Odstavecseseznamem"/>
        <w:numPr>
          <w:ilvl w:val="0"/>
          <w:numId w:val="182"/>
        </w:numPr>
        <w:rPr>
          <w:b/>
          <w:bCs/>
          <w:u w:val="single"/>
        </w:rPr>
      </w:pPr>
      <w:r w:rsidRPr="31B0B1C8">
        <w:rPr>
          <w:b/>
          <w:bCs/>
          <w:u w:val="single"/>
        </w:rPr>
        <w:lastRenderedPageBreak/>
        <w:t xml:space="preserve">Biotechnická opatření </w:t>
      </w:r>
    </w:p>
    <w:p w14:paraId="2072C3A5" w14:textId="22B63C93" w:rsidR="00040F2A" w:rsidRDefault="00040F2A" w:rsidP="005815E0">
      <w:pPr>
        <w:ind w:left="1134"/>
      </w:pPr>
    </w:p>
    <w:p w14:paraId="40710A63" w14:textId="77777777" w:rsidR="00116885" w:rsidRDefault="00116885" w:rsidP="00116885">
      <w:pPr>
        <w:ind w:left="1134"/>
      </w:pPr>
      <w:r>
        <w:t>Není řešením projektové dokumentace. Nedochází ke změně.</w:t>
      </w:r>
    </w:p>
    <w:p w14:paraId="41EB206B" w14:textId="74479357" w:rsidR="004869C7" w:rsidRDefault="004869C7" w:rsidP="00F074FE">
      <w:pPr>
        <w:ind w:left="1134"/>
      </w:pPr>
    </w:p>
    <w:p w14:paraId="78EC7513" w14:textId="558AE312" w:rsidR="004869C7" w:rsidRDefault="004869C7" w:rsidP="00F074FE">
      <w:pPr>
        <w:ind w:left="1134"/>
      </w:pPr>
    </w:p>
    <w:p w14:paraId="4C360E9E" w14:textId="77777777" w:rsidR="004869C7" w:rsidRDefault="004869C7" w:rsidP="00F074FE">
      <w:pPr>
        <w:ind w:left="1134"/>
      </w:pPr>
    </w:p>
    <w:p w14:paraId="356973EF" w14:textId="77777777" w:rsidR="00C41A67" w:rsidRPr="00F074FE" w:rsidRDefault="31B0B1C8" w:rsidP="00FC6F57">
      <w:pPr>
        <w:pStyle w:val="Nadpis2"/>
        <w:ind w:left="1134"/>
        <w:rPr>
          <w:lang w:val="cs-CZ"/>
        </w:rPr>
      </w:pPr>
      <w:bookmarkStart w:id="128" w:name="_Toc100315037"/>
      <w:r>
        <w:t xml:space="preserve">B.6 </w:t>
      </w:r>
      <w:proofErr w:type="spellStart"/>
      <w:r>
        <w:t>Popis</w:t>
      </w:r>
      <w:proofErr w:type="spellEnd"/>
      <w:r>
        <w:t xml:space="preserve"> </w:t>
      </w:r>
      <w:proofErr w:type="spellStart"/>
      <w:r>
        <w:t>vlivů</w:t>
      </w:r>
      <w:proofErr w:type="spellEnd"/>
      <w:r>
        <w:t xml:space="preserve"> </w:t>
      </w:r>
      <w:proofErr w:type="spellStart"/>
      <w:r>
        <w:t>stavby</w:t>
      </w:r>
      <w:proofErr w:type="spellEnd"/>
      <w:r>
        <w:t xml:space="preserve"> na </w:t>
      </w:r>
      <w:proofErr w:type="spellStart"/>
      <w:r>
        <w:t>životní</w:t>
      </w:r>
      <w:proofErr w:type="spellEnd"/>
      <w:r>
        <w:t xml:space="preserve"> </w:t>
      </w:r>
      <w:proofErr w:type="spellStart"/>
      <w:r>
        <w:t>prostředí</w:t>
      </w:r>
      <w:proofErr w:type="spellEnd"/>
      <w:r>
        <w:t xml:space="preserve"> a </w:t>
      </w:r>
      <w:proofErr w:type="spellStart"/>
      <w:r>
        <w:t>jeho</w:t>
      </w:r>
      <w:proofErr w:type="spellEnd"/>
      <w:r>
        <w:t xml:space="preserve"> </w:t>
      </w:r>
      <w:proofErr w:type="spellStart"/>
      <w:r>
        <w:t>ochrana</w:t>
      </w:r>
      <w:bookmarkEnd w:id="128"/>
      <w:proofErr w:type="spellEnd"/>
      <w:r>
        <w:t xml:space="preserve"> </w:t>
      </w:r>
    </w:p>
    <w:p w14:paraId="2991569E" w14:textId="77777777" w:rsidR="00C41A67" w:rsidRPr="00F074FE" w:rsidRDefault="00C41A67" w:rsidP="00C41A67">
      <w:pPr>
        <w:pStyle w:val="Odstavecseseznamem"/>
        <w:ind w:left="1713"/>
      </w:pPr>
    </w:p>
    <w:p w14:paraId="47B4A71E" w14:textId="77777777" w:rsidR="00C41A67" w:rsidRPr="00F074FE" w:rsidRDefault="31B0B1C8" w:rsidP="31B0B1C8">
      <w:pPr>
        <w:pStyle w:val="Odstavecseseznamem"/>
        <w:numPr>
          <w:ilvl w:val="0"/>
          <w:numId w:val="168"/>
        </w:numPr>
        <w:ind w:left="1560" w:hanging="426"/>
        <w:rPr>
          <w:b/>
          <w:bCs/>
          <w:u w:val="single"/>
        </w:rPr>
      </w:pPr>
      <w:r w:rsidRPr="31B0B1C8">
        <w:rPr>
          <w:b/>
          <w:bCs/>
          <w:u w:val="single"/>
        </w:rPr>
        <w:t>Vliv na životní prostředí – ovzduší, hluk, voda, odpady a půda</w:t>
      </w:r>
    </w:p>
    <w:p w14:paraId="787BFAD1" w14:textId="77777777" w:rsidR="00763301" w:rsidRDefault="00763301" w:rsidP="00FC6F57">
      <w:pPr>
        <w:pStyle w:val="Odstavecseseznamem"/>
        <w:ind w:left="1560"/>
      </w:pPr>
    </w:p>
    <w:p w14:paraId="363DCC5B" w14:textId="7B68F1E8" w:rsidR="00D5646A" w:rsidRPr="00DE20FB" w:rsidRDefault="3C92F959" w:rsidP="31B0B1C8">
      <w:pPr>
        <w:pStyle w:val="Odstavecseseznamem"/>
        <w:ind w:left="1134"/>
        <w:rPr>
          <w:b/>
          <w:bCs/>
          <w:u w:val="single"/>
        </w:rPr>
      </w:pPr>
      <w:r w:rsidRPr="3C92F959">
        <w:rPr>
          <w:b/>
          <w:bCs/>
          <w:u w:val="single"/>
        </w:rPr>
        <w:t xml:space="preserve">Ovzduší </w:t>
      </w:r>
    </w:p>
    <w:p w14:paraId="3E890323" w14:textId="3A2A0FBC" w:rsidR="008310A2" w:rsidRPr="00DE20FB" w:rsidRDefault="00DE20FB" w:rsidP="00DE20FB">
      <w:pPr>
        <w:spacing w:line="259" w:lineRule="auto"/>
        <w:ind w:left="1134"/>
      </w:pPr>
      <w:r w:rsidRPr="00DE20FB">
        <w:t>Nebude mít negativní vliv na ovzduší.</w:t>
      </w:r>
    </w:p>
    <w:p w14:paraId="1C528458" w14:textId="77777777" w:rsidR="00A4259B" w:rsidRPr="009820B5" w:rsidRDefault="00A4259B" w:rsidP="024004F5">
      <w:pPr>
        <w:pStyle w:val="Odstavecseseznamem"/>
        <w:ind w:left="1134"/>
        <w:rPr>
          <w:rFonts w:cs="Arial"/>
          <w:b/>
          <w:bCs/>
          <w:color w:val="FF0000"/>
          <w:u w:val="single"/>
        </w:rPr>
      </w:pPr>
      <w:bookmarkStart w:id="129" w:name="_Hlk77077434"/>
    </w:p>
    <w:p w14:paraId="72B0DCD6" w14:textId="0D790064" w:rsidR="005602BD" w:rsidRPr="009820B5" w:rsidRDefault="3C92F959" w:rsidP="3C92F959">
      <w:pPr>
        <w:pStyle w:val="Odstavecseseznamem"/>
        <w:ind w:left="1134"/>
        <w:rPr>
          <w:rFonts w:cs="Arial"/>
          <w:b/>
          <w:bCs/>
          <w:u w:val="single"/>
        </w:rPr>
      </w:pPr>
      <w:r w:rsidRPr="3C92F959">
        <w:rPr>
          <w:rFonts w:cs="Arial"/>
          <w:b/>
          <w:bCs/>
          <w:u w:val="single"/>
        </w:rPr>
        <w:t xml:space="preserve">Hluk </w:t>
      </w:r>
    </w:p>
    <w:bookmarkEnd w:id="129"/>
    <w:p w14:paraId="1D78C4F4" w14:textId="4B5E4C27" w:rsidR="3C92F959" w:rsidRDefault="3C92F959" w:rsidP="3C92F959">
      <w:pPr>
        <w:ind w:left="1134"/>
        <w:rPr>
          <w:i/>
          <w:iCs/>
        </w:rPr>
      </w:pPr>
      <w:r w:rsidRPr="3C92F959">
        <w:rPr>
          <w:i/>
          <w:iCs/>
        </w:rPr>
        <w:t xml:space="preserve">Vzhledem k lokalitě, ve které se objekt nachází, se nepředpokládá překročení hlukových limitů hluku ve venkovním </w:t>
      </w:r>
      <w:proofErr w:type="gramStart"/>
      <w:r w:rsidRPr="3C92F959">
        <w:rPr>
          <w:i/>
          <w:iCs/>
        </w:rPr>
        <w:t>prostoru</w:t>
      </w:r>
      <w:proofErr w:type="gramEnd"/>
      <w:r w:rsidRPr="3C92F959">
        <w:rPr>
          <w:i/>
          <w:iCs/>
        </w:rPr>
        <w:t xml:space="preserve"> a to ani při umístění nových zdrojů chlazení a vzduchotechnických jednotek.</w:t>
      </w:r>
    </w:p>
    <w:p w14:paraId="2CCA3F9B" w14:textId="77777777" w:rsidR="00116885" w:rsidRDefault="00116885" w:rsidP="00B45F76">
      <w:pPr>
        <w:autoSpaceDE w:val="0"/>
        <w:autoSpaceDN w:val="0"/>
        <w:adjustRightInd w:val="0"/>
        <w:ind w:left="1560"/>
        <w:rPr>
          <w:rFonts w:cs="Arial"/>
          <w:b/>
          <w:bCs/>
          <w:color w:val="000000"/>
          <w:u w:val="single"/>
        </w:rPr>
      </w:pPr>
    </w:p>
    <w:p w14:paraId="5FE931D5" w14:textId="1F1CA000" w:rsidR="00B45F76" w:rsidRDefault="3C92F959" w:rsidP="3C92F959">
      <w:pPr>
        <w:autoSpaceDE w:val="0"/>
        <w:autoSpaceDN w:val="0"/>
        <w:adjustRightInd w:val="0"/>
        <w:ind w:left="1134"/>
        <w:rPr>
          <w:rFonts w:cs="Arial"/>
          <w:b/>
          <w:bCs/>
          <w:color w:val="000000"/>
          <w:u w:val="single"/>
        </w:rPr>
      </w:pPr>
      <w:r w:rsidRPr="3C92F959">
        <w:rPr>
          <w:rFonts w:cs="Arial"/>
          <w:b/>
          <w:bCs/>
          <w:color w:val="000000" w:themeColor="text1"/>
          <w:u w:val="single"/>
        </w:rPr>
        <w:t>Voda</w:t>
      </w:r>
    </w:p>
    <w:p w14:paraId="1D46E4A3" w14:textId="77777777" w:rsidR="00116885" w:rsidRDefault="3C92F959" w:rsidP="3C92F959">
      <w:pPr>
        <w:ind w:left="1134"/>
        <w:rPr>
          <w:i/>
          <w:iCs/>
        </w:rPr>
      </w:pPr>
      <w:r w:rsidRPr="3C92F959">
        <w:rPr>
          <w:i/>
          <w:iCs/>
        </w:rPr>
        <w:t>Není řešením projektové dokumentace. Nedochází ke změně.</w:t>
      </w:r>
    </w:p>
    <w:p w14:paraId="7CBFD2D2" w14:textId="77777777" w:rsidR="00642E6F" w:rsidRDefault="00642E6F" w:rsidP="006F5FAF">
      <w:pPr>
        <w:autoSpaceDE w:val="0"/>
        <w:autoSpaceDN w:val="0"/>
        <w:adjustRightInd w:val="0"/>
        <w:ind w:left="1134"/>
        <w:rPr>
          <w:rFonts w:cs="Arial"/>
        </w:rPr>
      </w:pPr>
    </w:p>
    <w:p w14:paraId="6607BDFE" w14:textId="77777777" w:rsidR="001D52DF" w:rsidRPr="001D52DF" w:rsidRDefault="31B0B1C8" w:rsidP="31B0B1C8">
      <w:pPr>
        <w:autoSpaceDE w:val="0"/>
        <w:autoSpaceDN w:val="0"/>
        <w:adjustRightInd w:val="0"/>
        <w:ind w:left="1134"/>
        <w:rPr>
          <w:rFonts w:cs="Arial"/>
          <w:b/>
          <w:bCs/>
          <w:u w:val="single"/>
        </w:rPr>
      </w:pPr>
      <w:r w:rsidRPr="31B0B1C8">
        <w:rPr>
          <w:rFonts w:cs="Arial"/>
          <w:b/>
          <w:bCs/>
          <w:u w:val="single"/>
        </w:rPr>
        <w:t xml:space="preserve">Odpady </w:t>
      </w:r>
    </w:p>
    <w:p w14:paraId="5210B547" w14:textId="77777777" w:rsidR="001D52DF" w:rsidRPr="001D52DF" w:rsidRDefault="001D52DF" w:rsidP="006F5FAF">
      <w:pPr>
        <w:autoSpaceDE w:val="0"/>
        <w:autoSpaceDN w:val="0"/>
        <w:adjustRightInd w:val="0"/>
        <w:ind w:left="1134"/>
        <w:rPr>
          <w:rFonts w:cs="Arial"/>
          <w:u w:val="single"/>
        </w:rPr>
      </w:pPr>
    </w:p>
    <w:p w14:paraId="6607563B" w14:textId="77777777" w:rsidR="001D52DF" w:rsidRDefault="31B0B1C8" w:rsidP="002A4391">
      <w:pPr>
        <w:autoSpaceDE w:val="0"/>
        <w:autoSpaceDN w:val="0"/>
        <w:adjustRightInd w:val="0"/>
        <w:ind w:left="1134"/>
        <w:rPr>
          <w:rFonts w:cs="Arial"/>
          <w:u w:val="single"/>
        </w:rPr>
      </w:pPr>
      <w:r w:rsidRPr="31B0B1C8">
        <w:rPr>
          <w:rFonts w:cs="Arial"/>
          <w:u w:val="single"/>
        </w:rPr>
        <w:t>Během výstavby</w:t>
      </w:r>
    </w:p>
    <w:p w14:paraId="428415C9" w14:textId="77777777" w:rsidR="001D52DF" w:rsidRPr="001D52DF" w:rsidRDefault="001D52DF" w:rsidP="002A4391">
      <w:pPr>
        <w:autoSpaceDE w:val="0"/>
        <w:autoSpaceDN w:val="0"/>
        <w:adjustRightInd w:val="0"/>
        <w:ind w:left="1134"/>
        <w:rPr>
          <w:rFonts w:cs="Arial"/>
          <w:u w:val="single"/>
        </w:rPr>
      </w:pPr>
    </w:p>
    <w:p w14:paraId="60449FA0" w14:textId="77777777" w:rsidR="001D52DF" w:rsidRDefault="31B0B1C8" w:rsidP="002A4391">
      <w:pPr>
        <w:autoSpaceDE w:val="0"/>
        <w:autoSpaceDN w:val="0"/>
        <w:adjustRightInd w:val="0"/>
        <w:ind w:left="1134"/>
        <w:rPr>
          <w:rFonts w:cs="Arial"/>
        </w:rPr>
      </w:pPr>
      <w:r w:rsidRPr="31B0B1C8">
        <w:rPr>
          <w:rFonts w:cs="Arial"/>
        </w:rPr>
        <w:t>Odpady vzniklé při provádění stavebních prací budou tříděny, ukládány do kontejnerů a předávány oprávněným osobám k využití či odstranění.</w:t>
      </w:r>
    </w:p>
    <w:p w14:paraId="43ACB4A3" w14:textId="77777777" w:rsidR="001D52DF" w:rsidRDefault="31B0B1C8" w:rsidP="002A4391">
      <w:pPr>
        <w:autoSpaceDE w:val="0"/>
        <w:autoSpaceDN w:val="0"/>
        <w:adjustRightInd w:val="0"/>
        <w:ind w:left="1134"/>
        <w:rPr>
          <w:rFonts w:cs="Arial"/>
        </w:rPr>
      </w:pPr>
      <w:r w:rsidRPr="31B0B1C8">
        <w:rPr>
          <w:rFonts w:cs="Arial"/>
        </w:rPr>
        <w:t xml:space="preserve">V rámci zařízení staveniště budou vytvořeny podmínky pro třídění a shromažďování jednotlivých druhů odpadů, bude vedena evidence o způsobu nakládání s jednotlivými druhy odpadů, </w:t>
      </w:r>
      <w:proofErr w:type="gramStart"/>
      <w:r w:rsidRPr="31B0B1C8">
        <w:rPr>
          <w:rFonts w:cs="Arial"/>
        </w:rPr>
        <w:t>odpady  budou</w:t>
      </w:r>
      <w:proofErr w:type="gramEnd"/>
      <w:r w:rsidRPr="31B0B1C8">
        <w:rPr>
          <w:rFonts w:cs="Arial"/>
        </w:rPr>
        <w:t xml:space="preserve"> přednostně nabízeny k využití.</w:t>
      </w:r>
    </w:p>
    <w:p w14:paraId="539AA030" w14:textId="77777777" w:rsidR="001D52DF" w:rsidRDefault="31B0B1C8" w:rsidP="002A4391">
      <w:pPr>
        <w:autoSpaceDE w:val="0"/>
        <w:autoSpaceDN w:val="0"/>
        <w:adjustRightInd w:val="0"/>
        <w:ind w:left="1134"/>
        <w:jc w:val="left"/>
        <w:rPr>
          <w:rFonts w:cs="Arial"/>
        </w:rPr>
      </w:pPr>
      <w:r w:rsidRPr="31B0B1C8">
        <w:rPr>
          <w:rFonts w:cs="Arial"/>
        </w:rPr>
        <w:t xml:space="preserve">Při závěrečné prohlídce stavby </w:t>
      </w:r>
      <w:proofErr w:type="gramStart"/>
      <w:r w:rsidRPr="31B0B1C8">
        <w:rPr>
          <w:rFonts w:cs="Arial"/>
        </w:rPr>
        <w:t>předloží</w:t>
      </w:r>
      <w:proofErr w:type="gramEnd"/>
      <w:r w:rsidRPr="31B0B1C8">
        <w:rPr>
          <w:rFonts w:cs="Arial"/>
        </w:rPr>
        <w:t xml:space="preserve"> dodavatel stavby doklady o způsobu odstranění odpadů.</w:t>
      </w:r>
    </w:p>
    <w:p w14:paraId="6E003C82" w14:textId="77777777" w:rsidR="001D52DF" w:rsidRDefault="31B0B1C8" w:rsidP="002A4391">
      <w:pPr>
        <w:autoSpaceDE w:val="0"/>
        <w:autoSpaceDN w:val="0"/>
        <w:adjustRightInd w:val="0"/>
        <w:ind w:left="1134"/>
        <w:jc w:val="left"/>
        <w:rPr>
          <w:rFonts w:cs="Arial"/>
        </w:rPr>
      </w:pPr>
      <w:r w:rsidRPr="31B0B1C8">
        <w:rPr>
          <w:rFonts w:cs="Arial"/>
        </w:rPr>
        <w:t>Shromažďovací místa a prostředky musí být označeny v souladu s požadavky vyhlášky č. 383/2001 Sb., o podrobnostech nakládání s odpady. Pro shromažďování uvedených druhů odpadů je nutné zajistit dostatečný počet shromažďovacích nádob tak, aby bylo zajištěno třídění jednotlivých druhů odpadů.</w:t>
      </w:r>
    </w:p>
    <w:p w14:paraId="1AAC7193" w14:textId="77777777" w:rsidR="002A4391" w:rsidRPr="007563C5" w:rsidRDefault="002A4391" w:rsidP="31B0B1C8">
      <w:pPr>
        <w:autoSpaceDE w:val="0"/>
        <w:autoSpaceDN w:val="0"/>
        <w:adjustRightInd w:val="0"/>
        <w:ind w:left="1134"/>
        <w:rPr>
          <w:rFonts w:cs="Arial"/>
          <w:b/>
          <w:bCs/>
        </w:rPr>
      </w:pPr>
    </w:p>
    <w:p w14:paraId="04A15753" w14:textId="190C1A07" w:rsidR="003C2359" w:rsidRPr="00B6117F" w:rsidRDefault="31B0B1C8" w:rsidP="00B52B42">
      <w:pPr>
        <w:pStyle w:val="Tabulkanzev"/>
        <w:numPr>
          <w:ilvl w:val="0"/>
          <w:numId w:val="0"/>
        </w:numPr>
        <w:spacing w:before="240"/>
        <w:ind w:left="1134"/>
      </w:pPr>
      <w:bookmarkStart w:id="130" w:name="_Toc10114950"/>
      <w:bookmarkStart w:id="131" w:name="_Toc68879492"/>
      <w:r>
        <w:t>Odpady v průběhu výstavby</w:t>
      </w:r>
      <w:bookmarkEnd w:id="130"/>
      <w:bookmarkEnd w:id="131"/>
    </w:p>
    <w:tbl>
      <w:tblPr>
        <w:tblStyle w:val="Tabulkamka21"/>
        <w:tblW w:w="3889" w:type="pct"/>
        <w:jc w:val="center"/>
        <w:tblInd w:w="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503"/>
        <w:gridCol w:w="858"/>
        <w:gridCol w:w="1047"/>
        <w:gridCol w:w="987"/>
      </w:tblGrid>
      <w:tr w:rsidR="00B52B42" w:rsidRPr="00B6117F" w14:paraId="4096B366" w14:textId="77777777" w:rsidTr="31B0B1C8">
        <w:trPr>
          <w:cnfStyle w:val="100000000000" w:firstRow="1" w:lastRow="0" w:firstColumn="0" w:lastColumn="0" w:oddVBand="0" w:evenVBand="0" w:oddHBand="0" w:evenHBand="0" w:firstRowFirstColumn="0" w:firstRowLastColumn="0" w:lastRowFirstColumn="0" w:lastRowLastColumn="0"/>
          <w:tblHeader/>
          <w:jc w:val="center"/>
        </w:trPr>
        <w:tc>
          <w:tcPr>
            <w:tcW w:w="3074" w:type="pct"/>
            <w:shd w:val="clear" w:color="auto" w:fill="FFFFFF" w:themeFill="background1"/>
          </w:tcPr>
          <w:p w14:paraId="3C9FC4C6" w14:textId="77777777" w:rsidR="003C2359" w:rsidRPr="00B6117F" w:rsidRDefault="31B0B1C8" w:rsidP="31B0B1C8">
            <w:pPr>
              <w:widowControl w:val="0"/>
              <w:tabs>
                <w:tab w:val="num" w:pos="737"/>
              </w:tabs>
              <w:ind w:left="737" w:hanging="254"/>
              <w:jc w:val="center"/>
              <w:outlineLvl w:val="5"/>
              <w:rPr>
                <w:color w:val="FFFFFF"/>
              </w:rPr>
            </w:pPr>
            <w:r w:rsidRPr="31B0B1C8">
              <w:rPr>
                <w:color w:val="FFFFFF" w:themeColor="background1"/>
              </w:rPr>
              <w:t>Název odpadu</w:t>
            </w:r>
          </w:p>
        </w:tc>
        <w:tc>
          <w:tcPr>
            <w:tcW w:w="609" w:type="pct"/>
            <w:shd w:val="clear" w:color="auto" w:fill="FFFFFF" w:themeFill="background1"/>
          </w:tcPr>
          <w:p w14:paraId="584CAD8E" w14:textId="77777777" w:rsidR="003C2359" w:rsidRPr="00B6117F" w:rsidRDefault="31B0B1C8" w:rsidP="31B0B1C8">
            <w:pPr>
              <w:widowControl w:val="0"/>
              <w:tabs>
                <w:tab w:val="num" w:pos="737"/>
              </w:tabs>
              <w:ind w:left="737" w:hanging="737"/>
              <w:jc w:val="center"/>
              <w:outlineLvl w:val="5"/>
              <w:rPr>
                <w:color w:val="FFFFFF"/>
              </w:rPr>
            </w:pPr>
            <w:r w:rsidRPr="31B0B1C8">
              <w:rPr>
                <w:color w:val="FFFFFF" w:themeColor="background1"/>
              </w:rPr>
              <w:t>Kód</w:t>
            </w:r>
          </w:p>
        </w:tc>
        <w:tc>
          <w:tcPr>
            <w:tcW w:w="704" w:type="pct"/>
            <w:shd w:val="clear" w:color="auto" w:fill="FFFFFF" w:themeFill="background1"/>
          </w:tcPr>
          <w:p w14:paraId="10AB0152" w14:textId="77777777" w:rsidR="003C2359" w:rsidRPr="00B6117F" w:rsidRDefault="31B0B1C8" w:rsidP="31B0B1C8">
            <w:pPr>
              <w:widowControl w:val="0"/>
              <w:tabs>
                <w:tab w:val="num" w:pos="737"/>
              </w:tabs>
              <w:ind w:left="737" w:hanging="737"/>
              <w:jc w:val="center"/>
              <w:outlineLvl w:val="5"/>
              <w:rPr>
                <w:color w:val="FFFFFF"/>
              </w:rPr>
            </w:pPr>
            <w:r w:rsidRPr="31B0B1C8">
              <w:rPr>
                <w:color w:val="FFFFFF" w:themeColor="background1"/>
              </w:rPr>
              <w:t>Kategorie</w:t>
            </w:r>
          </w:p>
        </w:tc>
        <w:tc>
          <w:tcPr>
            <w:tcW w:w="606" w:type="pct"/>
            <w:shd w:val="clear" w:color="auto" w:fill="FFFFFF" w:themeFill="background1"/>
          </w:tcPr>
          <w:p w14:paraId="0B5E6D60" w14:textId="77777777" w:rsidR="003C2359" w:rsidRPr="00B6117F" w:rsidRDefault="31B0B1C8" w:rsidP="31B0B1C8">
            <w:pPr>
              <w:widowControl w:val="0"/>
              <w:tabs>
                <w:tab w:val="num" w:pos="737"/>
              </w:tabs>
              <w:ind w:left="737" w:hanging="737"/>
              <w:jc w:val="center"/>
              <w:outlineLvl w:val="5"/>
              <w:rPr>
                <w:color w:val="FFFFFF"/>
              </w:rPr>
            </w:pPr>
            <w:r w:rsidRPr="31B0B1C8">
              <w:rPr>
                <w:color w:val="FFFFFF" w:themeColor="background1"/>
              </w:rPr>
              <w:t>Množství</w:t>
            </w:r>
          </w:p>
        </w:tc>
      </w:tr>
      <w:tr w:rsidR="003C2359" w:rsidRPr="00B6117F" w14:paraId="0EA6EA2B" w14:textId="77777777" w:rsidTr="31B0B1C8">
        <w:trPr>
          <w:jc w:val="center"/>
        </w:trPr>
        <w:tc>
          <w:tcPr>
            <w:tcW w:w="3074" w:type="pct"/>
          </w:tcPr>
          <w:p w14:paraId="706D1A62" w14:textId="77777777" w:rsidR="003C2359" w:rsidRPr="00B6117F" w:rsidRDefault="31B0B1C8" w:rsidP="31B0B1C8">
            <w:pPr>
              <w:jc w:val="left"/>
              <w:rPr>
                <w:rFonts w:eastAsia="Arial"/>
                <w:b/>
                <w:bCs/>
              </w:rPr>
            </w:pPr>
            <w:r w:rsidRPr="31B0B1C8">
              <w:rPr>
                <w:rFonts w:eastAsia="Arial"/>
                <w:b/>
                <w:bCs/>
              </w:rPr>
              <w:t>odpadní barvy a laky obsahující organická rozpouštědla nebo jiné nebezpečné látky</w:t>
            </w:r>
          </w:p>
        </w:tc>
        <w:tc>
          <w:tcPr>
            <w:tcW w:w="609" w:type="pct"/>
          </w:tcPr>
          <w:p w14:paraId="249A02A3" w14:textId="77777777" w:rsidR="003C2359" w:rsidRPr="00B6117F" w:rsidRDefault="31B0B1C8" w:rsidP="31B0B1C8">
            <w:pPr>
              <w:jc w:val="left"/>
              <w:rPr>
                <w:rFonts w:eastAsia="Arial"/>
              </w:rPr>
            </w:pPr>
            <w:r w:rsidRPr="31B0B1C8">
              <w:rPr>
                <w:rFonts w:eastAsia="Arial"/>
              </w:rPr>
              <w:t>08 01 11*</w:t>
            </w:r>
          </w:p>
        </w:tc>
        <w:tc>
          <w:tcPr>
            <w:tcW w:w="704" w:type="pct"/>
          </w:tcPr>
          <w:p w14:paraId="4363E362" w14:textId="77777777" w:rsidR="003C2359" w:rsidRPr="00B6117F" w:rsidRDefault="31B0B1C8" w:rsidP="31B0B1C8">
            <w:pPr>
              <w:jc w:val="center"/>
              <w:rPr>
                <w:rFonts w:eastAsia="Arial"/>
              </w:rPr>
            </w:pPr>
            <w:r w:rsidRPr="31B0B1C8">
              <w:rPr>
                <w:rFonts w:eastAsia="Arial"/>
              </w:rPr>
              <w:t>N</w:t>
            </w:r>
          </w:p>
        </w:tc>
        <w:tc>
          <w:tcPr>
            <w:tcW w:w="606" w:type="pct"/>
          </w:tcPr>
          <w:p w14:paraId="6A16FAF8" w14:textId="37F285B3" w:rsidR="003C2359" w:rsidRPr="00B6117F" w:rsidRDefault="31B0B1C8" w:rsidP="31B0B1C8">
            <w:pPr>
              <w:jc w:val="center"/>
              <w:rPr>
                <w:rFonts w:eastAsia="Arial"/>
              </w:rPr>
            </w:pPr>
            <w:r w:rsidRPr="31B0B1C8">
              <w:rPr>
                <w:rFonts w:eastAsia="Arial"/>
              </w:rPr>
              <w:t>do 5 kg</w:t>
            </w:r>
          </w:p>
        </w:tc>
      </w:tr>
      <w:tr w:rsidR="003C2359" w:rsidRPr="00B6117F" w14:paraId="1958A702" w14:textId="77777777" w:rsidTr="31B0B1C8">
        <w:trPr>
          <w:jc w:val="center"/>
        </w:trPr>
        <w:tc>
          <w:tcPr>
            <w:tcW w:w="5000" w:type="pct"/>
            <w:gridSpan w:val="4"/>
          </w:tcPr>
          <w:p w14:paraId="34722094" w14:textId="77777777" w:rsidR="003C2359" w:rsidRPr="00B6117F" w:rsidRDefault="31B0B1C8" w:rsidP="31B0B1C8">
            <w:pPr>
              <w:jc w:val="left"/>
              <w:rPr>
                <w:rFonts w:eastAsia="Arial"/>
              </w:rPr>
            </w:pPr>
            <w:r w:rsidRPr="31B0B1C8">
              <w:rPr>
                <w:rFonts w:eastAsia="Arial"/>
              </w:rPr>
              <w:t xml:space="preserve">neupotřebené nátěrové hmoty z nátěrů stavebních konstrukcí </w:t>
            </w:r>
          </w:p>
        </w:tc>
      </w:tr>
      <w:tr w:rsidR="003C2359" w:rsidRPr="00B6117F" w14:paraId="60F34623" w14:textId="77777777" w:rsidTr="31B0B1C8">
        <w:trPr>
          <w:jc w:val="center"/>
        </w:trPr>
        <w:tc>
          <w:tcPr>
            <w:tcW w:w="3074" w:type="pct"/>
          </w:tcPr>
          <w:p w14:paraId="790BB803" w14:textId="77777777" w:rsidR="003C2359" w:rsidRPr="00B6117F" w:rsidRDefault="31B0B1C8" w:rsidP="31B0B1C8">
            <w:pPr>
              <w:jc w:val="left"/>
              <w:rPr>
                <w:rFonts w:eastAsia="Arial"/>
                <w:b/>
                <w:bCs/>
              </w:rPr>
            </w:pPr>
            <w:r w:rsidRPr="31B0B1C8">
              <w:rPr>
                <w:rFonts w:eastAsia="Arial"/>
                <w:b/>
                <w:bCs/>
              </w:rPr>
              <w:t>železo a ocel</w:t>
            </w:r>
          </w:p>
        </w:tc>
        <w:tc>
          <w:tcPr>
            <w:tcW w:w="609" w:type="pct"/>
          </w:tcPr>
          <w:p w14:paraId="519F4572" w14:textId="77777777" w:rsidR="003C2359" w:rsidRPr="00B6117F" w:rsidRDefault="31B0B1C8" w:rsidP="31B0B1C8">
            <w:pPr>
              <w:jc w:val="left"/>
              <w:rPr>
                <w:rFonts w:eastAsia="Arial"/>
              </w:rPr>
            </w:pPr>
            <w:r w:rsidRPr="31B0B1C8">
              <w:rPr>
                <w:rFonts w:eastAsia="Arial"/>
              </w:rPr>
              <w:t>17 04 05</w:t>
            </w:r>
          </w:p>
        </w:tc>
        <w:tc>
          <w:tcPr>
            <w:tcW w:w="704" w:type="pct"/>
          </w:tcPr>
          <w:p w14:paraId="66381814" w14:textId="77777777" w:rsidR="003C2359" w:rsidRPr="00B6117F" w:rsidRDefault="31B0B1C8" w:rsidP="31B0B1C8">
            <w:pPr>
              <w:jc w:val="center"/>
              <w:rPr>
                <w:rFonts w:eastAsia="Arial"/>
              </w:rPr>
            </w:pPr>
            <w:r w:rsidRPr="31B0B1C8">
              <w:rPr>
                <w:rFonts w:eastAsia="Arial"/>
              </w:rPr>
              <w:t>O</w:t>
            </w:r>
          </w:p>
        </w:tc>
        <w:tc>
          <w:tcPr>
            <w:tcW w:w="606" w:type="pct"/>
          </w:tcPr>
          <w:p w14:paraId="1100A62A" w14:textId="0B8E0DCE" w:rsidR="003C2359" w:rsidRPr="00B6117F" w:rsidRDefault="31B0B1C8" w:rsidP="31B0B1C8">
            <w:pPr>
              <w:jc w:val="center"/>
              <w:rPr>
                <w:rFonts w:eastAsia="Arial"/>
              </w:rPr>
            </w:pPr>
            <w:r w:rsidRPr="31B0B1C8">
              <w:rPr>
                <w:rFonts w:eastAsia="Arial"/>
              </w:rPr>
              <w:t>do 40 t</w:t>
            </w:r>
          </w:p>
        </w:tc>
      </w:tr>
      <w:tr w:rsidR="003C2359" w:rsidRPr="00B6117F" w14:paraId="1892321C" w14:textId="77777777" w:rsidTr="31B0B1C8">
        <w:trPr>
          <w:jc w:val="center"/>
        </w:trPr>
        <w:tc>
          <w:tcPr>
            <w:tcW w:w="5000" w:type="pct"/>
            <w:gridSpan w:val="4"/>
          </w:tcPr>
          <w:p w14:paraId="6FD6A559" w14:textId="77777777" w:rsidR="003C2359" w:rsidRPr="00B6117F" w:rsidRDefault="31B0B1C8" w:rsidP="31B0B1C8">
            <w:pPr>
              <w:jc w:val="left"/>
              <w:rPr>
                <w:rFonts w:eastAsia="Arial"/>
              </w:rPr>
            </w:pPr>
            <w:r w:rsidRPr="31B0B1C8">
              <w:rPr>
                <w:rFonts w:eastAsia="Arial"/>
              </w:rPr>
              <w:t xml:space="preserve">odpady z montáže ocelových konstrukcí, skladovacích regálů, vadný spojovací materiál, instalace zařízení </w:t>
            </w:r>
            <w:proofErr w:type="gramStart"/>
            <w:r w:rsidRPr="31B0B1C8">
              <w:rPr>
                <w:rFonts w:eastAsia="Arial"/>
              </w:rPr>
              <w:t>budov,  vodoinstalací</w:t>
            </w:r>
            <w:proofErr w:type="gramEnd"/>
            <w:r w:rsidRPr="31B0B1C8">
              <w:rPr>
                <w:rFonts w:eastAsia="Arial"/>
              </w:rPr>
              <w:t>, rozvodů vytápění a vzduchotechniky, plynu apod.</w:t>
            </w:r>
          </w:p>
        </w:tc>
      </w:tr>
      <w:tr w:rsidR="003C2359" w:rsidRPr="00B6117F" w14:paraId="15D3C2D6" w14:textId="77777777" w:rsidTr="31B0B1C8">
        <w:trPr>
          <w:jc w:val="center"/>
        </w:trPr>
        <w:tc>
          <w:tcPr>
            <w:tcW w:w="3074" w:type="pct"/>
          </w:tcPr>
          <w:p w14:paraId="3B990981" w14:textId="3B40DDA0" w:rsidR="003C2359" w:rsidRPr="00B6117F" w:rsidRDefault="31B0B1C8" w:rsidP="31B0B1C8">
            <w:pPr>
              <w:jc w:val="left"/>
              <w:rPr>
                <w:rFonts w:eastAsia="Arial"/>
                <w:b/>
                <w:bCs/>
              </w:rPr>
            </w:pPr>
            <w:r w:rsidRPr="31B0B1C8">
              <w:rPr>
                <w:rFonts w:eastAsia="Arial"/>
                <w:b/>
                <w:bCs/>
              </w:rPr>
              <w:t>Beton</w:t>
            </w:r>
          </w:p>
        </w:tc>
        <w:tc>
          <w:tcPr>
            <w:tcW w:w="609" w:type="pct"/>
          </w:tcPr>
          <w:p w14:paraId="790E6F94" w14:textId="77777777" w:rsidR="003C2359" w:rsidRPr="00B6117F" w:rsidRDefault="31B0B1C8" w:rsidP="31B0B1C8">
            <w:pPr>
              <w:spacing w:line="276" w:lineRule="auto"/>
              <w:jc w:val="left"/>
              <w:rPr>
                <w:rFonts w:eastAsia="Arial"/>
              </w:rPr>
            </w:pPr>
            <w:r w:rsidRPr="31B0B1C8">
              <w:rPr>
                <w:rFonts w:eastAsia="Arial"/>
              </w:rPr>
              <w:t>17 01 01</w:t>
            </w:r>
          </w:p>
        </w:tc>
        <w:tc>
          <w:tcPr>
            <w:tcW w:w="704" w:type="pct"/>
          </w:tcPr>
          <w:p w14:paraId="39DB792D"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33C4894B" w14:textId="289A50A6" w:rsidR="003C2359" w:rsidRPr="00B6117F" w:rsidRDefault="31B0B1C8" w:rsidP="31B0B1C8">
            <w:pPr>
              <w:spacing w:line="276" w:lineRule="auto"/>
              <w:jc w:val="center"/>
              <w:rPr>
                <w:rFonts w:eastAsia="Arial"/>
              </w:rPr>
            </w:pPr>
            <w:r w:rsidRPr="31B0B1C8">
              <w:rPr>
                <w:rFonts w:eastAsia="Arial"/>
              </w:rPr>
              <w:t>do 20 t</w:t>
            </w:r>
          </w:p>
        </w:tc>
      </w:tr>
      <w:tr w:rsidR="003C2359" w:rsidRPr="00B6117F" w14:paraId="5A6132FE" w14:textId="77777777" w:rsidTr="31B0B1C8">
        <w:trPr>
          <w:jc w:val="center"/>
        </w:trPr>
        <w:tc>
          <w:tcPr>
            <w:tcW w:w="5000" w:type="pct"/>
            <w:gridSpan w:val="4"/>
          </w:tcPr>
          <w:p w14:paraId="77E6553E" w14:textId="5A81FCFC" w:rsidR="003C2359" w:rsidRPr="00B6117F" w:rsidRDefault="31B0B1C8" w:rsidP="31B0B1C8">
            <w:pPr>
              <w:jc w:val="left"/>
              <w:rPr>
                <w:rFonts w:eastAsia="Arial"/>
              </w:rPr>
            </w:pPr>
            <w:r w:rsidRPr="31B0B1C8">
              <w:rPr>
                <w:rFonts w:eastAsia="Arial"/>
              </w:rPr>
              <w:t>zbytky z bourání betonových konstrukcí, podlah apod.</w:t>
            </w:r>
          </w:p>
        </w:tc>
      </w:tr>
      <w:tr w:rsidR="003C2359" w:rsidRPr="00B6117F" w14:paraId="46996220" w14:textId="77777777" w:rsidTr="31B0B1C8">
        <w:trPr>
          <w:jc w:val="center"/>
        </w:trPr>
        <w:tc>
          <w:tcPr>
            <w:tcW w:w="3074" w:type="pct"/>
          </w:tcPr>
          <w:p w14:paraId="5DEE23B2" w14:textId="77777777" w:rsidR="003C2359" w:rsidRPr="00B6117F" w:rsidRDefault="31B0B1C8" w:rsidP="31B0B1C8">
            <w:pPr>
              <w:jc w:val="left"/>
              <w:rPr>
                <w:rFonts w:eastAsia="Arial"/>
                <w:b/>
                <w:bCs/>
              </w:rPr>
            </w:pPr>
            <w:r w:rsidRPr="31B0B1C8">
              <w:rPr>
                <w:rFonts w:eastAsia="Arial"/>
                <w:b/>
                <w:bCs/>
              </w:rPr>
              <w:t>směsi nebo oddělené frakce betonu, cihel, tašek a keramických výrobků neuvedené pod číslem 17 01 06</w:t>
            </w:r>
          </w:p>
        </w:tc>
        <w:tc>
          <w:tcPr>
            <w:tcW w:w="609" w:type="pct"/>
          </w:tcPr>
          <w:p w14:paraId="13DC534F" w14:textId="77777777" w:rsidR="003C2359" w:rsidRPr="00B6117F" w:rsidRDefault="31B0B1C8" w:rsidP="31B0B1C8">
            <w:pPr>
              <w:spacing w:line="276" w:lineRule="auto"/>
              <w:jc w:val="left"/>
              <w:rPr>
                <w:rFonts w:eastAsia="Arial"/>
              </w:rPr>
            </w:pPr>
            <w:r w:rsidRPr="31B0B1C8">
              <w:rPr>
                <w:rFonts w:eastAsia="Arial"/>
              </w:rPr>
              <w:t>17 01 07</w:t>
            </w:r>
          </w:p>
        </w:tc>
        <w:tc>
          <w:tcPr>
            <w:tcW w:w="704" w:type="pct"/>
          </w:tcPr>
          <w:p w14:paraId="0674C9E8"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49727257" w14:textId="3675069D" w:rsidR="003C2359" w:rsidRPr="00B6117F" w:rsidRDefault="31B0B1C8" w:rsidP="31B0B1C8">
            <w:pPr>
              <w:spacing w:line="276" w:lineRule="auto"/>
              <w:jc w:val="center"/>
              <w:rPr>
                <w:rFonts w:eastAsia="Arial"/>
              </w:rPr>
            </w:pPr>
            <w:r w:rsidRPr="31B0B1C8">
              <w:rPr>
                <w:rFonts w:eastAsia="Arial"/>
              </w:rPr>
              <w:t>do 20 t</w:t>
            </w:r>
          </w:p>
        </w:tc>
      </w:tr>
      <w:tr w:rsidR="003C2359" w:rsidRPr="00B6117F" w14:paraId="5857AF34" w14:textId="77777777" w:rsidTr="31B0B1C8">
        <w:trPr>
          <w:jc w:val="center"/>
        </w:trPr>
        <w:tc>
          <w:tcPr>
            <w:tcW w:w="5000" w:type="pct"/>
            <w:gridSpan w:val="4"/>
          </w:tcPr>
          <w:p w14:paraId="05563C65" w14:textId="77777777" w:rsidR="003C2359" w:rsidRPr="00B6117F" w:rsidRDefault="31B0B1C8" w:rsidP="31B0B1C8">
            <w:pPr>
              <w:jc w:val="left"/>
              <w:rPr>
                <w:rFonts w:eastAsia="Arial"/>
              </w:rPr>
            </w:pPr>
            <w:r w:rsidRPr="31B0B1C8">
              <w:rPr>
                <w:rFonts w:eastAsia="Arial"/>
              </w:rPr>
              <w:t xml:space="preserve">odpad ze stavebních prací nevhodný ke třídění </w:t>
            </w:r>
          </w:p>
        </w:tc>
      </w:tr>
      <w:tr w:rsidR="003C2359" w:rsidRPr="00B6117F" w14:paraId="5B50249C" w14:textId="77777777" w:rsidTr="31B0B1C8">
        <w:trPr>
          <w:jc w:val="center"/>
        </w:trPr>
        <w:tc>
          <w:tcPr>
            <w:tcW w:w="3074" w:type="pct"/>
          </w:tcPr>
          <w:p w14:paraId="36E946CB" w14:textId="3C6AF0D9" w:rsidR="003C2359" w:rsidRPr="00B6117F" w:rsidRDefault="31B0B1C8" w:rsidP="31B0B1C8">
            <w:pPr>
              <w:jc w:val="left"/>
              <w:rPr>
                <w:rFonts w:eastAsia="Arial"/>
                <w:b/>
                <w:bCs/>
              </w:rPr>
            </w:pPr>
            <w:r w:rsidRPr="31B0B1C8">
              <w:rPr>
                <w:rFonts w:eastAsia="Arial"/>
                <w:b/>
                <w:bCs/>
              </w:rPr>
              <w:t>Hliník</w:t>
            </w:r>
          </w:p>
        </w:tc>
        <w:tc>
          <w:tcPr>
            <w:tcW w:w="609" w:type="pct"/>
          </w:tcPr>
          <w:p w14:paraId="2E4D989D" w14:textId="77777777" w:rsidR="003C2359" w:rsidRPr="00B6117F" w:rsidRDefault="31B0B1C8" w:rsidP="31B0B1C8">
            <w:pPr>
              <w:spacing w:line="276" w:lineRule="auto"/>
              <w:jc w:val="left"/>
              <w:rPr>
                <w:rFonts w:eastAsia="Arial"/>
              </w:rPr>
            </w:pPr>
            <w:r w:rsidRPr="31B0B1C8">
              <w:rPr>
                <w:rFonts w:eastAsia="Arial"/>
              </w:rPr>
              <w:t>17 04 02</w:t>
            </w:r>
          </w:p>
        </w:tc>
        <w:tc>
          <w:tcPr>
            <w:tcW w:w="704" w:type="pct"/>
          </w:tcPr>
          <w:p w14:paraId="71E481B8"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66516302" w14:textId="3A41AA75" w:rsidR="003C2359" w:rsidRPr="00B6117F" w:rsidRDefault="31B0B1C8" w:rsidP="31B0B1C8">
            <w:pPr>
              <w:spacing w:line="276" w:lineRule="auto"/>
              <w:jc w:val="center"/>
              <w:rPr>
                <w:rFonts w:eastAsia="Arial"/>
              </w:rPr>
            </w:pPr>
            <w:r w:rsidRPr="31B0B1C8">
              <w:rPr>
                <w:rFonts w:eastAsia="Arial"/>
              </w:rPr>
              <w:t>do 0,1 t</w:t>
            </w:r>
          </w:p>
        </w:tc>
      </w:tr>
      <w:tr w:rsidR="003C2359" w:rsidRPr="00B6117F" w14:paraId="0F99B272" w14:textId="77777777" w:rsidTr="31B0B1C8">
        <w:trPr>
          <w:jc w:val="center"/>
        </w:trPr>
        <w:tc>
          <w:tcPr>
            <w:tcW w:w="5000" w:type="pct"/>
            <w:gridSpan w:val="4"/>
          </w:tcPr>
          <w:p w14:paraId="2C994931" w14:textId="1E603DD4" w:rsidR="003C2359" w:rsidRPr="00B6117F" w:rsidRDefault="31B0B1C8" w:rsidP="31B0B1C8">
            <w:pPr>
              <w:jc w:val="left"/>
              <w:rPr>
                <w:rFonts w:eastAsia="Arial"/>
              </w:rPr>
            </w:pPr>
            <w:r w:rsidRPr="31B0B1C8">
              <w:rPr>
                <w:rFonts w:eastAsia="Arial"/>
              </w:rPr>
              <w:lastRenderedPageBreak/>
              <w:t>zbytky z montáže</w:t>
            </w:r>
          </w:p>
        </w:tc>
      </w:tr>
      <w:tr w:rsidR="003C2359" w:rsidRPr="00B6117F" w14:paraId="21E3D813" w14:textId="77777777" w:rsidTr="31B0B1C8">
        <w:trPr>
          <w:jc w:val="center"/>
        </w:trPr>
        <w:tc>
          <w:tcPr>
            <w:tcW w:w="3074" w:type="pct"/>
          </w:tcPr>
          <w:p w14:paraId="165F8A7F" w14:textId="77777777" w:rsidR="003C2359" w:rsidRPr="00B6117F" w:rsidRDefault="31B0B1C8" w:rsidP="31B0B1C8">
            <w:pPr>
              <w:jc w:val="left"/>
              <w:rPr>
                <w:rFonts w:eastAsia="Arial"/>
                <w:b/>
                <w:bCs/>
              </w:rPr>
            </w:pPr>
            <w:r w:rsidRPr="31B0B1C8">
              <w:rPr>
                <w:rFonts w:eastAsia="Arial"/>
                <w:b/>
                <w:bCs/>
              </w:rPr>
              <w:t>izolační materiály neuvedené pod čísly 17 06 01 a 17 06 03</w:t>
            </w:r>
          </w:p>
        </w:tc>
        <w:tc>
          <w:tcPr>
            <w:tcW w:w="609" w:type="pct"/>
          </w:tcPr>
          <w:p w14:paraId="6A50DDC3" w14:textId="77777777" w:rsidR="003C2359" w:rsidRPr="00B6117F" w:rsidRDefault="31B0B1C8" w:rsidP="31B0B1C8">
            <w:pPr>
              <w:spacing w:line="276" w:lineRule="auto"/>
              <w:jc w:val="left"/>
              <w:rPr>
                <w:rFonts w:eastAsia="Arial"/>
              </w:rPr>
            </w:pPr>
            <w:r w:rsidRPr="31B0B1C8">
              <w:rPr>
                <w:rFonts w:eastAsia="Arial"/>
              </w:rPr>
              <w:t>17 06 04</w:t>
            </w:r>
          </w:p>
        </w:tc>
        <w:tc>
          <w:tcPr>
            <w:tcW w:w="704" w:type="pct"/>
          </w:tcPr>
          <w:p w14:paraId="3B586173"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489F49ED" w14:textId="77777777" w:rsidR="003C2359" w:rsidRPr="00B6117F" w:rsidRDefault="31B0B1C8" w:rsidP="31B0B1C8">
            <w:pPr>
              <w:spacing w:line="276" w:lineRule="auto"/>
              <w:jc w:val="center"/>
              <w:rPr>
                <w:rFonts w:eastAsia="Arial"/>
              </w:rPr>
            </w:pPr>
            <w:r w:rsidRPr="31B0B1C8">
              <w:rPr>
                <w:rFonts w:eastAsia="Arial"/>
              </w:rPr>
              <w:t>do 2 t</w:t>
            </w:r>
          </w:p>
        </w:tc>
      </w:tr>
      <w:tr w:rsidR="003C2359" w:rsidRPr="00B6117F" w14:paraId="3B7AF12A" w14:textId="77777777" w:rsidTr="31B0B1C8">
        <w:trPr>
          <w:jc w:val="center"/>
        </w:trPr>
        <w:tc>
          <w:tcPr>
            <w:tcW w:w="5000" w:type="pct"/>
            <w:gridSpan w:val="4"/>
          </w:tcPr>
          <w:p w14:paraId="3CE5159D" w14:textId="77777777" w:rsidR="003C2359" w:rsidRPr="00B6117F" w:rsidRDefault="31B0B1C8" w:rsidP="31B0B1C8">
            <w:pPr>
              <w:jc w:val="left"/>
              <w:rPr>
                <w:rFonts w:eastAsia="Arial"/>
              </w:rPr>
            </w:pPr>
            <w:r w:rsidRPr="31B0B1C8">
              <w:rPr>
                <w:rFonts w:eastAsia="Arial"/>
              </w:rPr>
              <w:t>tepelná izolace z opláštění objektu (minerální vlákna, PUR pěna)</w:t>
            </w:r>
          </w:p>
        </w:tc>
      </w:tr>
      <w:tr w:rsidR="003C2359" w:rsidRPr="00B6117F" w14:paraId="3555BD07" w14:textId="77777777" w:rsidTr="31B0B1C8">
        <w:trPr>
          <w:jc w:val="center"/>
        </w:trPr>
        <w:tc>
          <w:tcPr>
            <w:tcW w:w="3074" w:type="pct"/>
          </w:tcPr>
          <w:p w14:paraId="7682BCE2" w14:textId="77777777" w:rsidR="003C2359" w:rsidRPr="00B6117F" w:rsidRDefault="31B0B1C8" w:rsidP="31B0B1C8">
            <w:pPr>
              <w:jc w:val="left"/>
              <w:rPr>
                <w:rFonts w:eastAsia="Arial"/>
                <w:b/>
                <w:bCs/>
              </w:rPr>
            </w:pPr>
            <w:r w:rsidRPr="31B0B1C8">
              <w:rPr>
                <w:rFonts w:eastAsia="Arial"/>
                <w:b/>
                <w:bCs/>
              </w:rPr>
              <w:t>zemina a kamení neuvedené pod číslem 17 05 03</w:t>
            </w:r>
          </w:p>
        </w:tc>
        <w:tc>
          <w:tcPr>
            <w:tcW w:w="609" w:type="pct"/>
          </w:tcPr>
          <w:p w14:paraId="10952822" w14:textId="77777777" w:rsidR="003C2359" w:rsidRPr="00B6117F" w:rsidRDefault="31B0B1C8" w:rsidP="31B0B1C8">
            <w:pPr>
              <w:spacing w:line="276" w:lineRule="auto"/>
              <w:jc w:val="left"/>
              <w:rPr>
                <w:rFonts w:eastAsia="Arial"/>
              </w:rPr>
            </w:pPr>
            <w:r w:rsidRPr="31B0B1C8">
              <w:rPr>
                <w:rFonts w:eastAsia="Arial"/>
              </w:rPr>
              <w:t>17 05 04</w:t>
            </w:r>
          </w:p>
        </w:tc>
        <w:tc>
          <w:tcPr>
            <w:tcW w:w="704" w:type="pct"/>
          </w:tcPr>
          <w:p w14:paraId="453167E8" w14:textId="77777777" w:rsidR="003C2359" w:rsidRPr="00B6117F" w:rsidRDefault="31B0B1C8" w:rsidP="31B0B1C8">
            <w:pPr>
              <w:spacing w:line="276" w:lineRule="auto"/>
              <w:jc w:val="center"/>
              <w:rPr>
                <w:rFonts w:eastAsia="Arial"/>
              </w:rPr>
            </w:pPr>
            <w:r w:rsidRPr="31B0B1C8">
              <w:rPr>
                <w:rFonts w:eastAsia="Arial"/>
              </w:rPr>
              <w:t xml:space="preserve">O </w:t>
            </w:r>
          </w:p>
        </w:tc>
        <w:tc>
          <w:tcPr>
            <w:tcW w:w="606" w:type="pct"/>
          </w:tcPr>
          <w:p w14:paraId="136C1B08" w14:textId="77777777" w:rsidR="003C2359" w:rsidRPr="00B6117F" w:rsidRDefault="31B0B1C8" w:rsidP="31B0B1C8">
            <w:pPr>
              <w:spacing w:line="276" w:lineRule="auto"/>
              <w:jc w:val="center"/>
              <w:rPr>
                <w:rFonts w:eastAsia="Arial"/>
              </w:rPr>
            </w:pPr>
            <w:proofErr w:type="spellStart"/>
            <w:r w:rsidRPr="31B0B1C8">
              <w:rPr>
                <w:rFonts w:eastAsia="Arial"/>
              </w:rPr>
              <w:t>nespec</w:t>
            </w:r>
            <w:proofErr w:type="spellEnd"/>
            <w:r w:rsidRPr="31B0B1C8">
              <w:rPr>
                <w:rFonts w:eastAsia="Arial"/>
              </w:rPr>
              <w:t>.</w:t>
            </w:r>
          </w:p>
        </w:tc>
      </w:tr>
      <w:tr w:rsidR="003C2359" w:rsidRPr="00B6117F" w14:paraId="2B3581AB" w14:textId="77777777" w:rsidTr="31B0B1C8">
        <w:trPr>
          <w:jc w:val="center"/>
        </w:trPr>
        <w:tc>
          <w:tcPr>
            <w:tcW w:w="5000" w:type="pct"/>
            <w:gridSpan w:val="4"/>
          </w:tcPr>
          <w:p w14:paraId="35417515" w14:textId="77777777" w:rsidR="003C2359" w:rsidRPr="00B6117F" w:rsidRDefault="31B0B1C8" w:rsidP="31B0B1C8">
            <w:pPr>
              <w:jc w:val="left"/>
              <w:rPr>
                <w:rFonts w:eastAsia="Arial"/>
              </w:rPr>
            </w:pPr>
            <w:r w:rsidRPr="31B0B1C8">
              <w:rPr>
                <w:rFonts w:eastAsia="Arial"/>
              </w:rPr>
              <w:t>zemní a výkopové práce, hrubé terénní úpravy</w:t>
            </w:r>
          </w:p>
        </w:tc>
      </w:tr>
      <w:tr w:rsidR="003C2359" w:rsidRPr="00B6117F" w14:paraId="78303299" w14:textId="77777777" w:rsidTr="31B0B1C8">
        <w:trPr>
          <w:jc w:val="center"/>
        </w:trPr>
        <w:tc>
          <w:tcPr>
            <w:tcW w:w="3074" w:type="pct"/>
          </w:tcPr>
          <w:p w14:paraId="3EBC4B32" w14:textId="77777777" w:rsidR="003C2359" w:rsidRPr="00B6117F" w:rsidRDefault="31B0B1C8" w:rsidP="31B0B1C8">
            <w:pPr>
              <w:jc w:val="left"/>
              <w:rPr>
                <w:rFonts w:eastAsia="Arial"/>
                <w:b/>
                <w:bCs/>
              </w:rPr>
            </w:pPr>
            <w:r w:rsidRPr="31B0B1C8">
              <w:rPr>
                <w:rFonts w:eastAsia="Arial"/>
                <w:b/>
                <w:bCs/>
              </w:rPr>
              <w:t>asfaltové směsi neuvedené pod číslem 17 03 01</w:t>
            </w:r>
          </w:p>
        </w:tc>
        <w:tc>
          <w:tcPr>
            <w:tcW w:w="609" w:type="pct"/>
          </w:tcPr>
          <w:p w14:paraId="589DA158" w14:textId="77777777" w:rsidR="003C2359" w:rsidRPr="00B6117F" w:rsidRDefault="31B0B1C8" w:rsidP="31B0B1C8">
            <w:pPr>
              <w:spacing w:line="276" w:lineRule="auto"/>
              <w:jc w:val="left"/>
              <w:rPr>
                <w:rFonts w:eastAsia="Arial"/>
              </w:rPr>
            </w:pPr>
            <w:r w:rsidRPr="31B0B1C8">
              <w:rPr>
                <w:rFonts w:eastAsia="Arial"/>
              </w:rPr>
              <w:t>17 03 02</w:t>
            </w:r>
          </w:p>
        </w:tc>
        <w:tc>
          <w:tcPr>
            <w:tcW w:w="704" w:type="pct"/>
          </w:tcPr>
          <w:p w14:paraId="32438130"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62BFEE92" w14:textId="77777777" w:rsidR="003C2359" w:rsidRPr="00B6117F" w:rsidRDefault="31B0B1C8" w:rsidP="31B0B1C8">
            <w:pPr>
              <w:spacing w:line="276" w:lineRule="auto"/>
              <w:jc w:val="center"/>
              <w:rPr>
                <w:rFonts w:eastAsia="Arial"/>
              </w:rPr>
            </w:pPr>
            <w:r w:rsidRPr="31B0B1C8">
              <w:rPr>
                <w:rFonts w:eastAsia="Arial"/>
              </w:rPr>
              <w:t>do 5 t</w:t>
            </w:r>
          </w:p>
        </w:tc>
      </w:tr>
      <w:tr w:rsidR="003C2359" w:rsidRPr="00B6117F" w14:paraId="0CF38E19" w14:textId="77777777" w:rsidTr="31B0B1C8">
        <w:trPr>
          <w:jc w:val="center"/>
        </w:trPr>
        <w:tc>
          <w:tcPr>
            <w:tcW w:w="5000" w:type="pct"/>
            <w:gridSpan w:val="4"/>
          </w:tcPr>
          <w:p w14:paraId="6C12166F" w14:textId="77777777" w:rsidR="003C2359" w:rsidRPr="00B6117F" w:rsidRDefault="31B0B1C8" w:rsidP="31B0B1C8">
            <w:pPr>
              <w:jc w:val="left"/>
              <w:rPr>
                <w:rFonts w:eastAsia="Arial"/>
              </w:rPr>
            </w:pPr>
            <w:r w:rsidRPr="31B0B1C8">
              <w:rPr>
                <w:rFonts w:eastAsia="Arial"/>
              </w:rPr>
              <w:t>výstavba komunikací</w:t>
            </w:r>
          </w:p>
        </w:tc>
      </w:tr>
      <w:tr w:rsidR="003C2359" w:rsidRPr="00B6117F" w14:paraId="1BE9425F" w14:textId="77777777" w:rsidTr="31B0B1C8">
        <w:trPr>
          <w:jc w:val="center"/>
        </w:trPr>
        <w:tc>
          <w:tcPr>
            <w:tcW w:w="3074" w:type="pct"/>
          </w:tcPr>
          <w:p w14:paraId="769F0C9A" w14:textId="77777777" w:rsidR="003C2359" w:rsidRPr="00B6117F" w:rsidRDefault="31B0B1C8" w:rsidP="31B0B1C8">
            <w:pPr>
              <w:jc w:val="left"/>
              <w:rPr>
                <w:rFonts w:eastAsia="Arial"/>
                <w:b/>
                <w:bCs/>
              </w:rPr>
            </w:pPr>
            <w:r w:rsidRPr="31B0B1C8">
              <w:rPr>
                <w:rFonts w:eastAsia="Arial"/>
                <w:b/>
                <w:bCs/>
              </w:rPr>
              <w:t>kabely neuvedené pod 17 04 10</w:t>
            </w:r>
          </w:p>
        </w:tc>
        <w:tc>
          <w:tcPr>
            <w:tcW w:w="609" w:type="pct"/>
          </w:tcPr>
          <w:p w14:paraId="4EB360A3" w14:textId="77777777" w:rsidR="003C2359" w:rsidRPr="00B6117F" w:rsidRDefault="31B0B1C8" w:rsidP="31B0B1C8">
            <w:pPr>
              <w:spacing w:line="276" w:lineRule="auto"/>
              <w:jc w:val="left"/>
              <w:rPr>
                <w:rFonts w:eastAsia="Arial"/>
              </w:rPr>
            </w:pPr>
            <w:r w:rsidRPr="31B0B1C8">
              <w:rPr>
                <w:rFonts w:eastAsia="Arial"/>
              </w:rPr>
              <w:t>17 04 11</w:t>
            </w:r>
          </w:p>
        </w:tc>
        <w:tc>
          <w:tcPr>
            <w:tcW w:w="704" w:type="pct"/>
          </w:tcPr>
          <w:p w14:paraId="528F2E3F"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59EE0957" w14:textId="77777777" w:rsidR="003C2359" w:rsidRPr="00B6117F" w:rsidRDefault="31B0B1C8" w:rsidP="31B0B1C8">
            <w:pPr>
              <w:spacing w:line="276" w:lineRule="auto"/>
              <w:jc w:val="center"/>
              <w:rPr>
                <w:rFonts w:eastAsia="Arial"/>
              </w:rPr>
            </w:pPr>
            <w:r w:rsidRPr="31B0B1C8">
              <w:rPr>
                <w:rFonts w:eastAsia="Arial"/>
              </w:rPr>
              <w:t>do 1 t</w:t>
            </w:r>
          </w:p>
        </w:tc>
      </w:tr>
      <w:tr w:rsidR="003C2359" w:rsidRPr="00B6117F" w14:paraId="54FA968D" w14:textId="77777777" w:rsidTr="31B0B1C8">
        <w:trPr>
          <w:jc w:val="center"/>
        </w:trPr>
        <w:tc>
          <w:tcPr>
            <w:tcW w:w="5000" w:type="pct"/>
            <w:gridSpan w:val="4"/>
          </w:tcPr>
          <w:p w14:paraId="5EA40256" w14:textId="77777777" w:rsidR="003C2359" w:rsidRPr="00B6117F" w:rsidRDefault="31B0B1C8" w:rsidP="31B0B1C8">
            <w:pPr>
              <w:jc w:val="left"/>
              <w:rPr>
                <w:rFonts w:eastAsia="Arial"/>
              </w:rPr>
            </w:pPr>
            <w:r w:rsidRPr="31B0B1C8">
              <w:rPr>
                <w:rFonts w:eastAsia="Arial"/>
              </w:rPr>
              <w:t xml:space="preserve">montáž elektroinstalace, </w:t>
            </w:r>
            <w:proofErr w:type="spellStart"/>
            <w:r w:rsidRPr="31B0B1C8">
              <w:rPr>
                <w:rFonts w:eastAsia="Arial"/>
              </w:rPr>
              <w:t>silno</w:t>
            </w:r>
            <w:proofErr w:type="spellEnd"/>
            <w:r w:rsidRPr="31B0B1C8">
              <w:rPr>
                <w:rFonts w:eastAsia="Arial"/>
              </w:rPr>
              <w:t xml:space="preserve">/slaboproudých </w:t>
            </w:r>
            <w:proofErr w:type="gramStart"/>
            <w:r w:rsidRPr="31B0B1C8">
              <w:rPr>
                <w:rFonts w:eastAsia="Arial"/>
              </w:rPr>
              <w:t>rozvodů,</w:t>
            </w:r>
            <w:proofErr w:type="gramEnd"/>
            <w:r w:rsidRPr="31B0B1C8">
              <w:rPr>
                <w:rFonts w:eastAsia="Arial"/>
              </w:rPr>
              <w:t xml:space="preserve"> apod.</w:t>
            </w:r>
          </w:p>
        </w:tc>
      </w:tr>
      <w:tr w:rsidR="003C2359" w:rsidRPr="00B6117F" w14:paraId="05BB6428" w14:textId="77777777" w:rsidTr="31B0B1C8">
        <w:trPr>
          <w:jc w:val="center"/>
        </w:trPr>
        <w:tc>
          <w:tcPr>
            <w:tcW w:w="3074" w:type="pct"/>
          </w:tcPr>
          <w:p w14:paraId="2C6E7BFC" w14:textId="77777777" w:rsidR="003C2359" w:rsidRPr="00B6117F" w:rsidRDefault="31B0B1C8" w:rsidP="31B0B1C8">
            <w:pPr>
              <w:jc w:val="left"/>
              <w:rPr>
                <w:rFonts w:eastAsia="Arial"/>
                <w:b/>
                <w:bCs/>
              </w:rPr>
            </w:pPr>
            <w:r w:rsidRPr="31B0B1C8">
              <w:rPr>
                <w:rFonts w:eastAsia="Arial"/>
                <w:b/>
                <w:bCs/>
              </w:rPr>
              <w:t>papírové a lepenkové obaly</w:t>
            </w:r>
          </w:p>
        </w:tc>
        <w:tc>
          <w:tcPr>
            <w:tcW w:w="609" w:type="pct"/>
          </w:tcPr>
          <w:p w14:paraId="25974771" w14:textId="77777777" w:rsidR="003C2359" w:rsidRPr="00B6117F" w:rsidRDefault="31B0B1C8" w:rsidP="31B0B1C8">
            <w:pPr>
              <w:spacing w:line="276" w:lineRule="auto"/>
              <w:jc w:val="left"/>
              <w:rPr>
                <w:rFonts w:eastAsia="Arial"/>
              </w:rPr>
            </w:pPr>
            <w:r w:rsidRPr="31B0B1C8">
              <w:rPr>
                <w:rFonts w:eastAsia="Arial"/>
              </w:rPr>
              <w:t>15 01 01</w:t>
            </w:r>
          </w:p>
        </w:tc>
        <w:tc>
          <w:tcPr>
            <w:tcW w:w="704" w:type="pct"/>
          </w:tcPr>
          <w:p w14:paraId="379C8C2C"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0BBA50D3" w14:textId="04351980" w:rsidR="003C2359" w:rsidRPr="00B6117F" w:rsidRDefault="31B0B1C8" w:rsidP="31B0B1C8">
            <w:pPr>
              <w:spacing w:line="276" w:lineRule="auto"/>
              <w:jc w:val="center"/>
              <w:rPr>
                <w:rFonts w:eastAsia="Arial"/>
              </w:rPr>
            </w:pPr>
            <w:r w:rsidRPr="31B0B1C8">
              <w:rPr>
                <w:rFonts w:eastAsia="Arial"/>
              </w:rPr>
              <w:t>do 5 t</w:t>
            </w:r>
          </w:p>
        </w:tc>
      </w:tr>
      <w:tr w:rsidR="003C2359" w:rsidRPr="00B6117F" w14:paraId="2A7320D5" w14:textId="77777777" w:rsidTr="31B0B1C8">
        <w:trPr>
          <w:jc w:val="center"/>
        </w:trPr>
        <w:tc>
          <w:tcPr>
            <w:tcW w:w="5000" w:type="pct"/>
            <w:gridSpan w:val="4"/>
          </w:tcPr>
          <w:p w14:paraId="00FDFA2C" w14:textId="77777777" w:rsidR="003C2359" w:rsidRPr="00B6117F" w:rsidRDefault="31B0B1C8" w:rsidP="31B0B1C8">
            <w:pPr>
              <w:jc w:val="left"/>
              <w:rPr>
                <w:rFonts w:eastAsia="Arial"/>
              </w:rPr>
            </w:pPr>
            <w:r w:rsidRPr="31B0B1C8">
              <w:rPr>
                <w:rFonts w:eastAsia="Arial"/>
              </w:rPr>
              <w:t>transportní a prodejní obaly stavebního materiálu a vybavení objektu</w:t>
            </w:r>
          </w:p>
        </w:tc>
      </w:tr>
      <w:tr w:rsidR="003C2359" w:rsidRPr="00B6117F" w14:paraId="24022D40" w14:textId="77777777" w:rsidTr="31B0B1C8">
        <w:trPr>
          <w:jc w:val="center"/>
        </w:trPr>
        <w:tc>
          <w:tcPr>
            <w:tcW w:w="3074" w:type="pct"/>
          </w:tcPr>
          <w:p w14:paraId="1DBF63B9" w14:textId="77777777" w:rsidR="003C2359" w:rsidRPr="00B6117F" w:rsidRDefault="31B0B1C8" w:rsidP="31B0B1C8">
            <w:pPr>
              <w:jc w:val="left"/>
              <w:rPr>
                <w:rFonts w:eastAsia="Arial"/>
                <w:b/>
                <w:bCs/>
              </w:rPr>
            </w:pPr>
            <w:r w:rsidRPr="31B0B1C8">
              <w:rPr>
                <w:rFonts w:eastAsia="Arial"/>
                <w:b/>
                <w:bCs/>
              </w:rPr>
              <w:t>plastové obaly</w:t>
            </w:r>
          </w:p>
        </w:tc>
        <w:tc>
          <w:tcPr>
            <w:tcW w:w="609" w:type="pct"/>
          </w:tcPr>
          <w:p w14:paraId="5261751A" w14:textId="77777777" w:rsidR="003C2359" w:rsidRPr="00B6117F" w:rsidRDefault="31B0B1C8" w:rsidP="31B0B1C8">
            <w:pPr>
              <w:spacing w:line="276" w:lineRule="auto"/>
              <w:jc w:val="left"/>
              <w:rPr>
                <w:rFonts w:eastAsia="Arial"/>
              </w:rPr>
            </w:pPr>
            <w:r w:rsidRPr="31B0B1C8">
              <w:rPr>
                <w:rFonts w:eastAsia="Arial"/>
              </w:rPr>
              <w:t>15 01 02</w:t>
            </w:r>
          </w:p>
        </w:tc>
        <w:tc>
          <w:tcPr>
            <w:tcW w:w="704" w:type="pct"/>
          </w:tcPr>
          <w:p w14:paraId="7FD6542D"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5C682FE4" w14:textId="04200059" w:rsidR="003C2359" w:rsidRPr="00B6117F" w:rsidRDefault="31B0B1C8" w:rsidP="31B0B1C8">
            <w:pPr>
              <w:spacing w:line="276" w:lineRule="auto"/>
              <w:jc w:val="center"/>
              <w:rPr>
                <w:rFonts w:eastAsia="Arial"/>
              </w:rPr>
            </w:pPr>
            <w:r w:rsidRPr="31B0B1C8">
              <w:rPr>
                <w:rFonts w:eastAsia="Arial"/>
              </w:rPr>
              <w:t>do 2 t</w:t>
            </w:r>
          </w:p>
        </w:tc>
      </w:tr>
      <w:tr w:rsidR="003C2359" w:rsidRPr="00B6117F" w14:paraId="35BE81A6" w14:textId="77777777" w:rsidTr="31B0B1C8">
        <w:trPr>
          <w:jc w:val="center"/>
        </w:trPr>
        <w:tc>
          <w:tcPr>
            <w:tcW w:w="5000" w:type="pct"/>
            <w:gridSpan w:val="4"/>
          </w:tcPr>
          <w:p w14:paraId="028EA78D" w14:textId="77777777" w:rsidR="003C2359" w:rsidRPr="00B6117F" w:rsidRDefault="31B0B1C8" w:rsidP="31B0B1C8">
            <w:pPr>
              <w:jc w:val="left"/>
              <w:rPr>
                <w:rFonts w:eastAsia="Arial"/>
              </w:rPr>
            </w:pPr>
            <w:r w:rsidRPr="31B0B1C8">
              <w:rPr>
                <w:rFonts w:eastAsia="Arial"/>
              </w:rPr>
              <w:t xml:space="preserve">transportní a prodejní obaly stavebního materiálu a vybavení objektu </w:t>
            </w:r>
          </w:p>
        </w:tc>
      </w:tr>
      <w:tr w:rsidR="003C2359" w:rsidRPr="00B6117F" w14:paraId="12109B8A" w14:textId="77777777" w:rsidTr="31B0B1C8">
        <w:trPr>
          <w:jc w:val="center"/>
        </w:trPr>
        <w:tc>
          <w:tcPr>
            <w:tcW w:w="3074" w:type="pct"/>
          </w:tcPr>
          <w:p w14:paraId="68808456" w14:textId="77777777" w:rsidR="003C2359" w:rsidRPr="00B6117F" w:rsidRDefault="31B0B1C8" w:rsidP="31B0B1C8">
            <w:pPr>
              <w:jc w:val="left"/>
              <w:rPr>
                <w:rFonts w:eastAsia="Arial"/>
                <w:b/>
                <w:bCs/>
              </w:rPr>
            </w:pPr>
            <w:r w:rsidRPr="31B0B1C8">
              <w:rPr>
                <w:rFonts w:eastAsia="Arial"/>
                <w:b/>
                <w:bCs/>
              </w:rPr>
              <w:t>dřevěné obaly</w:t>
            </w:r>
          </w:p>
        </w:tc>
        <w:tc>
          <w:tcPr>
            <w:tcW w:w="609" w:type="pct"/>
          </w:tcPr>
          <w:p w14:paraId="2561CF94" w14:textId="77777777" w:rsidR="003C2359" w:rsidRPr="00B6117F" w:rsidRDefault="31B0B1C8" w:rsidP="31B0B1C8">
            <w:pPr>
              <w:spacing w:line="276" w:lineRule="auto"/>
              <w:jc w:val="left"/>
              <w:rPr>
                <w:rFonts w:eastAsia="Arial"/>
              </w:rPr>
            </w:pPr>
            <w:r w:rsidRPr="31B0B1C8">
              <w:rPr>
                <w:rFonts w:eastAsia="Arial"/>
              </w:rPr>
              <w:t>15 01 03</w:t>
            </w:r>
          </w:p>
        </w:tc>
        <w:tc>
          <w:tcPr>
            <w:tcW w:w="704" w:type="pct"/>
          </w:tcPr>
          <w:p w14:paraId="34652FAB"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28E270DD" w14:textId="77777777" w:rsidR="003C2359" w:rsidRPr="00B6117F" w:rsidRDefault="31B0B1C8" w:rsidP="31B0B1C8">
            <w:pPr>
              <w:spacing w:line="276" w:lineRule="auto"/>
              <w:jc w:val="center"/>
              <w:rPr>
                <w:rFonts w:eastAsia="Arial"/>
              </w:rPr>
            </w:pPr>
            <w:r w:rsidRPr="31B0B1C8">
              <w:rPr>
                <w:rFonts w:eastAsia="Arial"/>
              </w:rPr>
              <w:t>50 t</w:t>
            </w:r>
          </w:p>
        </w:tc>
      </w:tr>
      <w:tr w:rsidR="003C2359" w:rsidRPr="00B6117F" w14:paraId="02B2B05F" w14:textId="77777777" w:rsidTr="31B0B1C8">
        <w:trPr>
          <w:jc w:val="center"/>
        </w:trPr>
        <w:tc>
          <w:tcPr>
            <w:tcW w:w="5000" w:type="pct"/>
            <w:gridSpan w:val="4"/>
          </w:tcPr>
          <w:p w14:paraId="222BBB07" w14:textId="77777777" w:rsidR="003C2359" w:rsidRPr="00B6117F" w:rsidRDefault="31B0B1C8" w:rsidP="31B0B1C8">
            <w:pPr>
              <w:jc w:val="left"/>
              <w:rPr>
                <w:rFonts w:eastAsia="Arial"/>
              </w:rPr>
            </w:pPr>
            <w:r w:rsidRPr="31B0B1C8">
              <w:rPr>
                <w:rFonts w:eastAsia="Arial"/>
              </w:rPr>
              <w:t>transportní a prodejní obaly stavebního materiálu, poškozené palety, dřevěné proklady, bedny</w:t>
            </w:r>
          </w:p>
        </w:tc>
      </w:tr>
      <w:tr w:rsidR="003C2359" w:rsidRPr="00B6117F" w14:paraId="25575963" w14:textId="77777777" w:rsidTr="31B0B1C8">
        <w:trPr>
          <w:jc w:val="center"/>
        </w:trPr>
        <w:tc>
          <w:tcPr>
            <w:tcW w:w="3074" w:type="pct"/>
          </w:tcPr>
          <w:p w14:paraId="1C24E22A" w14:textId="77777777" w:rsidR="003C2359" w:rsidRPr="00B6117F" w:rsidRDefault="31B0B1C8" w:rsidP="31B0B1C8">
            <w:pPr>
              <w:jc w:val="left"/>
              <w:rPr>
                <w:rFonts w:eastAsia="Arial"/>
                <w:b/>
                <w:bCs/>
              </w:rPr>
            </w:pPr>
            <w:r w:rsidRPr="31B0B1C8">
              <w:rPr>
                <w:rFonts w:eastAsia="Arial"/>
                <w:b/>
                <w:bCs/>
              </w:rPr>
              <w:t>obaly obsahující zbytky nebezpečných látek nebo obaly těmito látkami znečištěné</w:t>
            </w:r>
          </w:p>
        </w:tc>
        <w:tc>
          <w:tcPr>
            <w:tcW w:w="609" w:type="pct"/>
          </w:tcPr>
          <w:p w14:paraId="4E051AD5" w14:textId="77777777" w:rsidR="003C2359" w:rsidRPr="00B6117F" w:rsidRDefault="31B0B1C8" w:rsidP="31B0B1C8">
            <w:pPr>
              <w:spacing w:line="276" w:lineRule="auto"/>
              <w:jc w:val="left"/>
              <w:rPr>
                <w:rFonts w:eastAsia="Arial"/>
              </w:rPr>
            </w:pPr>
            <w:r w:rsidRPr="31B0B1C8">
              <w:rPr>
                <w:rFonts w:eastAsia="Arial"/>
              </w:rPr>
              <w:t>15 01 10*</w:t>
            </w:r>
          </w:p>
        </w:tc>
        <w:tc>
          <w:tcPr>
            <w:tcW w:w="704" w:type="pct"/>
          </w:tcPr>
          <w:p w14:paraId="34E3495A" w14:textId="77777777" w:rsidR="003C2359" w:rsidRPr="00B6117F" w:rsidRDefault="31B0B1C8" w:rsidP="31B0B1C8">
            <w:pPr>
              <w:spacing w:line="276" w:lineRule="auto"/>
              <w:jc w:val="center"/>
              <w:rPr>
                <w:rFonts w:eastAsia="Arial"/>
              </w:rPr>
            </w:pPr>
            <w:r w:rsidRPr="31B0B1C8">
              <w:rPr>
                <w:rFonts w:eastAsia="Arial"/>
              </w:rPr>
              <w:t>N</w:t>
            </w:r>
          </w:p>
        </w:tc>
        <w:tc>
          <w:tcPr>
            <w:tcW w:w="606" w:type="pct"/>
          </w:tcPr>
          <w:p w14:paraId="0E81D1B9" w14:textId="77777777" w:rsidR="003C2359" w:rsidRPr="00B6117F" w:rsidRDefault="31B0B1C8" w:rsidP="31B0B1C8">
            <w:pPr>
              <w:spacing w:line="276" w:lineRule="auto"/>
              <w:jc w:val="center"/>
              <w:rPr>
                <w:rFonts w:eastAsia="Arial"/>
              </w:rPr>
            </w:pPr>
            <w:r w:rsidRPr="31B0B1C8">
              <w:rPr>
                <w:rFonts w:eastAsia="Arial"/>
              </w:rPr>
              <w:t>do 500 kg</w:t>
            </w:r>
          </w:p>
        </w:tc>
      </w:tr>
      <w:tr w:rsidR="003C2359" w:rsidRPr="00B6117F" w14:paraId="401782B7" w14:textId="77777777" w:rsidTr="31B0B1C8">
        <w:trPr>
          <w:jc w:val="center"/>
        </w:trPr>
        <w:tc>
          <w:tcPr>
            <w:tcW w:w="5000" w:type="pct"/>
            <w:gridSpan w:val="4"/>
          </w:tcPr>
          <w:p w14:paraId="230CE0C4" w14:textId="77777777" w:rsidR="003C2359" w:rsidRPr="00B6117F" w:rsidRDefault="31B0B1C8" w:rsidP="31B0B1C8">
            <w:pPr>
              <w:jc w:val="left"/>
              <w:rPr>
                <w:rFonts w:eastAsia="Arial"/>
              </w:rPr>
            </w:pPr>
            <w:r w:rsidRPr="31B0B1C8">
              <w:rPr>
                <w:rFonts w:eastAsia="Arial"/>
              </w:rPr>
              <w:t xml:space="preserve">obaly od nátěrových hmot, lepidel, tmelů a jiných přípravků a médií </w:t>
            </w:r>
          </w:p>
        </w:tc>
      </w:tr>
      <w:tr w:rsidR="003C2359" w:rsidRPr="00B6117F" w14:paraId="1108D612" w14:textId="77777777" w:rsidTr="31B0B1C8">
        <w:trPr>
          <w:jc w:val="center"/>
        </w:trPr>
        <w:tc>
          <w:tcPr>
            <w:tcW w:w="3074" w:type="pct"/>
          </w:tcPr>
          <w:p w14:paraId="60FE7335" w14:textId="77777777" w:rsidR="003C2359" w:rsidRPr="00B6117F" w:rsidRDefault="31B0B1C8" w:rsidP="31B0B1C8">
            <w:pPr>
              <w:jc w:val="left"/>
              <w:rPr>
                <w:rFonts w:eastAsia="Arial"/>
                <w:b/>
                <w:bCs/>
              </w:rPr>
            </w:pPr>
            <w:proofErr w:type="spellStart"/>
            <w:r w:rsidRPr="31B0B1C8">
              <w:rPr>
                <w:rFonts w:eastAsia="Arial"/>
                <w:b/>
                <w:bCs/>
              </w:rPr>
              <w:t>absorbční</w:t>
            </w:r>
            <w:proofErr w:type="spellEnd"/>
            <w:r w:rsidRPr="31B0B1C8">
              <w:rPr>
                <w:rFonts w:eastAsia="Arial"/>
                <w:b/>
                <w:bCs/>
              </w:rPr>
              <w:t xml:space="preserve"> činidla, filtrační materiály (včetně olejových filtrů jinak blíže neurčených), čistící tkaniny a ochranné oděvy znečištěné nebezpečnými látkami</w:t>
            </w:r>
          </w:p>
        </w:tc>
        <w:tc>
          <w:tcPr>
            <w:tcW w:w="609" w:type="pct"/>
          </w:tcPr>
          <w:p w14:paraId="1C969218" w14:textId="77777777" w:rsidR="003C2359" w:rsidRPr="00B6117F" w:rsidRDefault="31B0B1C8" w:rsidP="31B0B1C8">
            <w:pPr>
              <w:spacing w:line="276" w:lineRule="auto"/>
              <w:jc w:val="left"/>
              <w:rPr>
                <w:rFonts w:eastAsia="Arial"/>
              </w:rPr>
            </w:pPr>
            <w:r w:rsidRPr="31B0B1C8">
              <w:rPr>
                <w:rFonts w:eastAsia="Arial"/>
              </w:rPr>
              <w:t>15 02 02*</w:t>
            </w:r>
          </w:p>
        </w:tc>
        <w:tc>
          <w:tcPr>
            <w:tcW w:w="704" w:type="pct"/>
          </w:tcPr>
          <w:p w14:paraId="576F7464" w14:textId="77777777" w:rsidR="003C2359" w:rsidRPr="00B6117F" w:rsidRDefault="31B0B1C8" w:rsidP="31B0B1C8">
            <w:pPr>
              <w:spacing w:line="276" w:lineRule="auto"/>
              <w:jc w:val="center"/>
              <w:rPr>
                <w:rFonts w:eastAsia="Arial"/>
              </w:rPr>
            </w:pPr>
            <w:r w:rsidRPr="31B0B1C8">
              <w:rPr>
                <w:rFonts w:eastAsia="Arial"/>
              </w:rPr>
              <w:t>N</w:t>
            </w:r>
          </w:p>
        </w:tc>
        <w:tc>
          <w:tcPr>
            <w:tcW w:w="606" w:type="pct"/>
          </w:tcPr>
          <w:p w14:paraId="69D0F9B7" w14:textId="5AB9F653" w:rsidR="003C2359" w:rsidRPr="00B6117F" w:rsidRDefault="31B0B1C8" w:rsidP="31B0B1C8">
            <w:pPr>
              <w:spacing w:line="276" w:lineRule="auto"/>
              <w:jc w:val="center"/>
              <w:rPr>
                <w:rFonts w:eastAsia="Arial"/>
              </w:rPr>
            </w:pPr>
            <w:r w:rsidRPr="31B0B1C8">
              <w:rPr>
                <w:rFonts w:eastAsia="Arial"/>
              </w:rPr>
              <w:t>do 1 t</w:t>
            </w:r>
          </w:p>
        </w:tc>
      </w:tr>
      <w:tr w:rsidR="003C2359" w:rsidRPr="00B6117F" w14:paraId="4C5AD539" w14:textId="77777777" w:rsidTr="31B0B1C8">
        <w:trPr>
          <w:jc w:val="center"/>
        </w:trPr>
        <w:tc>
          <w:tcPr>
            <w:tcW w:w="5000" w:type="pct"/>
            <w:gridSpan w:val="4"/>
          </w:tcPr>
          <w:p w14:paraId="1B093C4B" w14:textId="77777777" w:rsidR="003C2359" w:rsidRPr="00B6117F" w:rsidRDefault="31B0B1C8" w:rsidP="31B0B1C8">
            <w:pPr>
              <w:jc w:val="left"/>
              <w:rPr>
                <w:rFonts w:eastAsia="Arial"/>
              </w:rPr>
            </w:pPr>
            <w:r w:rsidRPr="31B0B1C8">
              <w:rPr>
                <w:rFonts w:eastAsia="Arial"/>
              </w:rPr>
              <w:t>čistící tkaniny, hadry, znečištěné a použité rukavice nebo jiné OOPP</w:t>
            </w:r>
          </w:p>
        </w:tc>
      </w:tr>
      <w:tr w:rsidR="003C2359" w:rsidRPr="00B6117F" w14:paraId="6951FEAE" w14:textId="77777777" w:rsidTr="31B0B1C8">
        <w:trPr>
          <w:jc w:val="center"/>
        </w:trPr>
        <w:tc>
          <w:tcPr>
            <w:tcW w:w="3074" w:type="pct"/>
          </w:tcPr>
          <w:p w14:paraId="53B2CC97" w14:textId="77777777" w:rsidR="003C2359" w:rsidRPr="00B6117F" w:rsidRDefault="31B0B1C8" w:rsidP="31B0B1C8">
            <w:pPr>
              <w:jc w:val="left"/>
              <w:rPr>
                <w:rFonts w:eastAsia="Arial"/>
                <w:b/>
                <w:bCs/>
              </w:rPr>
            </w:pPr>
            <w:r w:rsidRPr="31B0B1C8">
              <w:rPr>
                <w:rFonts w:eastAsia="Arial"/>
                <w:b/>
                <w:bCs/>
              </w:rPr>
              <w:t>kal ze septiků a žump</w:t>
            </w:r>
          </w:p>
        </w:tc>
        <w:tc>
          <w:tcPr>
            <w:tcW w:w="609" w:type="pct"/>
          </w:tcPr>
          <w:p w14:paraId="0D5F9161" w14:textId="77777777" w:rsidR="003C2359" w:rsidRPr="00B6117F" w:rsidRDefault="31B0B1C8" w:rsidP="31B0B1C8">
            <w:pPr>
              <w:spacing w:line="276" w:lineRule="auto"/>
              <w:jc w:val="left"/>
              <w:rPr>
                <w:rFonts w:eastAsia="Arial"/>
              </w:rPr>
            </w:pPr>
            <w:r w:rsidRPr="31B0B1C8">
              <w:rPr>
                <w:rFonts w:eastAsia="Arial"/>
              </w:rPr>
              <w:t>20 03 04</w:t>
            </w:r>
          </w:p>
        </w:tc>
        <w:tc>
          <w:tcPr>
            <w:tcW w:w="704" w:type="pct"/>
          </w:tcPr>
          <w:p w14:paraId="2658E585" w14:textId="77777777" w:rsidR="003C2359" w:rsidRPr="00B6117F" w:rsidRDefault="31B0B1C8" w:rsidP="31B0B1C8">
            <w:pPr>
              <w:spacing w:line="276" w:lineRule="auto"/>
              <w:jc w:val="center"/>
              <w:rPr>
                <w:rFonts w:eastAsia="Arial"/>
              </w:rPr>
            </w:pPr>
            <w:r w:rsidRPr="31B0B1C8">
              <w:rPr>
                <w:rFonts w:eastAsia="Arial"/>
              </w:rPr>
              <w:t>O (N)</w:t>
            </w:r>
          </w:p>
        </w:tc>
        <w:tc>
          <w:tcPr>
            <w:tcW w:w="606" w:type="pct"/>
          </w:tcPr>
          <w:p w14:paraId="3B69EA65" w14:textId="77777777" w:rsidR="003C2359" w:rsidRPr="00B6117F" w:rsidRDefault="31B0B1C8" w:rsidP="31B0B1C8">
            <w:pPr>
              <w:spacing w:line="276" w:lineRule="auto"/>
              <w:jc w:val="center"/>
              <w:rPr>
                <w:rFonts w:eastAsia="Arial"/>
              </w:rPr>
            </w:pPr>
            <w:proofErr w:type="spellStart"/>
            <w:r w:rsidRPr="31B0B1C8">
              <w:rPr>
                <w:rFonts w:eastAsia="Arial"/>
              </w:rPr>
              <w:t>nespec</w:t>
            </w:r>
            <w:proofErr w:type="spellEnd"/>
            <w:r w:rsidRPr="31B0B1C8">
              <w:rPr>
                <w:rFonts w:eastAsia="Arial"/>
              </w:rPr>
              <w:t>.</w:t>
            </w:r>
          </w:p>
        </w:tc>
      </w:tr>
      <w:tr w:rsidR="003C2359" w:rsidRPr="00B6117F" w14:paraId="7C24A16F" w14:textId="77777777" w:rsidTr="31B0B1C8">
        <w:trPr>
          <w:jc w:val="center"/>
        </w:trPr>
        <w:tc>
          <w:tcPr>
            <w:tcW w:w="5000" w:type="pct"/>
            <w:gridSpan w:val="4"/>
          </w:tcPr>
          <w:p w14:paraId="09A438D3" w14:textId="77777777" w:rsidR="003C2359" w:rsidRPr="00B6117F" w:rsidRDefault="31B0B1C8" w:rsidP="31B0B1C8">
            <w:pPr>
              <w:spacing w:line="276" w:lineRule="auto"/>
              <w:rPr>
                <w:rFonts w:eastAsia="Arial"/>
              </w:rPr>
            </w:pPr>
            <w:r w:rsidRPr="31B0B1C8">
              <w:rPr>
                <w:rFonts w:eastAsia="Arial"/>
              </w:rPr>
              <w:t>vyvážení mobilních chemických WC, kategorii odpadu musí určit původce na základě vyloučení nebo potvrzení nebezpečných vlastností pověřenou osobou</w:t>
            </w:r>
          </w:p>
        </w:tc>
      </w:tr>
      <w:tr w:rsidR="003C2359" w:rsidRPr="00B6117F" w14:paraId="73F3C08D" w14:textId="77777777" w:rsidTr="31B0B1C8">
        <w:trPr>
          <w:jc w:val="center"/>
        </w:trPr>
        <w:tc>
          <w:tcPr>
            <w:tcW w:w="3074" w:type="pct"/>
          </w:tcPr>
          <w:p w14:paraId="245214AA" w14:textId="77777777" w:rsidR="003C2359" w:rsidRPr="00B6117F" w:rsidRDefault="31B0B1C8" w:rsidP="31B0B1C8">
            <w:pPr>
              <w:jc w:val="left"/>
              <w:rPr>
                <w:rFonts w:eastAsia="Arial"/>
                <w:b/>
                <w:bCs/>
              </w:rPr>
            </w:pPr>
            <w:r w:rsidRPr="31B0B1C8">
              <w:rPr>
                <w:rFonts w:eastAsia="Arial"/>
                <w:b/>
                <w:bCs/>
              </w:rPr>
              <w:t>směsný komunální odpad</w:t>
            </w:r>
          </w:p>
        </w:tc>
        <w:tc>
          <w:tcPr>
            <w:tcW w:w="609" w:type="pct"/>
          </w:tcPr>
          <w:p w14:paraId="7BEF829D" w14:textId="77777777" w:rsidR="003C2359" w:rsidRPr="00B6117F" w:rsidRDefault="31B0B1C8" w:rsidP="31B0B1C8">
            <w:pPr>
              <w:spacing w:line="276" w:lineRule="auto"/>
              <w:jc w:val="left"/>
              <w:rPr>
                <w:rFonts w:eastAsia="Arial"/>
              </w:rPr>
            </w:pPr>
            <w:r w:rsidRPr="31B0B1C8">
              <w:rPr>
                <w:rFonts w:eastAsia="Arial"/>
              </w:rPr>
              <w:t>20 30 01</w:t>
            </w:r>
          </w:p>
        </w:tc>
        <w:tc>
          <w:tcPr>
            <w:tcW w:w="704" w:type="pct"/>
          </w:tcPr>
          <w:p w14:paraId="2E72BE77" w14:textId="77777777" w:rsidR="003C2359" w:rsidRPr="00B6117F" w:rsidRDefault="31B0B1C8" w:rsidP="31B0B1C8">
            <w:pPr>
              <w:spacing w:line="276" w:lineRule="auto"/>
              <w:jc w:val="center"/>
              <w:rPr>
                <w:rFonts w:eastAsia="Arial"/>
              </w:rPr>
            </w:pPr>
            <w:r w:rsidRPr="31B0B1C8">
              <w:rPr>
                <w:rFonts w:eastAsia="Arial"/>
              </w:rPr>
              <w:t>O</w:t>
            </w:r>
          </w:p>
        </w:tc>
        <w:tc>
          <w:tcPr>
            <w:tcW w:w="606" w:type="pct"/>
          </w:tcPr>
          <w:p w14:paraId="0301B7C5" w14:textId="77777777" w:rsidR="003C2359" w:rsidRPr="00B6117F" w:rsidRDefault="31B0B1C8" w:rsidP="31B0B1C8">
            <w:pPr>
              <w:spacing w:line="276" w:lineRule="auto"/>
              <w:jc w:val="center"/>
              <w:rPr>
                <w:rFonts w:eastAsia="Arial"/>
              </w:rPr>
            </w:pPr>
            <w:r w:rsidRPr="31B0B1C8">
              <w:rPr>
                <w:rFonts w:eastAsia="Arial"/>
              </w:rPr>
              <w:t>do 150 t</w:t>
            </w:r>
          </w:p>
        </w:tc>
      </w:tr>
      <w:tr w:rsidR="003C2359" w:rsidRPr="00B6117F" w14:paraId="473D3341" w14:textId="77777777" w:rsidTr="31B0B1C8">
        <w:trPr>
          <w:jc w:val="center"/>
        </w:trPr>
        <w:tc>
          <w:tcPr>
            <w:tcW w:w="5000" w:type="pct"/>
            <w:gridSpan w:val="4"/>
          </w:tcPr>
          <w:p w14:paraId="692EE612" w14:textId="77777777" w:rsidR="003C2359" w:rsidRPr="00B6117F" w:rsidRDefault="31B0B1C8" w:rsidP="31B0B1C8">
            <w:pPr>
              <w:jc w:val="left"/>
              <w:rPr>
                <w:rFonts w:eastAsia="Arial"/>
              </w:rPr>
            </w:pPr>
            <w:r w:rsidRPr="31B0B1C8">
              <w:rPr>
                <w:rFonts w:eastAsia="Arial"/>
              </w:rPr>
              <w:t>odpad z kancelářských prostor vedení stavby, sociálních prostor a zařízení staveniště</w:t>
            </w:r>
          </w:p>
        </w:tc>
      </w:tr>
    </w:tbl>
    <w:p w14:paraId="648DCA33" w14:textId="7E052258" w:rsidR="001D52DF" w:rsidRDefault="001D52DF" w:rsidP="002A4391">
      <w:pPr>
        <w:autoSpaceDE w:val="0"/>
        <w:autoSpaceDN w:val="0"/>
        <w:adjustRightInd w:val="0"/>
        <w:ind w:left="1134"/>
        <w:rPr>
          <w:rFonts w:cs="Arial"/>
        </w:rPr>
      </w:pPr>
    </w:p>
    <w:p w14:paraId="2E92F067" w14:textId="77777777" w:rsidR="001D52DF" w:rsidRDefault="001D52DF" w:rsidP="006F5FAF">
      <w:pPr>
        <w:autoSpaceDE w:val="0"/>
        <w:autoSpaceDN w:val="0"/>
        <w:adjustRightInd w:val="0"/>
        <w:ind w:left="1134"/>
        <w:rPr>
          <w:rFonts w:cs="Arial"/>
        </w:rPr>
      </w:pPr>
    </w:p>
    <w:p w14:paraId="561D6C25" w14:textId="77777777" w:rsidR="00836BAA" w:rsidRDefault="31B0B1C8" w:rsidP="002A4391">
      <w:pPr>
        <w:autoSpaceDE w:val="0"/>
        <w:autoSpaceDN w:val="0"/>
        <w:adjustRightInd w:val="0"/>
        <w:ind w:left="1134"/>
        <w:rPr>
          <w:rFonts w:cs="Arial"/>
        </w:rPr>
      </w:pPr>
      <w:r w:rsidRPr="31B0B1C8">
        <w:rPr>
          <w:rFonts w:cs="Arial"/>
        </w:rPr>
        <w:t>Množství odpadů produkovaných při výstavbě objektů nelze přesně stanovit, protože je do určité míry ovlivněno stavebně-technickými a technologickými podmínkami výstavby a profesionalitou stavebních a montážních firem. Dodavatelské firmy jsou odpovědné za nakládání s odpady vzniklými v rámci výstavby.</w:t>
      </w:r>
    </w:p>
    <w:p w14:paraId="41CAA148" w14:textId="77777777" w:rsidR="00836BAA" w:rsidRDefault="31B0B1C8" w:rsidP="002A4391">
      <w:pPr>
        <w:autoSpaceDE w:val="0"/>
        <w:autoSpaceDN w:val="0"/>
        <w:adjustRightInd w:val="0"/>
        <w:ind w:left="1134"/>
        <w:rPr>
          <w:rFonts w:cs="Arial"/>
        </w:rPr>
      </w:pPr>
      <w:r w:rsidRPr="31B0B1C8">
        <w:rPr>
          <w:rFonts w:cs="Arial"/>
        </w:rPr>
        <w:t xml:space="preserve">Nebezpečné odpady budou na staveništi skladovány odděleně tak, aby bylo zabráněno jejich úniku </w:t>
      </w:r>
      <w:r w:rsidR="00836BAA">
        <w:br/>
      </w:r>
      <w:r w:rsidRPr="31B0B1C8">
        <w:rPr>
          <w:rFonts w:cs="Arial"/>
        </w:rPr>
        <w:t>do okolí. Budou předávány specializované firmě oprávněné dle zákona o odpadech.</w:t>
      </w:r>
    </w:p>
    <w:p w14:paraId="159A18D5" w14:textId="77777777" w:rsidR="00836BAA" w:rsidRDefault="31B0B1C8" w:rsidP="002A4391">
      <w:pPr>
        <w:autoSpaceDE w:val="0"/>
        <w:autoSpaceDN w:val="0"/>
        <w:adjustRightInd w:val="0"/>
        <w:ind w:left="1134"/>
        <w:rPr>
          <w:rFonts w:cs="Arial"/>
        </w:rPr>
      </w:pPr>
      <w:r w:rsidRPr="31B0B1C8">
        <w:rPr>
          <w:rFonts w:cs="Arial"/>
        </w:rPr>
        <w:lastRenderedPageBreak/>
        <w:t>O nakládání s odpady a způsobu jejich odstranění bude vedena evidence.</w:t>
      </w:r>
    </w:p>
    <w:p w14:paraId="53B75667" w14:textId="77777777" w:rsidR="00836BAA" w:rsidRDefault="31B0B1C8" w:rsidP="002A4391">
      <w:pPr>
        <w:autoSpaceDE w:val="0"/>
        <w:autoSpaceDN w:val="0"/>
        <w:adjustRightInd w:val="0"/>
        <w:ind w:left="1134"/>
        <w:rPr>
          <w:rFonts w:cs="Arial"/>
        </w:rPr>
      </w:pPr>
      <w:r w:rsidRPr="31B0B1C8">
        <w:rPr>
          <w:rFonts w:cs="Arial"/>
        </w:rPr>
        <w:t>Při přípravě zemní pláně pro stavbu a při výkopech pro základové konstrukce vznikne výkopová zemina. Tento materiál však nebude považován za odpad a bude využit při terénních úpravách dotčených stavebních pozemků. Výskyt znečištěné zeminy se při výkopových pracích nepředpokládá.</w:t>
      </w:r>
    </w:p>
    <w:p w14:paraId="3B7AA202" w14:textId="77777777" w:rsidR="00836BAA" w:rsidRDefault="31B0B1C8" w:rsidP="002A4391">
      <w:pPr>
        <w:autoSpaceDE w:val="0"/>
        <w:autoSpaceDN w:val="0"/>
        <w:adjustRightInd w:val="0"/>
        <w:ind w:left="1134"/>
        <w:rPr>
          <w:rFonts w:cs="Arial"/>
        </w:rPr>
      </w:pPr>
      <w:r w:rsidRPr="31B0B1C8">
        <w:rPr>
          <w:rFonts w:cs="Arial"/>
        </w:rPr>
        <w:t>Povrch území je souvisle pokryt vrstvou ornice, území je využíváno jako orná půda.</w:t>
      </w:r>
    </w:p>
    <w:p w14:paraId="6AA5F27A" w14:textId="77777777" w:rsidR="00836BAA" w:rsidRDefault="31B0B1C8" w:rsidP="002A4391">
      <w:pPr>
        <w:autoSpaceDE w:val="0"/>
        <w:autoSpaceDN w:val="0"/>
        <w:adjustRightInd w:val="0"/>
        <w:ind w:left="1134"/>
        <w:rPr>
          <w:rFonts w:cs="Arial"/>
        </w:rPr>
      </w:pPr>
      <w:r w:rsidRPr="31B0B1C8">
        <w:rPr>
          <w:rFonts w:cs="Arial"/>
        </w:rPr>
        <w:t>Oznamovatel v rámci dokumentací pro následná správní řízení upřesní seznam odpadů vznikajících během stavby, jejich množství, kategorii a způsob nakládání.</w:t>
      </w:r>
    </w:p>
    <w:p w14:paraId="0E47CB89" w14:textId="77777777" w:rsidR="00A22226" w:rsidRDefault="00A22226" w:rsidP="00836BAA">
      <w:pPr>
        <w:autoSpaceDE w:val="0"/>
        <w:autoSpaceDN w:val="0"/>
        <w:adjustRightInd w:val="0"/>
        <w:jc w:val="left"/>
        <w:rPr>
          <w:rFonts w:cs="Arial"/>
          <w:u w:val="single"/>
        </w:rPr>
      </w:pPr>
    </w:p>
    <w:p w14:paraId="7354A062" w14:textId="77777777" w:rsidR="00836BAA" w:rsidRPr="00836BAA" w:rsidRDefault="31B0B1C8" w:rsidP="002A4391">
      <w:pPr>
        <w:autoSpaceDE w:val="0"/>
        <w:autoSpaceDN w:val="0"/>
        <w:adjustRightInd w:val="0"/>
        <w:ind w:left="1134"/>
        <w:rPr>
          <w:rFonts w:cs="Arial"/>
          <w:u w:val="single"/>
        </w:rPr>
      </w:pPr>
      <w:r w:rsidRPr="31B0B1C8">
        <w:rPr>
          <w:rFonts w:cs="Arial"/>
          <w:u w:val="single"/>
        </w:rPr>
        <w:t>Během provozu</w:t>
      </w:r>
    </w:p>
    <w:p w14:paraId="1099D294" w14:textId="77777777" w:rsidR="00836BAA" w:rsidRDefault="00836BAA" w:rsidP="002A4391">
      <w:pPr>
        <w:autoSpaceDE w:val="0"/>
        <w:autoSpaceDN w:val="0"/>
        <w:adjustRightInd w:val="0"/>
        <w:ind w:left="1134"/>
        <w:rPr>
          <w:rFonts w:cs="Arial"/>
        </w:rPr>
      </w:pPr>
    </w:p>
    <w:p w14:paraId="78303EB8" w14:textId="2B2BBD7F" w:rsidR="00836BAA" w:rsidRDefault="31B0B1C8" w:rsidP="002A4391">
      <w:pPr>
        <w:autoSpaceDE w:val="0"/>
        <w:autoSpaceDN w:val="0"/>
        <w:adjustRightInd w:val="0"/>
        <w:ind w:left="1134"/>
        <w:rPr>
          <w:rFonts w:cs="Arial"/>
        </w:rPr>
      </w:pPr>
      <w:r w:rsidRPr="31B0B1C8">
        <w:rPr>
          <w:rFonts w:cs="Arial"/>
        </w:rPr>
        <w:t>Vlastní odpady, které není možno využít či odstranit původcem, budou předávány smluvně oprávněným osobám ve smyslu zákona o odpadech.</w:t>
      </w:r>
    </w:p>
    <w:p w14:paraId="6DE31991" w14:textId="77777777" w:rsidR="00836BAA" w:rsidRDefault="31B0B1C8" w:rsidP="002A4391">
      <w:pPr>
        <w:autoSpaceDE w:val="0"/>
        <w:autoSpaceDN w:val="0"/>
        <w:adjustRightInd w:val="0"/>
        <w:ind w:left="1134"/>
        <w:rPr>
          <w:rFonts w:cs="Arial"/>
        </w:rPr>
      </w:pPr>
      <w:r w:rsidRPr="31B0B1C8">
        <w:rPr>
          <w:rFonts w:cs="Arial"/>
        </w:rPr>
        <w:t>Údržbu a opravy technologického zařízení bude provádět specializovaná servisní firma a ta bude původcem odpadů.</w:t>
      </w:r>
    </w:p>
    <w:p w14:paraId="3C58D247" w14:textId="77777777" w:rsidR="00836BAA" w:rsidRDefault="31B0B1C8" w:rsidP="002A4391">
      <w:pPr>
        <w:autoSpaceDE w:val="0"/>
        <w:autoSpaceDN w:val="0"/>
        <w:adjustRightInd w:val="0"/>
        <w:ind w:left="1134"/>
        <w:rPr>
          <w:rFonts w:cs="Arial"/>
        </w:rPr>
      </w:pPr>
      <w:r w:rsidRPr="31B0B1C8">
        <w:rPr>
          <w:rFonts w:cs="Arial"/>
        </w:rPr>
        <w:t>Odpady budou soustřeďovány odděleně tak, aby nedošlo k jejich smíšení s jinými materiály nebo odpady.</w:t>
      </w:r>
    </w:p>
    <w:p w14:paraId="3687B859" w14:textId="77777777" w:rsidR="00836BAA" w:rsidRDefault="31B0B1C8" w:rsidP="002A4391">
      <w:pPr>
        <w:autoSpaceDE w:val="0"/>
        <w:autoSpaceDN w:val="0"/>
        <w:adjustRightInd w:val="0"/>
        <w:ind w:left="1134"/>
        <w:rPr>
          <w:rFonts w:cs="Arial"/>
        </w:rPr>
      </w:pPr>
      <w:r w:rsidRPr="31B0B1C8">
        <w:rPr>
          <w:rFonts w:cs="Arial"/>
        </w:rPr>
        <w:t>Shromažďovací prostředky na nebezpečné odpady budou označeny katalogovým číslem odpadu, názvem shromažďovaného odpadu a jménem osoby odpovědné za obsluhu a údržbu shromažďovacího</w:t>
      </w:r>
    </w:p>
    <w:p w14:paraId="0FB7FDE9" w14:textId="77777777" w:rsidR="00836BAA" w:rsidRDefault="31B0B1C8" w:rsidP="002A4391">
      <w:pPr>
        <w:autoSpaceDE w:val="0"/>
        <w:autoSpaceDN w:val="0"/>
        <w:adjustRightInd w:val="0"/>
        <w:ind w:left="1134"/>
        <w:rPr>
          <w:rFonts w:cs="Arial"/>
        </w:rPr>
      </w:pPr>
      <w:r w:rsidRPr="31B0B1C8">
        <w:rPr>
          <w:rFonts w:cs="Arial"/>
        </w:rPr>
        <w:t>prostředku. V souladu s legislativou bude zajištěna jejich pravidelná obsluha a kontrola.</w:t>
      </w:r>
    </w:p>
    <w:p w14:paraId="20948360" w14:textId="77777777" w:rsidR="00836BAA" w:rsidRDefault="31B0B1C8" w:rsidP="002A4391">
      <w:pPr>
        <w:autoSpaceDE w:val="0"/>
        <w:autoSpaceDN w:val="0"/>
        <w:adjustRightInd w:val="0"/>
        <w:ind w:left="1134"/>
        <w:rPr>
          <w:rFonts w:cs="Arial"/>
        </w:rPr>
      </w:pPr>
      <w:r w:rsidRPr="31B0B1C8">
        <w:rPr>
          <w:rFonts w:cs="Arial"/>
        </w:rPr>
        <w:t>Na shromažďovacích prostředcích nebo v jejich blízkosti budou umístěny identifikační listy nebezpečného</w:t>
      </w:r>
    </w:p>
    <w:p w14:paraId="7C80C865" w14:textId="77777777" w:rsidR="00836BAA" w:rsidRDefault="31B0B1C8" w:rsidP="002A4391">
      <w:pPr>
        <w:autoSpaceDE w:val="0"/>
        <w:autoSpaceDN w:val="0"/>
        <w:adjustRightInd w:val="0"/>
        <w:ind w:left="1134"/>
        <w:rPr>
          <w:rFonts w:cs="Arial"/>
        </w:rPr>
      </w:pPr>
      <w:r w:rsidRPr="31B0B1C8">
        <w:rPr>
          <w:rFonts w:cs="Arial"/>
        </w:rPr>
        <w:t>odpadu.</w:t>
      </w:r>
    </w:p>
    <w:p w14:paraId="7394D8AD" w14:textId="77777777" w:rsidR="00836BAA" w:rsidRDefault="31B0B1C8" w:rsidP="002A4391">
      <w:pPr>
        <w:autoSpaceDE w:val="0"/>
        <w:autoSpaceDN w:val="0"/>
        <w:adjustRightInd w:val="0"/>
        <w:ind w:left="1134"/>
        <w:rPr>
          <w:rFonts w:cs="Arial"/>
        </w:rPr>
      </w:pPr>
      <w:r w:rsidRPr="31B0B1C8">
        <w:rPr>
          <w:rFonts w:cs="Arial"/>
        </w:rPr>
        <w:t>Nakládání s odpady musí být obecně prováděno takovým způsobem, aby jejich vliv na životní prostředí byl minimální a zároveň upřednostňovat jejich možné další využití.</w:t>
      </w:r>
    </w:p>
    <w:p w14:paraId="30496D25" w14:textId="77777777" w:rsidR="00836BAA" w:rsidRDefault="00836BAA" w:rsidP="002A4391">
      <w:pPr>
        <w:autoSpaceDE w:val="0"/>
        <w:autoSpaceDN w:val="0"/>
        <w:adjustRightInd w:val="0"/>
        <w:ind w:left="1134"/>
        <w:rPr>
          <w:rFonts w:cs="Arial"/>
        </w:rPr>
      </w:pPr>
    </w:p>
    <w:p w14:paraId="0BECE781" w14:textId="2F87A621" w:rsidR="007563C5" w:rsidRDefault="31B0B1C8" w:rsidP="002A4391">
      <w:pPr>
        <w:autoSpaceDE w:val="0"/>
        <w:autoSpaceDN w:val="0"/>
        <w:adjustRightInd w:val="0"/>
        <w:ind w:left="1134"/>
        <w:rPr>
          <w:rFonts w:cs="Arial"/>
        </w:rPr>
      </w:pPr>
      <w:r w:rsidRPr="31B0B1C8">
        <w:rPr>
          <w:rFonts w:cs="Arial"/>
        </w:rPr>
        <w:t xml:space="preserve">Původce odpadů je povinen plnit legislativní povinnosti při nakládání s odpady, a to podle zákona </w:t>
      </w:r>
      <w:r w:rsidR="007563C5">
        <w:br/>
      </w:r>
      <w:r w:rsidRPr="31B0B1C8">
        <w:rPr>
          <w:rFonts w:cs="Arial"/>
        </w:rPr>
        <w:t xml:space="preserve">č. 185/2001 Sb., o odpadech, v platném znění, a jeho prováděcích vyhlášek, zejména č. 383/2001 Sb., </w:t>
      </w:r>
      <w:r w:rsidR="007563C5">
        <w:br/>
      </w:r>
      <w:r w:rsidRPr="31B0B1C8">
        <w:rPr>
          <w:rFonts w:cs="Arial"/>
        </w:rPr>
        <w:t>o podrobnostech nakládání s odpady, a č. 93/2016 Sb., kterou se stanoví katalog odpadů.</w:t>
      </w:r>
    </w:p>
    <w:p w14:paraId="1A7A0925" w14:textId="77777777" w:rsidR="002A4391" w:rsidRDefault="002A4391" w:rsidP="002A4391">
      <w:pPr>
        <w:autoSpaceDE w:val="0"/>
        <w:autoSpaceDN w:val="0"/>
        <w:adjustRightInd w:val="0"/>
        <w:ind w:left="1134"/>
        <w:rPr>
          <w:rFonts w:cs="Arial"/>
        </w:rPr>
      </w:pPr>
    </w:p>
    <w:p w14:paraId="003BE8B1" w14:textId="77777777" w:rsidR="007563C5" w:rsidRDefault="31B0B1C8" w:rsidP="002A4391">
      <w:pPr>
        <w:autoSpaceDE w:val="0"/>
        <w:autoSpaceDN w:val="0"/>
        <w:adjustRightInd w:val="0"/>
        <w:ind w:left="1134"/>
        <w:rPr>
          <w:rFonts w:cs="Arial"/>
        </w:rPr>
      </w:pPr>
      <w:r w:rsidRPr="31B0B1C8">
        <w:rPr>
          <w:rFonts w:cs="Arial"/>
        </w:rPr>
        <w:t xml:space="preserve">Mezi základní povinnosti původce odpadů </w:t>
      </w:r>
      <w:proofErr w:type="gramStart"/>
      <w:r w:rsidRPr="31B0B1C8">
        <w:rPr>
          <w:rFonts w:cs="Arial"/>
        </w:rPr>
        <w:t>patří</w:t>
      </w:r>
      <w:proofErr w:type="gramEnd"/>
      <w:r w:rsidRPr="31B0B1C8">
        <w:rPr>
          <w:rFonts w:cs="Arial"/>
        </w:rPr>
        <w:t>:</w:t>
      </w:r>
    </w:p>
    <w:p w14:paraId="155A8D2B" w14:textId="77777777" w:rsidR="002A4391" w:rsidRPr="002A4391" w:rsidRDefault="002A4391" w:rsidP="002A4391">
      <w:pPr>
        <w:autoSpaceDE w:val="0"/>
        <w:autoSpaceDN w:val="0"/>
        <w:adjustRightInd w:val="0"/>
        <w:ind w:left="1134"/>
        <w:rPr>
          <w:rFonts w:cs="Arial"/>
        </w:rPr>
      </w:pPr>
    </w:p>
    <w:p w14:paraId="4DE66D4F"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třídit a shromažďovat odpady odděleně podle druhů</w:t>
      </w:r>
    </w:p>
    <w:p w14:paraId="1BFC4ADF"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zařazovat odpady podle Katalogu odpadů</w:t>
      </w:r>
    </w:p>
    <w:p w14:paraId="38D10A87"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předcházet vzniku odpadů</w:t>
      </w:r>
    </w:p>
    <w:p w14:paraId="468DBBC1"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minimalizovat množství odpadů</w:t>
      </w:r>
    </w:p>
    <w:p w14:paraId="4668A55E"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nevyužitelné odpady předávat k likvidaci pouze oprávněné osobě (firmě)</w:t>
      </w:r>
    </w:p>
    <w:p w14:paraId="379CE137" w14:textId="77777777" w:rsidR="007563C5" w:rsidRPr="002A4391" w:rsidRDefault="31B0B1C8" w:rsidP="00D731EE">
      <w:pPr>
        <w:pStyle w:val="Odstavecseseznamem"/>
        <w:numPr>
          <w:ilvl w:val="0"/>
          <w:numId w:val="173"/>
        </w:numPr>
        <w:autoSpaceDE w:val="0"/>
        <w:autoSpaceDN w:val="0"/>
        <w:adjustRightInd w:val="0"/>
        <w:ind w:left="1418" w:hanging="284"/>
        <w:rPr>
          <w:rFonts w:cs="Arial"/>
        </w:rPr>
      </w:pPr>
      <w:r w:rsidRPr="31B0B1C8">
        <w:rPr>
          <w:rFonts w:cs="Arial"/>
        </w:rPr>
        <w:t>vést evidenci o množství a způsobu nakládání s odpady.</w:t>
      </w:r>
    </w:p>
    <w:p w14:paraId="1878BB32" w14:textId="77777777" w:rsidR="007563C5" w:rsidRPr="002A4391" w:rsidRDefault="007563C5" w:rsidP="002A4391">
      <w:pPr>
        <w:autoSpaceDE w:val="0"/>
        <w:autoSpaceDN w:val="0"/>
        <w:adjustRightInd w:val="0"/>
        <w:ind w:left="1418" w:hanging="284"/>
        <w:rPr>
          <w:rFonts w:cs="Arial"/>
        </w:rPr>
      </w:pPr>
    </w:p>
    <w:p w14:paraId="05B81DFB" w14:textId="77777777" w:rsidR="00762B1D" w:rsidRPr="00020FCD" w:rsidRDefault="31B0B1C8" w:rsidP="00B52B42">
      <w:pPr>
        <w:pStyle w:val="Tabulkanzev"/>
        <w:spacing w:before="60"/>
        <w:ind w:left="1639" w:hanging="505"/>
      </w:pPr>
      <w:bookmarkStart w:id="132" w:name="_Toc10114951"/>
      <w:bookmarkStart w:id="133" w:name="_Toc68879493"/>
      <w:r>
        <w:t>Předpokládané odpady produkované v průběhu provozu</w:t>
      </w:r>
      <w:bookmarkEnd w:id="132"/>
      <w:bookmarkEnd w:id="133"/>
    </w:p>
    <w:tbl>
      <w:tblPr>
        <w:tblStyle w:val="Tabulkamka24"/>
        <w:tblW w:w="4368" w:type="pct"/>
        <w:tblInd w:w="1242"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6175"/>
        <w:gridCol w:w="958"/>
        <w:gridCol w:w="1181"/>
      </w:tblGrid>
      <w:tr w:rsidR="00762B1D" w:rsidRPr="003F78BA" w14:paraId="26CBDEAB" w14:textId="77777777" w:rsidTr="31B0B1C8">
        <w:trPr>
          <w:cnfStyle w:val="100000000000" w:firstRow="1" w:lastRow="0" w:firstColumn="0" w:lastColumn="0" w:oddVBand="0" w:evenVBand="0" w:oddHBand="0" w:evenHBand="0" w:firstRowFirstColumn="0" w:firstRowLastColumn="0" w:lastRowFirstColumn="0" w:lastRowLastColumn="0"/>
          <w:tblHeader/>
        </w:trPr>
        <w:tc>
          <w:tcPr>
            <w:tcW w:w="3714" w:type="pct"/>
            <w:tcBorders>
              <w:top w:val="none" w:sz="0" w:space="0" w:color="auto"/>
              <w:left w:val="none" w:sz="0" w:space="0" w:color="auto"/>
              <w:bottom w:val="none" w:sz="0" w:space="0" w:color="auto"/>
            </w:tcBorders>
            <w:shd w:val="clear" w:color="auto" w:fill="888B8D"/>
          </w:tcPr>
          <w:p w14:paraId="0362E38E" w14:textId="77777777" w:rsidR="00762B1D" w:rsidRPr="003F78BA" w:rsidRDefault="31B0B1C8" w:rsidP="31B0B1C8">
            <w:pPr>
              <w:rPr>
                <w:color w:val="FFFFFF"/>
              </w:rPr>
            </w:pPr>
            <w:r w:rsidRPr="31B0B1C8">
              <w:rPr>
                <w:color w:val="FFFFFF" w:themeColor="background1"/>
              </w:rPr>
              <w:t>Název odpadu</w:t>
            </w:r>
          </w:p>
        </w:tc>
        <w:tc>
          <w:tcPr>
            <w:tcW w:w="576" w:type="pct"/>
            <w:tcBorders>
              <w:top w:val="none" w:sz="0" w:space="0" w:color="auto"/>
              <w:bottom w:val="none" w:sz="0" w:space="0" w:color="auto"/>
            </w:tcBorders>
            <w:shd w:val="clear" w:color="auto" w:fill="888B8D"/>
          </w:tcPr>
          <w:p w14:paraId="03C06900" w14:textId="77777777" w:rsidR="00762B1D" w:rsidRPr="003F78BA" w:rsidRDefault="31B0B1C8" w:rsidP="31B0B1C8">
            <w:pPr>
              <w:rPr>
                <w:color w:val="FFFFFF"/>
              </w:rPr>
            </w:pPr>
            <w:r w:rsidRPr="31B0B1C8">
              <w:rPr>
                <w:color w:val="FFFFFF" w:themeColor="background1"/>
              </w:rPr>
              <w:t>Kód</w:t>
            </w:r>
          </w:p>
        </w:tc>
        <w:tc>
          <w:tcPr>
            <w:tcW w:w="706" w:type="pct"/>
            <w:tcBorders>
              <w:top w:val="none" w:sz="0" w:space="0" w:color="auto"/>
              <w:bottom w:val="none" w:sz="0" w:space="0" w:color="auto"/>
              <w:right w:val="none" w:sz="0" w:space="0" w:color="auto"/>
            </w:tcBorders>
            <w:shd w:val="clear" w:color="auto" w:fill="888B8D"/>
          </w:tcPr>
          <w:p w14:paraId="0788D123" w14:textId="77777777" w:rsidR="00762B1D" w:rsidRPr="003F78BA" w:rsidRDefault="31B0B1C8" w:rsidP="31B0B1C8">
            <w:pPr>
              <w:rPr>
                <w:color w:val="FFFFFF"/>
              </w:rPr>
            </w:pPr>
            <w:r w:rsidRPr="31B0B1C8">
              <w:rPr>
                <w:color w:val="FFFFFF" w:themeColor="background1"/>
              </w:rPr>
              <w:t>Kategorie</w:t>
            </w:r>
          </w:p>
        </w:tc>
      </w:tr>
      <w:tr w:rsidR="00762B1D" w:rsidRPr="003F78BA" w14:paraId="3BD218DC" w14:textId="77777777" w:rsidTr="31B0B1C8">
        <w:tc>
          <w:tcPr>
            <w:tcW w:w="3714" w:type="pct"/>
          </w:tcPr>
          <w:p w14:paraId="762A0D60" w14:textId="77777777" w:rsidR="00762B1D" w:rsidRPr="003F78BA" w:rsidRDefault="31B0B1C8" w:rsidP="31B0B1C8">
            <w:pPr>
              <w:suppressLineNumbers/>
              <w:suppressAutoHyphens/>
              <w:autoSpaceDE w:val="0"/>
              <w:autoSpaceDN w:val="0"/>
              <w:adjustRightInd w:val="0"/>
              <w:jc w:val="left"/>
              <w:rPr>
                <w:b/>
                <w:bCs/>
              </w:rPr>
            </w:pPr>
            <w:r w:rsidRPr="31B0B1C8">
              <w:rPr>
                <w:b/>
                <w:bCs/>
              </w:rPr>
              <w:t>odpadní tiskařský toner neuvedený pod číslem 08 03 17</w:t>
            </w:r>
          </w:p>
        </w:tc>
        <w:tc>
          <w:tcPr>
            <w:tcW w:w="576" w:type="pct"/>
          </w:tcPr>
          <w:p w14:paraId="4650121D" w14:textId="77777777" w:rsidR="00762B1D" w:rsidRPr="003F78BA" w:rsidRDefault="31B0B1C8" w:rsidP="00B931A2">
            <w:pPr>
              <w:suppressLineNumbers/>
              <w:suppressAutoHyphens/>
              <w:autoSpaceDE w:val="0"/>
              <w:autoSpaceDN w:val="0"/>
              <w:adjustRightInd w:val="0"/>
              <w:jc w:val="center"/>
            </w:pPr>
            <w:r w:rsidRPr="31B0B1C8">
              <w:rPr>
                <w:rFonts w:cs="Arial"/>
              </w:rPr>
              <w:t>08 03 18</w:t>
            </w:r>
          </w:p>
        </w:tc>
        <w:tc>
          <w:tcPr>
            <w:tcW w:w="706" w:type="pct"/>
          </w:tcPr>
          <w:p w14:paraId="08D3AE4B"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4490035B" w14:textId="77777777" w:rsidTr="31B0B1C8">
        <w:tc>
          <w:tcPr>
            <w:tcW w:w="5000" w:type="pct"/>
            <w:gridSpan w:val="3"/>
          </w:tcPr>
          <w:p w14:paraId="061090CF" w14:textId="77777777" w:rsidR="00762B1D" w:rsidRPr="003F78BA" w:rsidRDefault="31B0B1C8" w:rsidP="00B931A2">
            <w:pPr>
              <w:suppressLineNumbers/>
              <w:suppressAutoHyphens/>
              <w:autoSpaceDE w:val="0"/>
              <w:autoSpaceDN w:val="0"/>
              <w:adjustRightInd w:val="0"/>
            </w:pPr>
            <w:r w:rsidRPr="31B0B1C8">
              <w:rPr>
                <w:rFonts w:eastAsia="Arial" w:cs="Arial"/>
              </w:rPr>
              <w:t>tisk průvodních dokladů ke skladovanému zboží, tisk čárových kódů, kancelářské tiskárny v administrativě</w:t>
            </w:r>
          </w:p>
        </w:tc>
      </w:tr>
      <w:tr w:rsidR="00762B1D" w:rsidRPr="003F78BA" w14:paraId="5AED43BC" w14:textId="77777777" w:rsidTr="31B0B1C8">
        <w:tc>
          <w:tcPr>
            <w:tcW w:w="3714" w:type="pct"/>
          </w:tcPr>
          <w:p w14:paraId="63DD8FB3" w14:textId="77777777" w:rsidR="00762B1D" w:rsidRPr="003F78BA" w:rsidRDefault="31B0B1C8" w:rsidP="31B0B1C8">
            <w:pPr>
              <w:suppressLineNumbers/>
              <w:suppressAutoHyphens/>
              <w:autoSpaceDE w:val="0"/>
              <w:autoSpaceDN w:val="0"/>
              <w:adjustRightInd w:val="0"/>
              <w:jc w:val="left"/>
              <w:rPr>
                <w:b/>
                <w:bCs/>
              </w:rPr>
            </w:pPr>
            <w:r w:rsidRPr="31B0B1C8">
              <w:rPr>
                <w:b/>
                <w:bCs/>
              </w:rPr>
              <w:t>kaly z odlučovačů oleje</w:t>
            </w:r>
          </w:p>
        </w:tc>
        <w:tc>
          <w:tcPr>
            <w:tcW w:w="576" w:type="pct"/>
          </w:tcPr>
          <w:p w14:paraId="45DEB778" w14:textId="77777777" w:rsidR="00762B1D" w:rsidRPr="003F78BA" w:rsidRDefault="00762B1D" w:rsidP="00B931A2">
            <w:pPr>
              <w:suppressLineNumbers/>
              <w:suppressAutoHyphens/>
              <w:jc w:val="center"/>
              <w:rPr>
                <w:szCs w:val="18"/>
              </w:rPr>
            </w:pPr>
            <w:r w:rsidRPr="003F78BA">
              <w:rPr>
                <w:szCs w:val="18"/>
              </w:rPr>
              <w:t>13 05 02*</w:t>
            </w:r>
          </w:p>
        </w:tc>
        <w:tc>
          <w:tcPr>
            <w:tcW w:w="706" w:type="pct"/>
          </w:tcPr>
          <w:p w14:paraId="0C315096"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N</w:t>
            </w:r>
          </w:p>
        </w:tc>
      </w:tr>
      <w:tr w:rsidR="00762B1D" w:rsidRPr="003F78BA" w14:paraId="2010262D" w14:textId="77777777" w:rsidTr="31B0B1C8">
        <w:tc>
          <w:tcPr>
            <w:tcW w:w="5000" w:type="pct"/>
            <w:gridSpan w:val="3"/>
          </w:tcPr>
          <w:p w14:paraId="5B4C7ACE" w14:textId="77777777" w:rsidR="00762B1D" w:rsidRPr="003F78BA" w:rsidRDefault="00762B1D" w:rsidP="00B931A2">
            <w:pPr>
              <w:suppressLineNumbers/>
              <w:suppressAutoHyphens/>
              <w:autoSpaceDE w:val="0"/>
              <w:autoSpaceDN w:val="0"/>
              <w:adjustRightInd w:val="0"/>
              <w:rPr>
                <w:szCs w:val="18"/>
              </w:rPr>
            </w:pPr>
            <w:r w:rsidRPr="003F78BA">
              <w:rPr>
                <w:szCs w:val="18"/>
              </w:rPr>
              <w:t xml:space="preserve">kaly z odlučovače lehkých kapalin </w:t>
            </w:r>
          </w:p>
        </w:tc>
      </w:tr>
      <w:tr w:rsidR="00762B1D" w:rsidRPr="003F78BA" w14:paraId="266D615C" w14:textId="77777777" w:rsidTr="31B0B1C8">
        <w:tc>
          <w:tcPr>
            <w:tcW w:w="3714" w:type="pct"/>
          </w:tcPr>
          <w:p w14:paraId="2695510F" w14:textId="77777777" w:rsidR="00762B1D" w:rsidRPr="003F78BA" w:rsidRDefault="31B0B1C8" w:rsidP="31B0B1C8">
            <w:pPr>
              <w:suppressLineNumbers/>
              <w:suppressAutoHyphens/>
              <w:autoSpaceDE w:val="0"/>
              <w:autoSpaceDN w:val="0"/>
              <w:adjustRightInd w:val="0"/>
              <w:jc w:val="left"/>
              <w:rPr>
                <w:b/>
                <w:bCs/>
              </w:rPr>
            </w:pPr>
            <w:r w:rsidRPr="31B0B1C8">
              <w:rPr>
                <w:b/>
                <w:bCs/>
              </w:rPr>
              <w:t>papírové a lepenkové obaly</w:t>
            </w:r>
          </w:p>
        </w:tc>
        <w:tc>
          <w:tcPr>
            <w:tcW w:w="576" w:type="pct"/>
          </w:tcPr>
          <w:p w14:paraId="49537594" w14:textId="77777777" w:rsidR="00762B1D" w:rsidRPr="003F78BA" w:rsidRDefault="31B0B1C8" w:rsidP="00B931A2">
            <w:pPr>
              <w:suppressLineNumbers/>
              <w:suppressAutoHyphens/>
              <w:jc w:val="center"/>
            </w:pPr>
            <w:r>
              <w:t>15 01 01</w:t>
            </w:r>
          </w:p>
        </w:tc>
        <w:tc>
          <w:tcPr>
            <w:tcW w:w="706" w:type="pct"/>
          </w:tcPr>
          <w:p w14:paraId="21D29366"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0B11BD4" w14:textId="77777777" w:rsidTr="31B0B1C8">
        <w:tc>
          <w:tcPr>
            <w:tcW w:w="5000" w:type="pct"/>
            <w:gridSpan w:val="3"/>
          </w:tcPr>
          <w:p w14:paraId="4D3CCDD4" w14:textId="77777777" w:rsidR="00762B1D" w:rsidRPr="003F78BA" w:rsidRDefault="31B0B1C8" w:rsidP="00B931A2">
            <w:pPr>
              <w:suppressLineNumbers/>
              <w:suppressAutoHyphens/>
              <w:autoSpaceDE w:val="0"/>
              <w:autoSpaceDN w:val="0"/>
              <w:adjustRightInd w:val="0"/>
            </w:pPr>
            <w:r>
              <w:t xml:space="preserve">transportní papírové, popř. lepenkové obaly z distribuce zboží </w:t>
            </w:r>
          </w:p>
        </w:tc>
      </w:tr>
      <w:tr w:rsidR="00762B1D" w:rsidRPr="003F78BA" w14:paraId="71AE7C0B" w14:textId="77777777" w:rsidTr="31B0B1C8">
        <w:tc>
          <w:tcPr>
            <w:tcW w:w="3714" w:type="pct"/>
          </w:tcPr>
          <w:p w14:paraId="15855761" w14:textId="77777777" w:rsidR="00762B1D" w:rsidRPr="003F78BA" w:rsidRDefault="31B0B1C8" w:rsidP="31B0B1C8">
            <w:pPr>
              <w:suppressLineNumbers/>
              <w:suppressAutoHyphens/>
              <w:autoSpaceDE w:val="0"/>
              <w:autoSpaceDN w:val="0"/>
              <w:adjustRightInd w:val="0"/>
              <w:jc w:val="left"/>
              <w:rPr>
                <w:b/>
                <w:bCs/>
              </w:rPr>
            </w:pPr>
            <w:r w:rsidRPr="31B0B1C8">
              <w:rPr>
                <w:b/>
                <w:bCs/>
              </w:rPr>
              <w:t>plastové obaly</w:t>
            </w:r>
          </w:p>
        </w:tc>
        <w:tc>
          <w:tcPr>
            <w:tcW w:w="576" w:type="pct"/>
          </w:tcPr>
          <w:p w14:paraId="3775E307" w14:textId="77777777" w:rsidR="00762B1D" w:rsidRPr="003F78BA" w:rsidRDefault="31B0B1C8" w:rsidP="00B931A2">
            <w:pPr>
              <w:suppressLineNumbers/>
              <w:suppressAutoHyphens/>
              <w:autoSpaceDE w:val="0"/>
              <w:autoSpaceDN w:val="0"/>
              <w:adjustRightInd w:val="0"/>
              <w:jc w:val="center"/>
            </w:pPr>
            <w:r>
              <w:t>15 01 02</w:t>
            </w:r>
          </w:p>
        </w:tc>
        <w:tc>
          <w:tcPr>
            <w:tcW w:w="706" w:type="pct"/>
          </w:tcPr>
          <w:p w14:paraId="409365A0"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49314E5" w14:textId="77777777" w:rsidTr="31B0B1C8">
        <w:tc>
          <w:tcPr>
            <w:tcW w:w="5000" w:type="pct"/>
            <w:gridSpan w:val="3"/>
          </w:tcPr>
          <w:p w14:paraId="4DD9B8CB" w14:textId="77777777" w:rsidR="00762B1D" w:rsidRPr="003F78BA" w:rsidRDefault="31B0B1C8" w:rsidP="00B931A2">
            <w:pPr>
              <w:suppressLineNumbers/>
              <w:suppressAutoHyphens/>
              <w:autoSpaceDE w:val="0"/>
              <w:autoSpaceDN w:val="0"/>
              <w:adjustRightInd w:val="0"/>
            </w:pPr>
            <w:r w:rsidRPr="31B0B1C8">
              <w:rPr>
                <w:rFonts w:cs="Arial"/>
              </w:rPr>
              <w:t>směs plastových obalových materiálů (PE, PP, PET), obaly z distribuce zboží,</w:t>
            </w:r>
            <w:r w:rsidRPr="31B0B1C8">
              <w:rPr>
                <w:rFonts w:eastAsia="Arial" w:cs="Arial"/>
              </w:rPr>
              <w:t xml:space="preserve"> smrštitelné PE fólie z fixace zboží na paletách </w:t>
            </w:r>
          </w:p>
        </w:tc>
      </w:tr>
      <w:tr w:rsidR="00762B1D" w:rsidRPr="003F78BA" w14:paraId="4A35395B" w14:textId="77777777" w:rsidTr="31B0B1C8">
        <w:tc>
          <w:tcPr>
            <w:tcW w:w="3714" w:type="pct"/>
          </w:tcPr>
          <w:p w14:paraId="0995642B" w14:textId="77777777" w:rsidR="00762B1D" w:rsidRPr="003F78BA" w:rsidRDefault="31B0B1C8" w:rsidP="31B0B1C8">
            <w:pPr>
              <w:suppressLineNumbers/>
              <w:suppressAutoHyphens/>
              <w:autoSpaceDE w:val="0"/>
              <w:autoSpaceDN w:val="0"/>
              <w:adjustRightInd w:val="0"/>
              <w:jc w:val="left"/>
              <w:rPr>
                <w:b/>
                <w:bCs/>
              </w:rPr>
            </w:pPr>
            <w:r w:rsidRPr="31B0B1C8">
              <w:rPr>
                <w:b/>
                <w:bCs/>
              </w:rPr>
              <w:t>dřevěné obaly</w:t>
            </w:r>
          </w:p>
        </w:tc>
        <w:tc>
          <w:tcPr>
            <w:tcW w:w="576" w:type="pct"/>
          </w:tcPr>
          <w:p w14:paraId="43308A55" w14:textId="77777777" w:rsidR="00762B1D" w:rsidRPr="003F78BA" w:rsidRDefault="31B0B1C8" w:rsidP="00B931A2">
            <w:pPr>
              <w:suppressLineNumbers/>
              <w:suppressAutoHyphens/>
              <w:autoSpaceDE w:val="0"/>
              <w:autoSpaceDN w:val="0"/>
              <w:adjustRightInd w:val="0"/>
              <w:jc w:val="center"/>
            </w:pPr>
            <w:r>
              <w:t>15 01 03</w:t>
            </w:r>
          </w:p>
        </w:tc>
        <w:tc>
          <w:tcPr>
            <w:tcW w:w="706" w:type="pct"/>
          </w:tcPr>
          <w:p w14:paraId="3837A802"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77C1B9F9" w14:textId="77777777" w:rsidTr="31B0B1C8">
        <w:tc>
          <w:tcPr>
            <w:tcW w:w="5000" w:type="pct"/>
            <w:gridSpan w:val="3"/>
          </w:tcPr>
          <w:p w14:paraId="76E62FB9" w14:textId="77777777" w:rsidR="00762B1D" w:rsidRPr="003F78BA" w:rsidRDefault="00762B1D" w:rsidP="00B931A2">
            <w:pPr>
              <w:suppressLineNumbers/>
              <w:suppressAutoHyphens/>
              <w:autoSpaceDE w:val="0"/>
              <w:autoSpaceDN w:val="0"/>
              <w:adjustRightInd w:val="0"/>
              <w:rPr>
                <w:szCs w:val="18"/>
              </w:rPr>
            </w:pPr>
            <w:r w:rsidRPr="003F78BA">
              <w:rPr>
                <w:rFonts w:cs="Arial"/>
                <w:szCs w:val="18"/>
              </w:rPr>
              <w:lastRenderedPageBreak/>
              <w:t xml:space="preserve">transportní, poškozené dřevěné palety, proklady apod. </w:t>
            </w:r>
          </w:p>
        </w:tc>
      </w:tr>
      <w:tr w:rsidR="00762B1D" w:rsidRPr="003F78BA" w14:paraId="0B6E34BF" w14:textId="77777777" w:rsidTr="31B0B1C8">
        <w:tc>
          <w:tcPr>
            <w:tcW w:w="3714" w:type="pct"/>
          </w:tcPr>
          <w:p w14:paraId="5E0889B4" w14:textId="77777777" w:rsidR="00762B1D" w:rsidRPr="003F78BA" w:rsidRDefault="31B0B1C8" w:rsidP="31B0B1C8">
            <w:pPr>
              <w:suppressLineNumbers/>
              <w:suppressAutoHyphens/>
              <w:autoSpaceDE w:val="0"/>
              <w:autoSpaceDN w:val="0"/>
              <w:adjustRightInd w:val="0"/>
              <w:jc w:val="left"/>
              <w:rPr>
                <w:b/>
                <w:bCs/>
              </w:rPr>
            </w:pPr>
            <w:r w:rsidRPr="31B0B1C8">
              <w:rPr>
                <w:b/>
                <w:bCs/>
              </w:rPr>
              <w:t>kovové obaly</w:t>
            </w:r>
          </w:p>
        </w:tc>
        <w:tc>
          <w:tcPr>
            <w:tcW w:w="576" w:type="pct"/>
          </w:tcPr>
          <w:p w14:paraId="0897AF29" w14:textId="77777777" w:rsidR="00762B1D" w:rsidRPr="003F78BA" w:rsidRDefault="31B0B1C8" w:rsidP="00B931A2">
            <w:pPr>
              <w:suppressLineNumbers/>
              <w:suppressAutoHyphens/>
              <w:autoSpaceDE w:val="0"/>
              <w:autoSpaceDN w:val="0"/>
              <w:adjustRightInd w:val="0"/>
              <w:jc w:val="center"/>
            </w:pPr>
            <w:r>
              <w:t>15 01 04</w:t>
            </w:r>
          </w:p>
        </w:tc>
        <w:tc>
          <w:tcPr>
            <w:tcW w:w="706" w:type="pct"/>
          </w:tcPr>
          <w:p w14:paraId="3E277988"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B78C2C7" w14:textId="77777777" w:rsidTr="31B0B1C8">
        <w:tc>
          <w:tcPr>
            <w:tcW w:w="5000" w:type="pct"/>
            <w:gridSpan w:val="3"/>
          </w:tcPr>
          <w:p w14:paraId="1DEA2ACD" w14:textId="77777777" w:rsidR="00762B1D" w:rsidRPr="003F78BA" w:rsidRDefault="00762B1D" w:rsidP="00B931A2">
            <w:pPr>
              <w:suppressLineNumbers/>
              <w:suppressAutoHyphens/>
              <w:autoSpaceDE w:val="0"/>
              <w:autoSpaceDN w:val="0"/>
              <w:adjustRightInd w:val="0"/>
              <w:rPr>
                <w:szCs w:val="18"/>
              </w:rPr>
            </w:pPr>
            <w:r w:rsidRPr="003F78BA">
              <w:rPr>
                <w:szCs w:val="18"/>
              </w:rPr>
              <w:t>kovové transportní obaly, ocelové pásky z fixace zboží apod.</w:t>
            </w:r>
          </w:p>
        </w:tc>
      </w:tr>
      <w:tr w:rsidR="00762B1D" w:rsidRPr="003F78BA" w14:paraId="6E60F7AA" w14:textId="77777777" w:rsidTr="31B0B1C8">
        <w:tc>
          <w:tcPr>
            <w:tcW w:w="3714" w:type="pct"/>
          </w:tcPr>
          <w:p w14:paraId="22D53100" w14:textId="77777777" w:rsidR="00762B1D" w:rsidRPr="003F78BA" w:rsidRDefault="31B0B1C8" w:rsidP="31B0B1C8">
            <w:pPr>
              <w:suppressLineNumbers/>
              <w:suppressAutoHyphens/>
              <w:autoSpaceDE w:val="0"/>
              <w:autoSpaceDN w:val="0"/>
              <w:adjustRightInd w:val="0"/>
              <w:jc w:val="left"/>
              <w:rPr>
                <w:b/>
                <w:bCs/>
              </w:rPr>
            </w:pPr>
            <w:r w:rsidRPr="31B0B1C8">
              <w:rPr>
                <w:b/>
                <w:bCs/>
              </w:rPr>
              <w:t>směsné obaly</w:t>
            </w:r>
          </w:p>
        </w:tc>
        <w:tc>
          <w:tcPr>
            <w:tcW w:w="576" w:type="pct"/>
          </w:tcPr>
          <w:p w14:paraId="67C58545" w14:textId="77777777" w:rsidR="00762B1D" w:rsidRPr="003F78BA" w:rsidRDefault="31B0B1C8" w:rsidP="00B931A2">
            <w:pPr>
              <w:suppressLineNumbers/>
              <w:suppressAutoHyphens/>
              <w:autoSpaceDE w:val="0"/>
              <w:autoSpaceDN w:val="0"/>
              <w:adjustRightInd w:val="0"/>
              <w:jc w:val="center"/>
            </w:pPr>
            <w:r>
              <w:t>15 01 06</w:t>
            </w:r>
          </w:p>
        </w:tc>
        <w:tc>
          <w:tcPr>
            <w:tcW w:w="706" w:type="pct"/>
          </w:tcPr>
          <w:p w14:paraId="1F9691B8"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3B91FEB" w14:textId="77777777" w:rsidTr="31B0B1C8">
        <w:tc>
          <w:tcPr>
            <w:tcW w:w="5000" w:type="pct"/>
            <w:gridSpan w:val="3"/>
          </w:tcPr>
          <w:p w14:paraId="190A1AF6" w14:textId="77777777" w:rsidR="00762B1D" w:rsidRPr="003F78BA" w:rsidRDefault="00762B1D" w:rsidP="00B931A2">
            <w:pPr>
              <w:suppressLineNumbers/>
              <w:suppressAutoHyphens/>
              <w:autoSpaceDE w:val="0"/>
              <w:autoSpaceDN w:val="0"/>
              <w:adjustRightInd w:val="0"/>
              <w:rPr>
                <w:szCs w:val="18"/>
              </w:rPr>
            </w:pPr>
            <w:r w:rsidRPr="003F78BA">
              <w:rPr>
                <w:szCs w:val="18"/>
              </w:rPr>
              <w:t>obaly nevhodné ke třídění</w:t>
            </w:r>
          </w:p>
        </w:tc>
      </w:tr>
      <w:tr w:rsidR="00762B1D" w:rsidRPr="003F78BA" w14:paraId="5D4AF436" w14:textId="77777777" w:rsidTr="31B0B1C8">
        <w:tc>
          <w:tcPr>
            <w:tcW w:w="3714" w:type="pct"/>
          </w:tcPr>
          <w:p w14:paraId="600A37F6" w14:textId="77777777" w:rsidR="00762B1D" w:rsidRPr="003F78BA" w:rsidRDefault="31B0B1C8" w:rsidP="31B0B1C8">
            <w:pPr>
              <w:suppressLineNumbers/>
              <w:suppressAutoHyphens/>
              <w:autoSpaceDE w:val="0"/>
              <w:autoSpaceDN w:val="0"/>
              <w:adjustRightInd w:val="0"/>
              <w:jc w:val="left"/>
              <w:rPr>
                <w:b/>
                <w:bCs/>
              </w:rPr>
            </w:pPr>
            <w:r w:rsidRPr="31B0B1C8">
              <w:rPr>
                <w:b/>
                <w:bCs/>
              </w:rPr>
              <w:t>vyřazená zařízení neuvedená pod čísly 16 02 09 až 16 02 13</w:t>
            </w:r>
          </w:p>
        </w:tc>
        <w:tc>
          <w:tcPr>
            <w:tcW w:w="576" w:type="pct"/>
          </w:tcPr>
          <w:p w14:paraId="0311BE0D" w14:textId="77777777" w:rsidR="00762B1D" w:rsidRPr="003F78BA" w:rsidRDefault="31B0B1C8" w:rsidP="00B931A2">
            <w:pPr>
              <w:suppressLineNumbers/>
              <w:suppressAutoHyphens/>
              <w:autoSpaceDE w:val="0"/>
              <w:autoSpaceDN w:val="0"/>
              <w:adjustRightInd w:val="0"/>
              <w:jc w:val="center"/>
            </w:pPr>
            <w:r>
              <w:t>16 02 14</w:t>
            </w:r>
          </w:p>
        </w:tc>
        <w:tc>
          <w:tcPr>
            <w:tcW w:w="706" w:type="pct"/>
          </w:tcPr>
          <w:p w14:paraId="5AB4987E"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4518391" w14:textId="77777777" w:rsidTr="31B0B1C8">
        <w:tc>
          <w:tcPr>
            <w:tcW w:w="5000" w:type="pct"/>
            <w:gridSpan w:val="3"/>
          </w:tcPr>
          <w:p w14:paraId="1F87B5AD" w14:textId="77777777" w:rsidR="00762B1D" w:rsidRPr="003F78BA" w:rsidRDefault="00762B1D" w:rsidP="00B931A2">
            <w:pPr>
              <w:suppressLineNumbers/>
              <w:suppressAutoHyphens/>
              <w:autoSpaceDE w:val="0"/>
              <w:autoSpaceDN w:val="0"/>
              <w:adjustRightInd w:val="0"/>
              <w:rPr>
                <w:szCs w:val="18"/>
              </w:rPr>
            </w:pPr>
            <w:r>
              <w:rPr>
                <w:szCs w:val="18"/>
              </w:rPr>
              <w:t>poškozené skladované položky</w:t>
            </w:r>
          </w:p>
        </w:tc>
      </w:tr>
      <w:tr w:rsidR="00762B1D" w:rsidRPr="003F78BA" w14:paraId="05EDA018" w14:textId="77777777" w:rsidTr="31B0B1C8">
        <w:tc>
          <w:tcPr>
            <w:tcW w:w="3714" w:type="pct"/>
          </w:tcPr>
          <w:p w14:paraId="363123B9" w14:textId="77777777" w:rsidR="00762B1D" w:rsidRPr="003F78BA" w:rsidRDefault="31B0B1C8" w:rsidP="31B0B1C8">
            <w:pPr>
              <w:suppressLineNumbers/>
              <w:suppressAutoHyphens/>
              <w:autoSpaceDE w:val="0"/>
              <w:autoSpaceDN w:val="0"/>
              <w:adjustRightInd w:val="0"/>
              <w:jc w:val="left"/>
              <w:rPr>
                <w:b/>
                <w:bCs/>
              </w:rPr>
            </w:pPr>
            <w:r w:rsidRPr="31B0B1C8">
              <w:rPr>
                <w:b/>
                <w:bCs/>
              </w:rPr>
              <w:t>olověné akumulátory</w:t>
            </w:r>
          </w:p>
        </w:tc>
        <w:tc>
          <w:tcPr>
            <w:tcW w:w="576" w:type="pct"/>
          </w:tcPr>
          <w:p w14:paraId="16344614"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16 06 01*</w:t>
            </w:r>
          </w:p>
        </w:tc>
        <w:tc>
          <w:tcPr>
            <w:tcW w:w="706" w:type="pct"/>
          </w:tcPr>
          <w:p w14:paraId="6E7126E2"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N</w:t>
            </w:r>
          </w:p>
        </w:tc>
      </w:tr>
      <w:tr w:rsidR="00762B1D" w:rsidRPr="003F78BA" w14:paraId="5302FFF0" w14:textId="77777777" w:rsidTr="31B0B1C8">
        <w:tc>
          <w:tcPr>
            <w:tcW w:w="5000" w:type="pct"/>
            <w:gridSpan w:val="3"/>
          </w:tcPr>
          <w:p w14:paraId="08237317" w14:textId="77777777" w:rsidR="00762B1D" w:rsidRPr="003F78BA" w:rsidRDefault="00762B1D" w:rsidP="00B931A2">
            <w:pPr>
              <w:suppressLineNumbers/>
              <w:suppressAutoHyphens/>
              <w:autoSpaceDE w:val="0"/>
              <w:autoSpaceDN w:val="0"/>
              <w:adjustRightInd w:val="0"/>
              <w:rPr>
                <w:szCs w:val="18"/>
              </w:rPr>
            </w:pPr>
            <w:r w:rsidRPr="003F78BA">
              <w:rPr>
                <w:szCs w:val="18"/>
              </w:rPr>
              <w:t xml:space="preserve">výměna gelových baterií při servisu vysokozdvižných vozíků a jiných manipulačních prostředků  </w:t>
            </w:r>
          </w:p>
        </w:tc>
      </w:tr>
      <w:tr w:rsidR="00762B1D" w:rsidRPr="003F78BA" w14:paraId="2A57E2B0" w14:textId="77777777" w:rsidTr="31B0B1C8">
        <w:tc>
          <w:tcPr>
            <w:tcW w:w="3714" w:type="pct"/>
          </w:tcPr>
          <w:p w14:paraId="35217813" w14:textId="77777777" w:rsidR="00762B1D" w:rsidRPr="003F78BA" w:rsidRDefault="31B0B1C8" w:rsidP="31B0B1C8">
            <w:pPr>
              <w:spacing w:line="276" w:lineRule="auto"/>
              <w:jc w:val="left"/>
              <w:rPr>
                <w:rFonts w:eastAsia="Arial" w:cs="Arial"/>
                <w:b/>
                <w:bCs/>
                <w:lang w:eastAsia="en-US"/>
              </w:rPr>
            </w:pPr>
            <w:r w:rsidRPr="31B0B1C8">
              <w:rPr>
                <w:rFonts w:eastAsia="Arial" w:cs="Arial"/>
                <w:b/>
                <w:bCs/>
              </w:rPr>
              <w:t>odpady z lapáků písku</w:t>
            </w:r>
          </w:p>
        </w:tc>
        <w:tc>
          <w:tcPr>
            <w:tcW w:w="576" w:type="pct"/>
          </w:tcPr>
          <w:p w14:paraId="60083B3B" w14:textId="77777777" w:rsidR="00762B1D" w:rsidRPr="003F78BA" w:rsidRDefault="31B0B1C8" w:rsidP="31B0B1C8">
            <w:pPr>
              <w:spacing w:line="276" w:lineRule="auto"/>
              <w:jc w:val="center"/>
              <w:rPr>
                <w:rFonts w:eastAsia="Arial" w:cs="Arial"/>
                <w:lang w:eastAsia="en-US"/>
              </w:rPr>
            </w:pPr>
            <w:r w:rsidRPr="31B0B1C8">
              <w:rPr>
                <w:rFonts w:eastAsia="Arial" w:cs="Arial"/>
              </w:rPr>
              <w:t>19 08 02</w:t>
            </w:r>
          </w:p>
        </w:tc>
        <w:tc>
          <w:tcPr>
            <w:tcW w:w="706" w:type="pct"/>
          </w:tcPr>
          <w:p w14:paraId="36D52777" w14:textId="77777777" w:rsidR="00762B1D" w:rsidRPr="003F78BA" w:rsidRDefault="31B0B1C8" w:rsidP="31B0B1C8">
            <w:pPr>
              <w:spacing w:line="276" w:lineRule="auto"/>
              <w:jc w:val="center"/>
              <w:rPr>
                <w:rFonts w:eastAsia="Arial" w:cs="Arial"/>
                <w:lang w:eastAsia="en-US"/>
              </w:rPr>
            </w:pPr>
            <w:r w:rsidRPr="31B0B1C8">
              <w:rPr>
                <w:rFonts w:eastAsia="Arial" w:cs="Arial"/>
              </w:rPr>
              <w:t>O</w:t>
            </w:r>
          </w:p>
        </w:tc>
      </w:tr>
      <w:tr w:rsidR="00762B1D" w:rsidRPr="003F78BA" w14:paraId="07DDA070" w14:textId="77777777" w:rsidTr="31B0B1C8">
        <w:tc>
          <w:tcPr>
            <w:tcW w:w="5000" w:type="pct"/>
            <w:gridSpan w:val="3"/>
          </w:tcPr>
          <w:p w14:paraId="08A04758" w14:textId="77777777" w:rsidR="00762B1D" w:rsidRPr="003F78BA" w:rsidRDefault="31B0B1C8" w:rsidP="00B931A2">
            <w:pPr>
              <w:suppressLineNumbers/>
              <w:suppressAutoHyphens/>
              <w:autoSpaceDE w:val="0"/>
              <w:autoSpaceDN w:val="0"/>
              <w:adjustRightInd w:val="0"/>
            </w:pPr>
            <w:r w:rsidRPr="31B0B1C8">
              <w:rPr>
                <w:rFonts w:eastAsia="Arial" w:cs="Arial"/>
              </w:rPr>
              <w:t>odpady z čištění kanalizačních vpustí dešťové kanalizace</w:t>
            </w:r>
          </w:p>
        </w:tc>
      </w:tr>
      <w:tr w:rsidR="00762B1D" w:rsidRPr="003F78BA" w14:paraId="1D4245C5" w14:textId="77777777" w:rsidTr="31B0B1C8">
        <w:tc>
          <w:tcPr>
            <w:tcW w:w="3714" w:type="pct"/>
          </w:tcPr>
          <w:p w14:paraId="5C609545" w14:textId="77777777" w:rsidR="00762B1D" w:rsidRPr="003F78BA" w:rsidRDefault="31B0B1C8" w:rsidP="31B0B1C8">
            <w:pPr>
              <w:suppressLineNumbers/>
              <w:suppressAutoHyphens/>
              <w:autoSpaceDE w:val="0"/>
              <w:autoSpaceDN w:val="0"/>
              <w:adjustRightInd w:val="0"/>
              <w:jc w:val="left"/>
              <w:rPr>
                <w:b/>
                <w:bCs/>
              </w:rPr>
            </w:pPr>
            <w:r w:rsidRPr="31B0B1C8">
              <w:rPr>
                <w:b/>
                <w:bCs/>
              </w:rPr>
              <w:t>papír a lepenka</w:t>
            </w:r>
          </w:p>
        </w:tc>
        <w:tc>
          <w:tcPr>
            <w:tcW w:w="576" w:type="pct"/>
          </w:tcPr>
          <w:p w14:paraId="004B54D5" w14:textId="77777777" w:rsidR="00762B1D" w:rsidRPr="003F78BA" w:rsidRDefault="31B0B1C8" w:rsidP="00B931A2">
            <w:pPr>
              <w:suppressLineNumbers/>
              <w:suppressAutoHyphens/>
              <w:autoSpaceDE w:val="0"/>
              <w:autoSpaceDN w:val="0"/>
              <w:adjustRightInd w:val="0"/>
              <w:jc w:val="center"/>
            </w:pPr>
            <w:r>
              <w:t>20 01 01</w:t>
            </w:r>
          </w:p>
        </w:tc>
        <w:tc>
          <w:tcPr>
            <w:tcW w:w="706" w:type="pct"/>
          </w:tcPr>
          <w:p w14:paraId="65021DE8"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216F3BAB" w14:textId="77777777" w:rsidTr="31B0B1C8">
        <w:tc>
          <w:tcPr>
            <w:tcW w:w="5000" w:type="pct"/>
            <w:gridSpan w:val="3"/>
          </w:tcPr>
          <w:p w14:paraId="127B5B6E" w14:textId="77777777" w:rsidR="00762B1D" w:rsidRPr="003F78BA" w:rsidRDefault="00762B1D" w:rsidP="00B931A2">
            <w:pPr>
              <w:suppressLineNumbers/>
              <w:suppressAutoHyphens/>
              <w:autoSpaceDE w:val="0"/>
              <w:autoSpaceDN w:val="0"/>
              <w:adjustRightInd w:val="0"/>
              <w:rPr>
                <w:szCs w:val="18"/>
              </w:rPr>
            </w:pPr>
            <w:r w:rsidRPr="003F78BA">
              <w:rPr>
                <w:rFonts w:cs="Arial"/>
                <w:szCs w:val="18"/>
              </w:rPr>
              <w:t>sběrový papír z administrativy</w:t>
            </w:r>
          </w:p>
        </w:tc>
      </w:tr>
      <w:tr w:rsidR="00762B1D" w:rsidRPr="003F78BA" w14:paraId="3F06377C" w14:textId="77777777" w:rsidTr="31B0B1C8">
        <w:tc>
          <w:tcPr>
            <w:tcW w:w="3714" w:type="pct"/>
          </w:tcPr>
          <w:p w14:paraId="4350C525" w14:textId="77777777" w:rsidR="00762B1D" w:rsidRPr="003F78BA" w:rsidRDefault="31B0B1C8" w:rsidP="31B0B1C8">
            <w:pPr>
              <w:suppressLineNumbers/>
              <w:suppressAutoHyphens/>
              <w:autoSpaceDE w:val="0"/>
              <w:autoSpaceDN w:val="0"/>
              <w:adjustRightInd w:val="0"/>
              <w:jc w:val="left"/>
              <w:rPr>
                <w:b/>
                <w:bCs/>
              </w:rPr>
            </w:pPr>
            <w:r w:rsidRPr="31B0B1C8">
              <w:rPr>
                <w:b/>
                <w:bCs/>
              </w:rPr>
              <w:t>biologicky rozložitelný odpad</w:t>
            </w:r>
          </w:p>
        </w:tc>
        <w:tc>
          <w:tcPr>
            <w:tcW w:w="576" w:type="pct"/>
          </w:tcPr>
          <w:p w14:paraId="0CA7F4DC" w14:textId="77777777" w:rsidR="00762B1D" w:rsidRPr="003F78BA" w:rsidRDefault="31B0B1C8" w:rsidP="00B931A2">
            <w:pPr>
              <w:suppressLineNumbers/>
              <w:suppressAutoHyphens/>
              <w:autoSpaceDE w:val="0"/>
              <w:autoSpaceDN w:val="0"/>
              <w:adjustRightInd w:val="0"/>
              <w:jc w:val="center"/>
            </w:pPr>
            <w:r>
              <w:t>20 02 01</w:t>
            </w:r>
          </w:p>
        </w:tc>
        <w:tc>
          <w:tcPr>
            <w:tcW w:w="706" w:type="pct"/>
          </w:tcPr>
          <w:p w14:paraId="22695C4A"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89B5B78" w14:textId="77777777" w:rsidTr="31B0B1C8">
        <w:tc>
          <w:tcPr>
            <w:tcW w:w="5000" w:type="pct"/>
            <w:gridSpan w:val="3"/>
          </w:tcPr>
          <w:p w14:paraId="6C8B5727" w14:textId="77777777" w:rsidR="00762B1D" w:rsidRPr="003F78BA" w:rsidRDefault="00762B1D" w:rsidP="00B931A2">
            <w:pPr>
              <w:suppressLineNumbers/>
              <w:suppressAutoHyphens/>
              <w:autoSpaceDE w:val="0"/>
              <w:autoSpaceDN w:val="0"/>
              <w:adjustRightInd w:val="0"/>
              <w:rPr>
                <w:szCs w:val="18"/>
              </w:rPr>
            </w:pPr>
            <w:r w:rsidRPr="003F78BA">
              <w:rPr>
                <w:szCs w:val="18"/>
              </w:rPr>
              <w:t>odpad z údržby areálu</w:t>
            </w:r>
          </w:p>
        </w:tc>
      </w:tr>
      <w:tr w:rsidR="00762B1D" w:rsidRPr="003F78BA" w14:paraId="239C598D" w14:textId="77777777" w:rsidTr="31B0B1C8">
        <w:tc>
          <w:tcPr>
            <w:tcW w:w="3714" w:type="pct"/>
          </w:tcPr>
          <w:p w14:paraId="3B10DE70" w14:textId="77777777" w:rsidR="00762B1D" w:rsidRPr="003F78BA" w:rsidRDefault="31B0B1C8" w:rsidP="31B0B1C8">
            <w:pPr>
              <w:suppressLineNumbers/>
              <w:suppressAutoHyphens/>
              <w:autoSpaceDE w:val="0"/>
              <w:autoSpaceDN w:val="0"/>
              <w:adjustRightInd w:val="0"/>
              <w:jc w:val="left"/>
              <w:rPr>
                <w:b/>
                <w:bCs/>
              </w:rPr>
            </w:pPr>
            <w:r w:rsidRPr="31B0B1C8">
              <w:rPr>
                <w:rFonts w:eastAsia="Arial" w:cs="Arial"/>
                <w:b/>
                <w:bCs/>
              </w:rPr>
              <w:t>směsný komunální odpad</w:t>
            </w:r>
          </w:p>
        </w:tc>
        <w:tc>
          <w:tcPr>
            <w:tcW w:w="576" w:type="pct"/>
          </w:tcPr>
          <w:p w14:paraId="11325258" w14:textId="77777777" w:rsidR="00762B1D" w:rsidRPr="003F78BA" w:rsidRDefault="31B0B1C8" w:rsidP="31B0B1C8">
            <w:pPr>
              <w:spacing w:line="276" w:lineRule="auto"/>
              <w:jc w:val="center"/>
              <w:rPr>
                <w:rFonts w:eastAsia="Arial" w:cs="Arial"/>
                <w:lang w:eastAsia="en-US"/>
              </w:rPr>
            </w:pPr>
            <w:r w:rsidRPr="31B0B1C8">
              <w:rPr>
                <w:rFonts w:eastAsia="Arial" w:cs="Arial"/>
              </w:rPr>
              <w:t>20 03 01</w:t>
            </w:r>
          </w:p>
        </w:tc>
        <w:tc>
          <w:tcPr>
            <w:tcW w:w="706" w:type="pct"/>
          </w:tcPr>
          <w:p w14:paraId="528DC3C6"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463E0B40" w14:textId="77777777" w:rsidTr="31B0B1C8">
        <w:tc>
          <w:tcPr>
            <w:tcW w:w="5000" w:type="pct"/>
            <w:gridSpan w:val="3"/>
          </w:tcPr>
          <w:p w14:paraId="402428CD" w14:textId="77777777" w:rsidR="00762B1D" w:rsidRPr="003F78BA" w:rsidRDefault="31B0B1C8" w:rsidP="31B0B1C8">
            <w:pPr>
              <w:spacing w:line="276" w:lineRule="auto"/>
              <w:jc w:val="left"/>
              <w:rPr>
                <w:rFonts w:eastAsia="Arial" w:cs="Arial"/>
                <w:lang w:eastAsia="en-US"/>
              </w:rPr>
            </w:pPr>
            <w:r w:rsidRPr="31B0B1C8">
              <w:rPr>
                <w:rFonts w:eastAsia="Arial" w:cs="Arial"/>
              </w:rPr>
              <w:t>odpad podobný komunálnímu z odpadkových košů v kancelářských prostorách, šatnách a na pracovištích</w:t>
            </w:r>
          </w:p>
        </w:tc>
      </w:tr>
      <w:tr w:rsidR="00762B1D" w:rsidRPr="003F78BA" w14:paraId="3354E0EB" w14:textId="77777777" w:rsidTr="31B0B1C8">
        <w:tc>
          <w:tcPr>
            <w:tcW w:w="3714" w:type="pct"/>
          </w:tcPr>
          <w:p w14:paraId="55427ABA" w14:textId="77777777" w:rsidR="00762B1D" w:rsidRPr="003F78BA" w:rsidRDefault="00762B1D" w:rsidP="00B931A2">
            <w:pPr>
              <w:suppressLineNumbers/>
              <w:suppressAutoHyphens/>
              <w:autoSpaceDE w:val="0"/>
              <w:autoSpaceDN w:val="0"/>
              <w:adjustRightInd w:val="0"/>
              <w:jc w:val="left"/>
              <w:rPr>
                <w:szCs w:val="18"/>
              </w:rPr>
            </w:pPr>
            <w:r w:rsidRPr="003F78BA">
              <w:rPr>
                <w:b/>
                <w:szCs w:val="18"/>
              </w:rPr>
              <w:t>uliční smetky</w:t>
            </w:r>
          </w:p>
        </w:tc>
        <w:tc>
          <w:tcPr>
            <w:tcW w:w="576" w:type="pct"/>
          </w:tcPr>
          <w:p w14:paraId="726B21A9" w14:textId="77777777" w:rsidR="00762B1D" w:rsidRPr="003F78BA" w:rsidRDefault="31B0B1C8" w:rsidP="00B931A2">
            <w:pPr>
              <w:suppressLineNumbers/>
              <w:suppressAutoHyphens/>
              <w:autoSpaceDE w:val="0"/>
              <w:autoSpaceDN w:val="0"/>
              <w:adjustRightInd w:val="0"/>
              <w:jc w:val="center"/>
            </w:pPr>
            <w:r>
              <w:t>20 03 03</w:t>
            </w:r>
          </w:p>
        </w:tc>
        <w:tc>
          <w:tcPr>
            <w:tcW w:w="706" w:type="pct"/>
          </w:tcPr>
          <w:p w14:paraId="12F74669" w14:textId="77777777" w:rsidR="00762B1D" w:rsidRPr="003F78BA" w:rsidRDefault="00762B1D" w:rsidP="00B931A2">
            <w:pPr>
              <w:suppressLineNumbers/>
              <w:suppressAutoHyphens/>
              <w:autoSpaceDE w:val="0"/>
              <w:autoSpaceDN w:val="0"/>
              <w:adjustRightInd w:val="0"/>
              <w:jc w:val="center"/>
              <w:rPr>
                <w:szCs w:val="18"/>
              </w:rPr>
            </w:pPr>
            <w:r w:rsidRPr="003F78BA">
              <w:rPr>
                <w:szCs w:val="18"/>
              </w:rPr>
              <w:t>O</w:t>
            </w:r>
          </w:p>
        </w:tc>
      </w:tr>
      <w:tr w:rsidR="00762B1D" w:rsidRPr="003F78BA" w14:paraId="33D024E7" w14:textId="77777777" w:rsidTr="31B0B1C8">
        <w:tc>
          <w:tcPr>
            <w:tcW w:w="5000" w:type="pct"/>
            <w:gridSpan w:val="3"/>
          </w:tcPr>
          <w:p w14:paraId="5A4568BE" w14:textId="77777777" w:rsidR="00762B1D" w:rsidRPr="003F78BA" w:rsidRDefault="00762B1D" w:rsidP="00B931A2">
            <w:pPr>
              <w:suppressLineNumbers/>
              <w:suppressAutoHyphens/>
              <w:autoSpaceDE w:val="0"/>
              <w:autoSpaceDN w:val="0"/>
              <w:adjustRightInd w:val="0"/>
              <w:rPr>
                <w:szCs w:val="18"/>
              </w:rPr>
            </w:pPr>
            <w:r w:rsidRPr="003F78BA">
              <w:rPr>
                <w:szCs w:val="18"/>
              </w:rPr>
              <w:t>údržba zpevněných ploch a komunikací</w:t>
            </w:r>
            <w:r>
              <w:rPr>
                <w:szCs w:val="18"/>
              </w:rPr>
              <w:t xml:space="preserve"> v areálu</w:t>
            </w:r>
          </w:p>
        </w:tc>
      </w:tr>
    </w:tbl>
    <w:p w14:paraId="6AB23A30" w14:textId="77777777" w:rsidR="007563C5" w:rsidRPr="002A4391" w:rsidRDefault="007563C5" w:rsidP="002A4391">
      <w:pPr>
        <w:autoSpaceDE w:val="0"/>
        <w:autoSpaceDN w:val="0"/>
        <w:adjustRightInd w:val="0"/>
        <w:ind w:left="1418" w:hanging="284"/>
        <w:rPr>
          <w:rFonts w:cs="Arial"/>
        </w:rPr>
      </w:pPr>
    </w:p>
    <w:p w14:paraId="66595EF3" w14:textId="416D6675" w:rsidR="007563C5" w:rsidRDefault="007563C5" w:rsidP="0052015D">
      <w:pPr>
        <w:autoSpaceDE w:val="0"/>
        <w:autoSpaceDN w:val="0"/>
        <w:adjustRightInd w:val="0"/>
        <w:ind w:left="993"/>
        <w:rPr>
          <w:rFonts w:cs="Arial"/>
        </w:rPr>
      </w:pPr>
    </w:p>
    <w:p w14:paraId="7E6E55A9" w14:textId="77777777" w:rsidR="00B52B42" w:rsidRPr="00762B1D" w:rsidRDefault="00B52B42" w:rsidP="006F5FAF">
      <w:pPr>
        <w:autoSpaceDE w:val="0"/>
        <w:autoSpaceDN w:val="0"/>
        <w:adjustRightInd w:val="0"/>
        <w:ind w:left="1134"/>
        <w:rPr>
          <w:rFonts w:cs="Arial"/>
        </w:rPr>
      </w:pPr>
    </w:p>
    <w:p w14:paraId="7BF33CC1" w14:textId="7991D625" w:rsidR="00B24E4F" w:rsidRPr="00762B1D" w:rsidRDefault="31B0B1C8" w:rsidP="00B959C6">
      <w:pPr>
        <w:pStyle w:val="Odstavecseseznamem"/>
        <w:numPr>
          <w:ilvl w:val="0"/>
          <w:numId w:val="168"/>
        </w:numPr>
        <w:ind w:left="1560" w:hanging="426"/>
      </w:pPr>
      <w:r w:rsidRPr="31B0B1C8">
        <w:rPr>
          <w:b/>
          <w:bCs/>
          <w:u w:val="single"/>
        </w:rPr>
        <w:t xml:space="preserve">Vliv na přírodu a </w:t>
      </w:r>
      <w:proofErr w:type="gramStart"/>
      <w:r w:rsidRPr="31B0B1C8">
        <w:rPr>
          <w:b/>
          <w:bCs/>
          <w:u w:val="single"/>
        </w:rPr>
        <w:t>krajinu</w:t>
      </w:r>
      <w:r w:rsidRPr="31B0B1C8">
        <w:rPr>
          <w:b/>
          <w:bCs/>
        </w:rPr>
        <w:t xml:space="preserve"> - </w:t>
      </w:r>
      <w:r>
        <w:t>ochrana</w:t>
      </w:r>
      <w:proofErr w:type="gramEnd"/>
      <w:r>
        <w:t xml:space="preserve"> dřevin, ochrana památných stromů, ochrana rostlin a živočichů apod., zachování ekologických funkcí a vazeb v krajině apod.</w:t>
      </w:r>
    </w:p>
    <w:p w14:paraId="52BA1E41" w14:textId="77777777" w:rsidR="00DE6D93" w:rsidRPr="004A73E8" w:rsidRDefault="00DE6D93" w:rsidP="00FB6C30">
      <w:pPr>
        <w:autoSpaceDE w:val="0"/>
        <w:autoSpaceDN w:val="0"/>
        <w:adjustRightInd w:val="0"/>
        <w:jc w:val="left"/>
        <w:rPr>
          <w:color w:val="FF0000"/>
        </w:rPr>
      </w:pPr>
    </w:p>
    <w:p w14:paraId="098C0DC2" w14:textId="77777777" w:rsidR="00E707F7" w:rsidRPr="00A17F37" w:rsidRDefault="31B0B1C8" w:rsidP="00A17F37">
      <w:pPr>
        <w:autoSpaceDE w:val="0"/>
        <w:autoSpaceDN w:val="0"/>
        <w:adjustRightInd w:val="0"/>
        <w:ind w:left="1134"/>
        <w:rPr>
          <w:rFonts w:cs="Arial"/>
          <w:u w:val="single"/>
        </w:rPr>
      </w:pPr>
      <w:r w:rsidRPr="31B0B1C8">
        <w:rPr>
          <w:rFonts w:cs="Arial"/>
          <w:u w:val="single"/>
        </w:rPr>
        <w:t>Významné krajinné prvky (VKP), památné stromy</w:t>
      </w:r>
    </w:p>
    <w:p w14:paraId="5CF88146" w14:textId="77777777" w:rsidR="00E707F7" w:rsidRPr="00A17F37" w:rsidRDefault="00E707F7" w:rsidP="00A17F37">
      <w:pPr>
        <w:autoSpaceDE w:val="0"/>
        <w:autoSpaceDN w:val="0"/>
        <w:adjustRightInd w:val="0"/>
        <w:ind w:left="1134"/>
        <w:rPr>
          <w:rFonts w:cs="Arial"/>
        </w:rPr>
      </w:pPr>
    </w:p>
    <w:p w14:paraId="43900CA7" w14:textId="74C7B3E1" w:rsidR="00E707F7" w:rsidRPr="00A17F37" w:rsidRDefault="31B0B1C8" w:rsidP="00A17F37">
      <w:pPr>
        <w:autoSpaceDE w:val="0"/>
        <w:autoSpaceDN w:val="0"/>
        <w:adjustRightInd w:val="0"/>
        <w:ind w:left="1134"/>
        <w:rPr>
          <w:rFonts w:cs="Arial"/>
        </w:rPr>
      </w:pPr>
      <w:r w:rsidRPr="31B0B1C8">
        <w:rPr>
          <w:rFonts w:cs="Arial"/>
        </w:rPr>
        <w:t>Přímo v dané lokalitě se nenacházejí VKP zaregistrované podle §6 zákona č. 114/1992 Sb., o ochraně přírody a krajiny. Jako VKP jsou označeny lesy, rašeliniště, vodní toky, rybníky, jezera, údolní nivy.</w:t>
      </w:r>
    </w:p>
    <w:p w14:paraId="4CFA40F2" w14:textId="77777777" w:rsidR="00B52B42" w:rsidRDefault="00B52B42" w:rsidP="00A17F37">
      <w:pPr>
        <w:autoSpaceDE w:val="0"/>
        <w:autoSpaceDN w:val="0"/>
        <w:adjustRightInd w:val="0"/>
        <w:ind w:left="1134"/>
        <w:rPr>
          <w:rFonts w:cs="Arial"/>
        </w:rPr>
      </w:pPr>
    </w:p>
    <w:p w14:paraId="33844FB0" w14:textId="08DAA3DC" w:rsidR="00E707F7" w:rsidRPr="00A17F37" w:rsidRDefault="31B0B1C8" w:rsidP="00A17F37">
      <w:pPr>
        <w:autoSpaceDE w:val="0"/>
        <w:autoSpaceDN w:val="0"/>
        <w:adjustRightInd w:val="0"/>
        <w:ind w:left="1134"/>
        <w:rPr>
          <w:rFonts w:cs="Arial"/>
        </w:rPr>
      </w:pPr>
      <w:r w:rsidRPr="31B0B1C8">
        <w:rPr>
          <w:rFonts w:cs="Arial"/>
        </w:rPr>
        <w:t>Památné stromy se na lokalitě nevyskytují.</w:t>
      </w:r>
    </w:p>
    <w:p w14:paraId="75F1D46C" w14:textId="77777777" w:rsidR="002645F8" w:rsidRPr="00A17F37" w:rsidRDefault="002645F8" w:rsidP="00A17F37">
      <w:pPr>
        <w:pStyle w:val="Odstavecseseznamem"/>
        <w:ind w:left="1134"/>
        <w:rPr>
          <w:rFonts w:cs="Arial"/>
        </w:rPr>
      </w:pPr>
    </w:p>
    <w:p w14:paraId="5D202784" w14:textId="77777777" w:rsidR="00863796" w:rsidRPr="00A17F37" w:rsidRDefault="31B0B1C8" w:rsidP="31B0B1C8">
      <w:pPr>
        <w:autoSpaceDE w:val="0"/>
        <w:autoSpaceDN w:val="0"/>
        <w:adjustRightInd w:val="0"/>
        <w:ind w:left="1134"/>
        <w:rPr>
          <w:rFonts w:cs="Arial"/>
          <w:u w:val="single"/>
        </w:rPr>
      </w:pPr>
      <w:r w:rsidRPr="31B0B1C8">
        <w:rPr>
          <w:rFonts w:cs="Arial"/>
          <w:u w:val="single"/>
        </w:rPr>
        <w:t>Přírodní zdroje</w:t>
      </w:r>
    </w:p>
    <w:p w14:paraId="3598E9A4" w14:textId="77777777" w:rsidR="00863796" w:rsidRPr="00A17F37" w:rsidRDefault="00863796" w:rsidP="31B0B1C8">
      <w:pPr>
        <w:autoSpaceDE w:val="0"/>
        <w:autoSpaceDN w:val="0"/>
        <w:adjustRightInd w:val="0"/>
        <w:ind w:left="1134"/>
        <w:rPr>
          <w:rFonts w:cs="Arial"/>
          <w:u w:val="single"/>
        </w:rPr>
      </w:pPr>
    </w:p>
    <w:p w14:paraId="464807A1" w14:textId="46CCE95E" w:rsidR="00863796" w:rsidRPr="00A17F37" w:rsidRDefault="31B0B1C8" w:rsidP="00A17F37">
      <w:pPr>
        <w:autoSpaceDE w:val="0"/>
        <w:autoSpaceDN w:val="0"/>
        <w:adjustRightInd w:val="0"/>
        <w:ind w:left="1134"/>
        <w:rPr>
          <w:rFonts w:cs="Arial"/>
        </w:rPr>
      </w:pPr>
      <w:r w:rsidRPr="31B0B1C8">
        <w:rPr>
          <w:rFonts w:cs="Arial"/>
        </w:rPr>
        <w:t xml:space="preserve">V lokalitě není vyhlášeno žádné chráněné ložiskové území (CHLÚ). </w:t>
      </w:r>
    </w:p>
    <w:p w14:paraId="5459772A" w14:textId="77777777" w:rsidR="00863796" w:rsidRPr="00A17F37" w:rsidRDefault="00863796" w:rsidP="00A17F37">
      <w:pPr>
        <w:autoSpaceDE w:val="0"/>
        <w:autoSpaceDN w:val="0"/>
        <w:adjustRightInd w:val="0"/>
        <w:ind w:left="1134"/>
        <w:rPr>
          <w:rFonts w:cs="Arial"/>
        </w:rPr>
      </w:pPr>
    </w:p>
    <w:p w14:paraId="073D71A2" w14:textId="77777777" w:rsidR="00863796" w:rsidRPr="00A17F37" w:rsidRDefault="31B0B1C8" w:rsidP="31B0B1C8">
      <w:pPr>
        <w:autoSpaceDE w:val="0"/>
        <w:autoSpaceDN w:val="0"/>
        <w:adjustRightInd w:val="0"/>
        <w:ind w:left="1134"/>
        <w:rPr>
          <w:rFonts w:cs="Arial"/>
          <w:u w:val="single"/>
        </w:rPr>
      </w:pPr>
      <w:r w:rsidRPr="31B0B1C8">
        <w:rPr>
          <w:rFonts w:cs="Arial"/>
          <w:u w:val="single"/>
        </w:rPr>
        <w:t>Fauna, flóra, ekosystémy</w:t>
      </w:r>
    </w:p>
    <w:p w14:paraId="5B3D127E" w14:textId="77777777" w:rsidR="00863796" w:rsidRPr="00A17F37" w:rsidRDefault="00863796" w:rsidP="31B0B1C8">
      <w:pPr>
        <w:autoSpaceDE w:val="0"/>
        <w:autoSpaceDN w:val="0"/>
        <w:adjustRightInd w:val="0"/>
        <w:ind w:left="1134"/>
        <w:rPr>
          <w:rFonts w:cs="Arial"/>
          <w:u w:val="single"/>
        </w:rPr>
      </w:pPr>
    </w:p>
    <w:p w14:paraId="73C2AE0D" w14:textId="0701A34C" w:rsidR="00910412" w:rsidRPr="00910412" w:rsidRDefault="31B0B1C8" w:rsidP="00A17F37">
      <w:pPr>
        <w:autoSpaceDE w:val="0"/>
        <w:autoSpaceDN w:val="0"/>
        <w:adjustRightInd w:val="0"/>
        <w:ind w:left="1134"/>
        <w:rPr>
          <w:rFonts w:cs="Arial"/>
        </w:rPr>
      </w:pPr>
      <w:r w:rsidRPr="31B0B1C8">
        <w:rPr>
          <w:rFonts w:cs="Arial"/>
        </w:rPr>
        <w:t>Není řešením projektové dokumentace.</w:t>
      </w:r>
    </w:p>
    <w:p w14:paraId="48E5E688" w14:textId="77777777" w:rsidR="00910412" w:rsidRPr="006046D6" w:rsidRDefault="00910412" w:rsidP="00A17F37">
      <w:pPr>
        <w:autoSpaceDE w:val="0"/>
        <w:autoSpaceDN w:val="0"/>
        <w:adjustRightInd w:val="0"/>
        <w:ind w:left="1134"/>
        <w:rPr>
          <w:rFonts w:cs="Arial"/>
          <w:color w:val="FF0000"/>
        </w:rPr>
      </w:pPr>
    </w:p>
    <w:p w14:paraId="3A6D1F90" w14:textId="77777777" w:rsidR="00863796" w:rsidRPr="00A17F37" w:rsidRDefault="31B0B1C8" w:rsidP="31B0B1C8">
      <w:pPr>
        <w:autoSpaceDE w:val="0"/>
        <w:autoSpaceDN w:val="0"/>
        <w:adjustRightInd w:val="0"/>
        <w:ind w:left="1134"/>
        <w:rPr>
          <w:rFonts w:cs="Arial"/>
          <w:u w:val="single"/>
        </w:rPr>
      </w:pPr>
      <w:r w:rsidRPr="31B0B1C8">
        <w:rPr>
          <w:rFonts w:cs="Arial"/>
          <w:u w:val="single"/>
        </w:rPr>
        <w:t>Krajina</w:t>
      </w:r>
    </w:p>
    <w:p w14:paraId="0760A65E" w14:textId="77777777" w:rsidR="00863796" w:rsidRPr="00A17F37" w:rsidRDefault="00863796" w:rsidP="31B0B1C8">
      <w:pPr>
        <w:autoSpaceDE w:val="0"/>
        <w:autoSpaceDN w:val="0"/>
        <w:adjustRightInd w:val="0"/>
        <w:ind w:left="1134"/>
        <w:rPr>
          <w:rFonts w:cs="Arial"/>
          <w:u w:val="single"/>
        </w:rPr>
      </w:pPr>
    </w:p>
    <w:p w14:paraId="5A4A631C" w14:textId="77777777" w:rsidR="00297DAB" w:rsidRPr="00910412" w:rsidRDefault="31B0B1C8" w:rsidP="00297DAB">
      <w:pPr>
        <w:autoSpaceDE w:val="0"/>
        <w:autoSpaceDN w:val="0"/>
        <w:adjustRightInd w:val="0"/>
        <w:ind w:left="1134"/>
        <w:rPr>
          <w:rFonts w:cs="Arial"/>
        </w:rPr>
      </w:pPr>
      <w:r w:rsidRPr="31B0B1C8">
        <w:rPr>
          <w:rFonts w:cs="Arial"/>
        </w:rPr>
        <w:t>Není řešením projektové dokumentace.</w:t>
      </w:r>
    </w:p>
    <w:p w14:paraId="55CB05D0" w14:textId="1AD864FC" w:rsidR="00B24E4F" w:rsidRDefault="00B24E4F" w:rsidP="00FC6F57">
      <w:pPr>
        <w:pStyle w:val="Odstavecseseznamem"/>
        <w:ind w:left="1560" w:hanging="426"/>
      </w:pPr>
    </w:p>
    <w:p w14:paraId="7AA6DA61" w14:textId="77777777" w:rsidR="00D1627D" w:rsidRPr="00762B1D" w:rsidRDefault="00D1627D" w:rsidP="00FC6F57">
      <w:pPr>
        <w:pStyle w:val="Odstavecseseznamem"/>
        <w:ind w:left="1560" w:hanging="426"/>
      </w:pPr>
    </w:p>
    <w:p w14:paraId="68AAF1F9" w14:textId="77777777" w:rsidR="00B24E4F" w:rsidRPr="00762B1D" w:rsidRDefault="31B0B1C8" w:rsidP="31B0B1C8">
      <w:pPr>
        <w:pStyle w:val="Odstavecseseznamem"/>
        <w:numPr>
          <w:ilvl w:val="0"/>
          <w:numId w:val="168"/>
        </w:numPr>
        <w:ind w:left="1560" w:hanging="426"/>
        <w:rPr>
          <w:b/>
          <w:bCs/>
        </w:rPr>
      </w:pPr>
      <w:r w:rsidRPr="31B0B1C8">
        <w:rPr>
          <w:b/>
          <w:bCs/>
          <w:u w:val="single"/>
        </w:rPr>
        <w:t>Vliv na soustavu chráněných území NATURA 2000</w:t>
      </w:r>
    </w:p>
    <w:p w14:paraId="0111CF81" w14:textId="77777777" w:rsidR="00DE6D93" w:rsidRDefault="00DE6D93" w:rsidP="00DE6D93">
      <w:pPr>
        <w:autoSpaceDE w:val="0"/>
        <w:autoSpaceDN w:val="0"/>
        <w:adjustRightInd w:val="0"/>
        <w:jc w:val="left"/>
        <w:rPr>
          <w:rFonts w:cs="Arial"/>
        </w:rPr>
      </w:pPr>
    </w:p>
    <w:p w14:paraId="23522683" w14:textId="77777777" w:rsidR="00DE6D93" w:rsidRDefault="31B0B1C8" w:rsidP="00A17F37">
      <w:pPr>
        <w:autoSpaceDE w:val="0"/>
        <w:autoSpaceDN w:val="0"/>
        <w:adjustRightInd w:val="0"/>
        <w:ind w:left="1134" w:right="-142"/>
        <w:jc w:val="left"/>
        <w:rPr>
          <w:rFonts w:cs="Arial"/>
        </w:rPr>
      </w:pPr>
      <w:r w:rsidRPr="31B0B1C8">
        <w:rPr>
          <w:rFonts w:cs="Arial"/>
        </w:rPr>
        <w:lastRenderedPageBreak/>
        <w:t>Zvláště chráněná území ve smyslu zákona č. 114/1992 Sb., o ochraně přírody a krajiny, a chráněná území soustavy NATURA 2000 (ptačí území a evropsky významné lokality) se přímo v lokalitě nevyskytují.</w:t>
      </w:r>
    </w:p>
    <w:p w14:paraId="2EB38015" w14:textId="5F99AF9C" w:rsidR="00DE6D93" w:rsidRDefault="31B0B1C8" w:rsidP="00B52B42">
      <w:pPr>
        <w:pStyle w:val="Odstavecseseznamem"/>
        <w:ind w:left="1134"/>
        <w:rPr>
          <w:rFonts w:cs="Arial"/>
        </w:rPr>
      </w:pPr>
      <w:r w:rsidRPr="31B0B1C8">
        <w:rPr>
          <w:rFonts w:cs="Arial"/>
        </w:rPr>
        <w:t xml:space="preserve"> </w:t>
      </w:r>
    </w:p>
    <w:p w14:paraId="427FB6F3" w14:textId="72C90C26" w:rsidR="008E4A0F" w:rsidRPr="006046D6" w:rsidRDefault="008E4A0F" w:rsidP="006046D6">
      <w:pPr>
        <w:pStyle w:val="Odstavecseseznamem"/>
        <w:ind w:left="1560" w:hanging="426"/>
        <w:rPr>
          <w:rFonts w:cs="Arial"/>
        </w:rPr>
      </w:pPr>
    </w:p>
    <w:p w14:paraId="389A595A" w14:textId="793DAC11" w:rsidR="00DE6D93" w:rsidRDefault="00DE6D93" w:rsidP="00DE6D93">
      <w:pPr>
        <w:pStyle w:val="Odstavecseseznamem"/>
        <w:ind w:left="1560" w:hanging="426"/>
        <w:rPr>
          <w:rFonts w:cs="Arial"/>
        </w:rPr>
      </w:pPr>
    </w:p>
    <w:p w14:paraId="4DFEF51F" w14:textId="77777777" w:rsidR="00B52B42" w:rsidRDefault="00B52B42" w:rsidP="00DE6D93">
      <w:pPr>
        <w:pStyle w:val="Odstavecseseznamem"/>
        <w:ind w:left="1560" w:hanging="426"/>
        <w:rPr>
          <w:rFonts w:cs="Arial"/>
        </w:rPr>
      </w:pPr>
    </w:p>
    <w:p w14:paraId="146299B4" w14:textId="3B85F962" w:rsidR="00B24E4F" w:rsidRPr="00762B1D" w:rsidRDefault="31B0B1C8" w:rsidP="31B0B1C8">
      <w:pPr>
        <w:pStyle w:val="Odstavecseseznamem"/>
        <w:numPr>
          <w:ilvl w:val="0"/>
          <w:numId w:val="168"/>
        </w:numPr>
        <w:ind w:left="1560" w:hanging="426"/>
        <w:rPr>
          <w:b/>
          <w:bCs/>
        </w:rPr>
      </w:pPr>
      <w:r w:rsidRPr="31B0B1C8">
        <w:rPr>
          <w:b/>
          <w:bCs/>
          <w:u w:val="single"/>
        </w:rPr>
        <w:t>Způsob zohlednění podmínek závazného stanoviska posouzení vlivu záměru na životní prostředí, je-li podkladem</w:t>
      </w:r>
    </w:p>
    <w:p w14:paraId="25AF5739" w14:textId="77777777" w:rsidR="00CC2AB4" w:rsidRDefault="00CC2AB4" w:rsidP="008264CE">
      <w:pPr>
        <w:pStyle w:val="Odstavecseseznamem"/>
        <w:ind w:left="1134"/>
      </w:pPr>
    </w:p>
    <w:p w14:paraId="52B1EE76" w14:textId="77777777" w:rsidR="00CC2AB4" w:rsidRPr="000D1F34" w:rsidRDefault="31B0B1C8" w:rsidP="000D1F34">
      <w:pPr>
        <w:autoSpaceDE w:val="0"/>
        <w:autoSpaceDN w:val="0"/>
        <w:adjustRightInd w:val="0"/>
        <w:ind w:left="1134"/>
        <w:rPr>
          <w:rFonts w:cs="Arial"/>
        </w:rPr>
      </w:pPr>
      <w:r w:rsidRPr="31B0B1C8">
        <w:rPr>
          <w:rFonts w:cs="Arial"/>
        </w:rPr>
        <w:t xml:space="preserve">Významné nepříznivé vlivy na životní prostředí a na veřejné zdraví nebyly v souvislosti se záměrem </w:t>
      </w:r>
      <w:r w:rsidR="00CC2AB4">
        <w:br/>
      </w:r>
      <w:r w:rsidRPr="31B0B1C8">
        <w:rPr>
          <w:rFonts w:cs="Arial"/>
        </w:rPr>
        <w:t>pro běžný provoz predikovány.</w:t>
      </w:r>
    </w:p>
    <w:p w14:paraId="0F160D05" w14:textId="77777777" w:rsidR="00CC2AB4" w:rsidRPr="000D1F34" w:rsidRDefault="00CC2AB4" w:rsidP="000D1F34">
      <w:pPr>
        <w:autoSpaceDE w:val="0"/>
        <w:autoSpaceDN w:val="0"/>
        <w:adjustRightInd w:val="0"/>
        <w:ind w:left="1134"/>
        <w:rPr>
          <w:rFonts w:cs="Arial"/>
        </w:rPr>
      </w:pPr>
    </w:p>
    <w:p w14:paraId="2DB43FC4" w14:textId="2341254D" w:rsidR="00762B1D" w:rsidRDefault="00762B1D" w:rsidP="00762B1D">
      <w:pPr>
        <w:autoSpaceDE w:val="0"/>
        <w:autoSpaceDN w:val="0"/>
        <w:adjustRightInd w:val="0"/>
        <w:rPr>
          <w:rFonts w:cs="Arial"/>
        </w:rPr>
      </w:pPr>
    </w:p>
    <w:p w14:paraId="1540CEAC" w14:textId="72454BD6" w:rsidR="00EC40C7" w:rsidRDefault="00EC40C7" w:rsidP="00762B1D">
      <w:pPr>
        <w:autoSpaceDE w:val="0"/>
        <w:autoSpaceDN w:val="0"/>
        <w:adjustRightInd w:val="0"/>
        <w:rPr>
          <w:rFonts w:cs="Arial"/>
        </w:rPr>
      </w:pPr>
    </w:p>
    <w:p w14:paraId="677B4926" w14:textId="7FB2331B" w:rsidR="00EC40C7" w:rsidRDefault="00EC40C7" w:rsidP="00762B1D">
      <w:pPr>
        <w:autoSpaceDE w:val="0"/>
        <w:autoSpaceDN w:val="0"/>
        <w:adjustRightInd w:val="0"/>
        <w:rPr>
          <w:rFonts w:cs="Arial"/>
        </w:rPr>
      </w:pPr>
    </w:p>
    <w:p w14:paraId="725FA01F" w14:textId="598EB547" w:rsidR="00EC40C7" w:rsidRDefault="00EC40C7" w:rsidP="00762B1D">
      <w:pPr>
        <w:autoSpaceDE w:val="0"/>
        <w:autoSpaceDN w:val="0"/>
        <w:adjustRightInd w:val="0"/>
        <w:rPr>
          <w:rFonts w:cs="Arial"/>
        </w:rPr>
      </w:pPr>
    </w:p>
    <w:p w14:paraId="52CD53E9" w14:textId="77777777" w:rsidR="00EC40C7" w:rsidRPr="00762B1D" w:rsidRDefault="00EC40C7" w:rsidP="00762B1D">
      <w:pPr>
        <w:autoSpaceDE w:val="0"/>
        <w:autoSpaceDN w:val="0"/>
        <w:adjustRightInd w:val="0"/>
        <w:rPr>
          <w:rFonts w:cs="Arial"/>
        </w:rPr>
      </w:pPr>
    </w:p>
    <w:p w14:paraId="2770DD7F" w14:textId="6361BD5C" w:rsidR="00040F2A" w:rsidRPr="00762B1D" w:rsidRDefault="31B0B1C8" w:rsidP="00B959C6">
      <w:pPr>
        <w:pStyle w:val="Odstavecseseznamem"/>
        <w:numPr>
          <w:ilvl w:val="0"/>
          <w:numId w:val="168"/>
        </w:numPr>
        <w:autoSpaceDE w:val="0"/>
        <w:autoSpaceDN w:val="0"/>
        <w:adjustRightInd w:val="0"/>
        <w:ind w:left="1560" w:hanging="426"/>
        <w:rPr>
          <w:rFonts w:cs="Arial"/>
        </w:rPr>
      </w:pPr>
      <w:r w:rsidRPr="31B0B1C8">
        <w:rPr>
          <w:rFonts w:cs="Arial"/>
          <w:b/>
          <w:bCs/>
          <w:u w:val="single"/>
        </w:rPr>
        <w:t xml:space="preserve">V případě záměrů spadajících do režimu zákona o integrované prevenci základní parametry způsobu naplnění závěrů o nejlepších dostupných technikách nebo integrované povolení, bylo-li vydáno </w:t>
      </w:r>
    </w:p>
    <w:p w14:paraId="37AD73D3" w14:textId="5C000737" w:rsidR="00762B1D" w:rsidRPr="00762B1D" w:rsidRDefault="00762B1D" w:rsidP="00762B1D">
      <w:pPr>
        <w:autoSpaceDE w:val="0"/>
        <w:autoSpaceDN w:val="0"/>
        <w:adjustRightInd w:val="0"/>
        <w:ind w:left="1134"/>
        <w:rPr>
          <w:rFonts w:cs="Arial"/>
        </w:rPr>
      </w:pPr>
    </w:p>
    <w:p w14:paraId="0CF667FA" w14:textId="67ABE916" w:rsidR="00CC2AB4" w:rsidRDefault="31B0B1C8" w:rsidP="00762B1D">
      <w:pPr>
        <w:pStyle w:val="Odstavecseseznamem"/>
        <w:ind w:left="1134"/>
        <w:rPr>
          <w:rFonts w:cs="Arial"/>
        </w:rPr>
      </w:pPr>
      <w:r w:rsidRPr="31B0B1C8">
        <w:rPr>
          <w:rFonts w:cs="Arial"/>
        </w:rPr>
        <w:t xml:space="preserve">Investiční záměr stavebních úprav nespadá do zákona o integrované prevenci. </w:t>
      </w:r>
    </w:p>
    <w:p w14:paraId="1B33CD05" w14:textId="2D4CFE5A" w:rsidR="00EC40C7" w:rsidRDefault="00EC40C7" w:rsidP="00762B1D">
      <w:pPr>
        <w:pStyle w:val="Odstavecseseznamem"/>
        <w:ind w:left="1134"/>
        <w:rPr>
          <w:rFonts w:cs="Arial"/>
        </w:rPr>
      </w:pPr>
    </w:p>
    <w:p w14:paraId="7DC68BBF" w14:textId="77777777" w:rsidR="00EC40C7" w:rsidRPr="00762B1D" w:rsidRDefault="00EC40C7" w:rsidP="00762B1D">
      <w:pPr>
        <w:pStyle w:val="Odstavecseseznamem"/>
        <w:ind w:left="1134"/>
        <w:rPr>
          <w:rFonts w:cs="Arial"/>
        </w:rPr>
      </w:pPr>
    </w:p>
    <w:p w14:paraId="63FFA8DA" w14:textId="77777777" w:rsidR="00B24E4F" w:rsidRPr="00762B1D" w:rsidRDefault="31B0B1C8" w:rsidP="31B0B1C8">
      <w:pPr>
        <w:pStyle w:val="Odstavecseseznamem"/>
        <w:numPr>
          <w:ilvl w:val="0"/>
          <w:numId w:val="168"/>
        </w:numPr>
        <w:ind w:left="1560" w:hanging="426"/>
        <w:rPr>
          <w:b/>
          <w:bCs/>
        </w:rPr>
      </w:pPr>
      <w:r w:rsidRPr="31B0B1C8">
        <w:rPr>
          <w:b/>
          <w:bCs/>
          <w:u w:val="single"/>
        </w:rPr>
        <w:t>Navrhovaná ochranná a bezpečnostní pásma, rozsah omezení a podmínky ochrany podle jiných právních předpisů</w:t>
      </w:r>
    </w:p>
    <w:p w14:paraId="6B23AF04" w14:textId="77777777" w:rsidR="00DE42C0" w:rsidRPr="00762B1D" w:rsidRDefault="00DE42C0" w:rsidP="00DE42C0">
      <w:pPr>
        <w:pStyle w:val="Odstavecseseznamem"/>
      </w:pPr>
    </w:p>
    <w:p w14:paraId="5837D702" w14:textId="4919E415" w:rsidR="00B24E4F" w:rsidRPr="00BB4283" w:rsidRDefault="31B0B1C8" w:rsidP="008264CE">
      <w:pPr>
        <w:pStyle w:val="Odstavecseseznamem"/>
        <w:ind w:left="1134"/>
      </w:pPr>
      <w:r>
        <w:t xml:space="preserve">Stavbou nevzniknou nová ochranná a bezpečnostní pásma. </w:t>
      </w:r>
    </w:p>
    <w:p w14:paraId="71404B01" w14:textId="77777777" w:rsidR="00B24E4F" w:rsidRPr="00A957CB" w:rsidRDefault="00B24E4F" w:rsidP="00B24E4F">
      <w:pPr>
        <w:pStyle w:val="Odstavecseseznamem"/>
        <w:ind w:left="2073"/>
        <w:rPr>
          <w:color w:val="FF0000"/>
        </w:rPr>
      </w:pPr>
    </w:p>
    <w:p w14:paraId="4A8A590D" w14:textId="490E844C" w:rsidR="00B24E4F" w:rsidRDefault="00B24E4F" w:rsidP="00B24E4F">
      <w:pPr>
        <w:pStyle w:val="Odstavecseseznamem"/>
        <w:ind w:left="2073"/>
      </w:pPr>
    </w:p>
    <w:p w14:paraId="4CF62FE0" w14:textId="77777777" w:rsidR="00B52B42" w:rsidRDefault="00B52B42" w:rsidP="00B24E4F">
      <w:pPr>
        <w:pStyle w:val="Odstavecseseznamem"/>
        <w:ind w:left="2073"/>
      </w:pPr>
    </w:p>
    <w:p w14:paraId="388732F2" w14:textId="77777777" w:rsidR="00B24E4F" w:rsidRPr="00762B1D" w:rsidRDefault="31B0B1C8" w:rsidP="00FC6F57">
      <w:pPr>
        <w:pStyle w:val="Nadpis2"/>
        <w:ind w:left="1134"/>
        <w:rPr>
          <w:lang w:val="cs-CZ"/>
        </w:rPr>
      </w:pPr>
      <w:bookmarkStart w:id="134" w:name="_Toc100315038"/>
      <w:r>
        <w:t xml:space="preserve">B.7 </w:t>
      </w:r>
      <w:proofErr w:type="spellStart"/>
      <w:r>
        <w:t>Ochrana</w:t>
      </w:r>
      <w:proofErr w:type="spellEnd"/>
      <w:r>
        <w:t xml:space="preserve"> </w:t>
      </w:r>
      <w:proofErr w:type="spellStart"/>
      <w:r>
        <w:t>obyvatelstva</w:t>
      </w:r>
      <w:bookmarkEnd w:id="134"/>
      <w:proofErr w:type="spellEnd"/>
    </w:p>
    <w:p w14:paraId="35BA44FB" w14:textId="0A63434E" w:rsidR="00B24E4F" w:rsidRPr="00CE58FB" w:rsidRDefault="31B0B1C8" w:rsidP="31B0B1C8">
      <w:pPr>
        <w:pStyle w:val="Odstavecseseznamem"/>
        <w:ind w:left="1134"/>
        <w:rPr>
          <w:b/>
          <w:bCs/>
        </w:rPr>
      </w:pPr>
      <w:r w:rsidRPr="31B0B1C8">
        <w:rPr>
          <w:b/>
          <w:bCs/>
        </w:rPr>
        <w:t xml:space="preserve">Splnění základních požadavků z hlediska plnění úkolů ochrany obyvatelstva </w:t>
      </w:r>
    </w:p>
    <w:p w14:paraId="45F52D92" w14:textId="77777777" w:rsidR="00680F47" w:rsidRDefault="00680F47" w:rsidP="00B24E4F">
      <w:pPr>
        <w:pStyle w:val="Odstavecseseznamem"/>
        <w:ind w:left="2073"/>
      </w:pPr>
    </w:p>
    <w:p w14:paraId="36E87325" w14:textId="77777777" w:rsidR="008264CE" w:rsidRDefault="008264CE" w:rsidP="00B24E4F">
      <w:pPr>
        <w:pStyle w:val="Odstavecseseznamem"/>
        <w:ind w:left="2073"/>
      </w:pPr>
    </w:p>
    <w:p w14:paraId="0E961475" w14:textId="06E9A42A" w:rsidR="001A2EC7" w:rsidRPr="00CE58FB" w:rsidRDefault="31B0B1C8" w:rsidP="31B0B1C8">
      <w:pPr>
        <w:autoSpaceDE w:val="0"/>
        <w:autoSpaceDN w:val="0"/>
        <w:adjustRightInd w:val="0"/>
        <w:ind w:left="1134"/>
        <w:rPr>
          <w:rFonts w:cs="Arial"/>
          <w:b/>
          <w:bCs/>
          <w:u w:val="single"/>
        </w:rPr>
      </w:pPr>
      <w:r w:rsidRPr="31B0B1C8">
        <w:rPr>
          <w:rFonts w:cs="Arial"/>
          <w:b/>
          <w:bCs/>
          <w:u w:val="single"/>
        </w:rPr>
        <w:t>Vliv na veřejné zdraví – během výstavby</w:t>
      </w:r>
    </w:p>
    <w:p w14:paraId="2E9B80F5" w14:textId="77777777" w:rsidR="001A2EC7" w:rsidRPr="00CE58FB" w:rsidRDefault="001A2EC7" w:rsidP="00CE58FB">
      <w:pPr>
        <w:autoSpaceDE w:val="0"/>
        <w:autoSpaceDN w:val="0"/>
        <w:adjustRightInd w:val="0"/>
        <w:ind w:left="1134"/>
        <w:rPr>
          <w:rFonts w:cs="Arial"/>
        </w:rPr>
      </w:pPr>
    </w:p>
    <w:p w14:paraId="1EAEF02D" w14:textId="6C18372F" w:rsidR="001A2EC7" w:rsidRPr="00CE58FB" w:rsidRDefault="3C92F959" w:rsidP="3C92F959">
      <w:pPr>
        <w:autoSpaceDE w:val="0"/>
        <w:autoSpaceDN w:val="0"/>
        <w:adjustRightInd w:val="0"/>
        <w:ind w:left="1134"/>
        <w:rPr>
          <w:rFonts w:cs="Arial"/>
          <w:i/>
          <w:iCs/>
        </w:rPr>
      </w:pPr>
      <w:r w:rsidRPr="3C92F959">
        <w:rPr>
          <w:rFonts w:cs="Arial"/>
          <w:i/>
          <w:iCs/>
        </w:rPr>
        <w:t>Zdrojem emisí do ovzduší bude provádění bouracích prací. Kromě toho bude zdrojem prašnosti plocha staveniště. Míra prašnosti závisí zejména na klimatických podmínkách a na organizaci prací. Obdobně dojde na staveništi a v jeho okolí k navýšení hlukové hladiny. Zdrojem hluku bude kromě stavebních prací také doprava stavebních materiálů a vnitřního vybavení (technologie) nových objektů.</w:t>
      </w:r>
    </w:p>
    <w:p w14:paraId="3840B887" w14:textId="7809EF7F" w:rsidR="008264CE" w:rsidRPr="00CE58FB" w:rsidRDefault="3C92F959" w:rsidP="3C92F959">
      <w:pPr>
        <w:autoSpaceDE w:val="0"/>
        <w:autoSpaceDN w:val="0"/>
        <w:adjustRightInd w:val="0"/>
        <w:ind w:left="1134"/>
        <w:rPr>
          <w:rFonts w:cs="Arial"/>
          <w:i/>
          <w:iCs/>
        </w:rPr>
      </w:pPr>
      <w:r w:rsidRPr="3C92F959">
        <w:rPr>
          <w:rFonts w:cs="Arial"/>
          <w:i/>
          <w:iCs/>
        </w:rPr>
        <w:t xml:space="preserve">Předpokládá se, že stavební a montážní práce budou prováděny v 5denním pracovním týdnu v době </w:t>
      </w:r>
      <w:r w:rsidR="001A2EC7">
        <w:br/>
      </w:r>
      <w:r w:rsidRPr="3C92F959">
        <w:rPr>
          <w:rFonts w:cs="Arial"/>
          <w:i/>
          <w:iCs/>
        </w:rPr>
        <w:t>od 7.00 do 21.00 hod. Stavební práce, zejména práce s těžkou stavební technikou, budou prováděny v souladu s ustanoveními nařízení vlády č. 272/2011 Sb. v době 7.00 – 21.00 hod. Noční provoz na staveništi je vyloučen.</w:t>
      </w:r>
    </w:p>
    <w:p w14:paraId="25F3E624" w14:textId="77777777" w:rsidR="008264CE" w:rsidRPr="00CE58FB" w:rsidRDefault="008264CE" w:rsidP="31B0B1C8">
      <w:pPr>
        <w:pStyle w:val="Odstavecseseznamem"/>
        <w:ind w:left="1134"/>
        <w:rPr>
          <w:rFonts w:cs="Arial"/>
          <w:b/>
          <w:bCs/>
        </w:rPr>
      </w:pPr>
    </w:p>
    <w:p w14:paraId="1A192A29" w14:textId="0F5C0406" w:rsidR="00792490" w:rsidRPr="00CE58FB" w:rsidRDefault="31B0B1C8" w:rsidP="31B0B1C8">
      <w:pPr>
        <w:autoSpaceDE w:val="0"/>
        <w:autoSpaceDN w:val="0"/>
        <w:adjustRightInd w:val="0"/>
        <w:ind w:left="1134"/>
        <w:rPr>
          <w:rFonts w:cs="Arial"/>
          <w:b/>
          <w:bCs/>
          <w:u w:val="single"/>
        </w:rPr>
      </w:pPr>
      <w:r w:rsidRPr="31B0B1C8">
        <w:rPr>
          <w:rFonts w:cs="Arial"/>
          <w:b/>
          <w:bCs/>
          <w:u w:val="single"/>
        </w:rPr>
        <w:t>Vliv na veřejné zdraví – během provozu</w:t>
      </w:r>
    </w:p>
    <w:p w14:paraId="527339C4" w14:textId="77777777" w:rsidR="00792490" w:rsidRPr="00CE58FB" w:rsidRDefault="00792490" w:rsidP="00CE58FB">
      <w:pPr>
        <w:autoSpaceDE w:val="0"/>
        <w:autoSpaceDN w:val="0"/>
        <w:adjustRightInd w:val="0"/>
        <w:ind w:left="1134"/>
        <w:rPr>
          <w:rFonts w:cs="Arial"/>
        </w:rPr>
      </w:pPr>
    </w:p>
    <w:p w14:paraId="297BE9FF" w14:textId="77777777" w:rsidR="00792490" w:rsidRPr="00CE58FB" w:rsidRDefault="3C92F959" w:rsidP="3C92F959">
      <w:pPr>
        <w:autoSpaceDE w:val="0"/>
        <w:autoSpaceDN w:val="0"/>
        <w:adjustRightInd w:val="0"/>
        <w:ind w:left="1134"/>
        <w:rPr>
          <w:rFonts w:cs="Arial"/>
          <w:i/>
          <w:iCs/>
        </w:rPr>
      </w:pPr>
      <w:r w:rsidRPr="3C92F959">
        <w:rPr>
          <w:rFonts w:cs="Arial"/>
          <w:i/>
          <w:iCs/>
        </w:rPr>
        <w:t xml:space="preserve">Vliv na veřejné zdraví je hodnocen na základě změny kvality ovzduší a hlukové zátěže způsobené záměrem. </w:t>
      </w:r>
    </w:p>
    <w:p w14:paraId="777FA95D" w14:textId="77777777" w:rsidR="00EC40C7" w:rsidRPr="00B73C64" w:rsidRDefault="00EC40C7" w:rsidP="31B0B1C8">
      <w:pPr>
        <w:rPr>
          <w:rFonts w:cs="Arial"/>
          <w:b/>
          <w:bCs/>
          <w:u w:val="single"/>
        </w:rPr>
      </w:pPr>
    </w:p>
    <w:p w14:paraId="0334B797" w14:textId="33A90F33" w:rsidR="00B73C64" w:rsidRPr="009820B5" w:rsidRDefault="3C92F959" w:rsidP="3C92F959">
      <w:pPr>
        <w:pStyle w:val="Odstavecseseznamem"/>
        <w:ind w:left="1134"/>
        <w:rPr>
          <w:rFonts w:cs="Arial"/>
          <w:b/>
          <w:bCs/>
          <w:u w:val="single"/>
        </w:rPr>
      </w:pPr>
      <w:r w:rsidRPr="3C92F959">
        <w:rPr>
          <w:rFonts w:cs="Arial"/>
          <w:b/>
          <w:bCs/>
          <w:u w:val="single"/>
        </w:rPr>
        <w:t xml:space="preserve">Hluk </w:t>
      </w:r>
    </w:p>
    <w:p w14:paraId="49104C2A" w14:textId="02DAA7ED" w:rsidR="3C92F959" w:rsidRDefault="3C92F959" w:rsidP="3C92F959">
      <w:pPr>
        <w:pStyle w:val="Odstavecseseznamem"/>
        <w:ind w:left="1134"/>
        <w:rPr>
          <w:rFonts w:cs="Arial"/>
          <w:b/>
          <w:bCs/>
          <w:u w:val="single"/>
        </w:rPr>
      </w:pPr>
    </w:p>
    <w:p w14:paraId="19F6D766" w14:textId="4B5E4C27" w:rsidR="3C92F959" w:rsidRDefault="3C92F959" w:rsidP="3C92F959">
      <w:pPr>
        <w:ind w:left="1134"/>
        <w:rPr>
          <w:i/>
          <w:iCs/>
        </w:rPr>
      </w:pPr>
      <w:r w:rsidRPr="3C92F959">
        <w:rPr>
          <w:i/>
          <w:iCs/>
        </w:rPr>
        <w:t xml:space="preserve">Vzhledem k lokalitě, ve které se objekt nachází, se nepředpokládá překročení hlukových limitů hluku ve venkovním </w:t>
      </w:r>
      <w:proofErr w:type="gramStart"/>
      <w:r w:rsidRPr="3C92F959">
        <w:rPr>
          <w:i/>
          <w:iCs/>
        </w:rPr>
        <w:t>prostoru</w:t>
      </w:r>
      <w:proofErr w:type="gramEnd"/>
      <w:r w:rsidRPr="3C92F959">
        <w:rPr>
          <w:i/>
          <w:iCs/>
        </w:rPr>
        <w:t xml:space="preserve"> a to ani při umístění nových zdrojů chlazení a vzduchotechnických jednotek.</w:t>
      </w:r>
    </w:p>
    <w:p w14:paraId="512CDA49" w14:textId="1CBF3E4F" w:rsidR="3C92F959" w:rsidRDefault="3C92F959" w:rsidP="3C92F959">
      <w:pPr>
        <w:ind w:left="1134"/>
        <w:rPr>
          <w:highlight w:val="yellow"/>
        </w:rPr>
      </w:pPr>
    </w:p>
    <w:p w14:paraId="4B64BB12" w14:textId="72697B4D" w:rsidR="00B52B42" w:rsidRPr="008D50B0" w:rsidRDefault="00B52B42" w:rsidP="00124837"/>
    <w:p w14:paraId="53AC2A0A" w14:textId="77777777" w:rsidR="00B52B42" w:rsidRPr="008D50B0" w:rsidRDefault="00B52B42" w:rsidP="00124837"/>
    <w:p w14:paraId="28644661" w14:textId="77777777" w:rsidR="00B24E4F" w:rsidRPr="008D50B0" w:rsidRDefault="31B0B1C8" w:rsidP="00FC6F57">
      <w:pPr>
        <w:pStyle w:val="Nadpis2"/>
        <w:ind w:left="1134"/>
        <w:rPr>
          <w:lang w:val="cs-CZ"/>
        </w:rPr>
      </w:pPr>
      <w:bookmarkStart w:id="135" w:name="_Toc100315039"/>
      <w:r>
        <w:t xml:space="preserve">B.8 </w:t>
      </w:r>
      <w:proofErr w:type="spellStart"/>
      <w:r>
        <w:t>Zásady</w:t>
      </w:r>
      <w:proofErr w:type="spellEnd"/>
      <w:r>
        <w:t xml:space="preserve"> </w:t>
      </w:r>
      <w:proofErr w:type="spellStart"/>
      <w:r>
        <w:t>organizace</w:t>
      </w:r>
      <w:proofErr w:type="spellEnd"/>
      <w:r>
        <w:t xml:space="preserve"> </w:t>
      </w:r>
      <w:proofErr w:type="spellStart"/>
      <w:r>
        <w:t>výstavby</w:t>
      </w:r>
      <w:bookmarkEnd w:id="135"/>
      <w:proofErr w:type="spellEnd"/>
      <w:r>
        <w:t xml:space="preserve"> </w:t>
      </w:r>
    </w:p>
    <w:p w14:paraId="29ECC41E" w14:textId="026AD598" w:rsidR="00B24E4F" w:rsidRPr="008D50B0" w:rsidRDefault="00B24E4F" w:rsidP="00FC6F57">
      <w:pPr>
        <w:pStyle w:val="Nadpis2"/>
        <w:ind w:left="1134"/>
        <w:rPr>
          <w:lang w:val="cs-CZ"/>
        </w:rPr>
      </w:pPr>
    </w:p>
    <w:p w14:paraId="1DB22D92" w14:textId="37BC3C7D" w:rsidR="00DE42C0" w:rsidRPr="008D50B0" w:rsidRDefault="31B0B1C8" w:rsidP="31B0B1C8">
      <w:pPr>
        <w:pStyle w:val="Odstavecseseznamem"/>
        <w:numPr>
          <w:ilvl w:val="0"/>
          <w:numId w:val="169"/>
        </w:numPr>
        <w:ind w:left="1560" w:hanging="426"/>
        <w:rPr>
          <w:b/>
          <w:bCs/>
        </w:rPr>
      </w:pPr>
      <w:r w:rsidRPr="31B0B1C8">
        <w:rPr>
          <w:b/>
          <w:bCs/>
          <w:u w:val="single"/>
        </w:rPr>
        <w:t>Potřeby a spotřeby rozhodujících médií a hmot, jejich zajištění</w:t>
      </w:r>
    </w:p>
    <w:p w14:paraId="4B6954BC" w14:textId="321FDEFC" w:rsidR="00DE42C0" w:rsidRPr="008D50B0" w:rsidRDefault="00DE42C0" w:rsidP="31B0B1C8">
      <w:pPr>
        <w:pStyle w:val="Odstavecseseznamem"/>
        <w:ind w:left="1560"/>
        <w:rPr>
          <w:b/>
          <w:bCs/>
          <w:u w:val="single"/>
        </w:rPr>
      </w:pPr>
    </w:p>
    <w:p w14:paraId="7BD16688" w14:textId="77777777" w:rsidR="00E970EB" w:rsidRDefault="31B0B1C8" w:rsidP="00E970EB">
      <w:pPr>
        <w:ind w:left="1134"/>
        <w:rPr>
          <w:rFonts w:cs="Arial"/>
          <w:lang w:eastAsia="zh-CN"/>
        </w:rPr>
      </w:pPr>
      <w:r w:rsidRPr="31B0B1C8">
        <w:rPr>
          <w:rFonts w:cs="Arial"/>
        </w:rPr>
        <w:t xml:space="preserve">Potřeby rozhodujících médií a jejich zajištění bude řešeno generálním dodavatelem stavby. </w:t>
      </w:r>
    </w:p>
    <w:p w14:paraId="5330D320" w14:textId="132061D2" w:rsidR="00E970EB" w:rsidRDefault="00E970EB" w:rsidP="00E970EB">
      <w:pPr>
        <w:ind w:left="1134"/>
        <w:rPr>
          <w:rFonts w:cs="Arial"/>
          <w:lang w:eastAsia="zh-CN"/>
        </w:rPr>
      </w:pPr>
    </w:p>
    <w:p w14:paraId="5C557E0B" w14:textId="3DB0AF2B" w:rsidR="00E970EB" w:rsidRDefault="31B0B1C8" w:rsidP="00E970EB">
      <w:pPr>
        <w:ind w:left="1134"/>
        <w:rPr>
          <w:rFonts w:cs="Arial"/>
          <w:u w:val="single"/>
          <w:lang w:eastAsia="zh-CN"/>
        </w:rPr>
      </w:pPr>
      <w:r w:rsidRPr="31B0B1C8">
        <w:rPr>
          <w:rFonts w:cs="Arial"/>
          <w:u w:val="single"/>
        </w:rPr>
        <w:t>Elektrická energie</w:t>
      </w:r>
    </w:p>
    <w:p w14:paraId="5DBDFD88" w14:textId="77777777" w:rsidR="00E970EB" w:rsidRPr="00E970EB" w:rsidRDefault="00E970EB" w:rsidP="00E970EB">
      <w:pPr>
        <w:ind w:left="1134"/>
        <w:rPr>
          <w:rFonts w:cs="Arial"/>
          <w:u w:val="single"/>
          <w:lang w:eastAsia="zh-CN"/>
        </w:rPr>
      </w:pPr>
    </w:p>
    <w:p w14:paraId="1AE9C38C" w14:textId="79B36A87" w:rsidR="00E970EB" w:rsidRDefault="31B0B1C8" w:rsidP="00E970EB">
      <w:pPr>
        <w:ind w:left="1134"/>
        <w:rPr>
          <w:rFonts w:cs="Arial"/>
          <w:lang w:eastAsia="zh-CN"/>
        </w:rPr>
      </w:pPr>
      <w:r w:rsidRPr="31B0B1C8">
        <w:rPr>
          <w:rFonts w:cs="Arial"/>
        </w:rPr>
        <w:t>Vzhledem k tomu, že se jedná o stavební úpravy stávajícího objektu C03, bude k napojení staveniště provedeno ze stávajících rozvodů.</w:t>
      </w:r>
    </w:p>
    <w:p w14:paraId="0982ACA9" w14:textId="752689E9" w:rsidR="00E970EB" w:rsidRDefault="00E970EB" w:rsidP="00E970EB">
      <w:pPr>
        <w:ind w:left="1134"/>
        <w:rPr>
          <w:rFonts w:cs="Arial"/>
          <w:lang w:eastAsia="zh-CN"/>
        </w:rPr>
      </w:pPr>
    </w:p>
    <w:p w14:paraId="6285AA86" w14:textId="4A648E8B" w:rsidR="00E970EB" w:rsidRDefault="31B0B1C8" w:rsidP="00E970EB">
      <w:pPr>
        <w:ind w:left="1134"/>
        <w:rPr>
          <w:rFonts w:cs="Arial"/>
          <w:u w:val="single"/>
          <w:lang w:eastAsia="zh-CN"/>
        </w:rPr>
      </w:pPr>
      <w:r w:rsidRPr="31B0B1C8">
        <w:rPr>
          <w:rFonts w:cs="Arial"/>
          <w:u w:val="single"/>
        </w:rPr>
        <w:t>Voda</w:t>
      </w:r>
    </w:p>
    <w:p w14:paraId="0EBD3979" w14:textId="0C529BAB" w:rsidR="00E970EB" w:rsidRDefault="00E970EB" w:rsidP="00E970EB">
      <w:pPr>
        <w:ind w:left="1134"/>
        <w:rPr>
          <w:rFonts w:cs="Arial"/>
          <w:u w:val="single"/>
          <w:lang w:eastAsia="zh-CN"/>
        </w:rPr>
      </w:pPr>
    </w:p>
    <w:p w14:paraId="48281C61" w14:textId="4411DEA3" w:rsidR="00EC40C7" w:rsidRDefault="31B0B1C8" w:rsidP="00E970EB">
      <w:pPr>
        <w:ind w:left="1134"/>
        <w:rPr>
          <w:rFonts w:cs="Arial"/>
          <w:lang w:eastAsia="zh-CN"/>
        </w:rPr>
      </w:pPr>
      <w:r w:rsidRPr="31B0B1C8">
        <w:rPr>
          <w:rFonts w:cs="Arial"/>
        </w:rPr>
        <w:t>Bude využito stávajícího zásobování objektu vodou.</w:t>
      </w:r>
    </w:p>
    <w:p w14:paraId="4D034A94" w14:textId="37AF2697" w:rsidR="681896E1" w:rsidRDefault="681896E1" w:rsidP="681896E1">
      <w:pPr>
        <w:ind w:left="1134"/>
        <w:rPr>
          <w:lang w:eastAsia="zh-CN"/>
        </w:rPr>
      </w:pPr>
    </w:p>
    <w:p w14:paraId="372F1462" w14:textId="0D9561DB" w:rsidR="00DE42C0" w:rsidRPr="008D50B0" w:rsidRDefault="31B0B1C8" w:rsidP="31B0B1C8">
      <w:pPr>
        <w:pStyle w:val="Odstavecseseznamem"/>
        <w:numPr>
          <w:ilvl w:val="0"/>
          <w:numId w:val="169"/>
        </w:numPr>
        <w:ind w:left="1560" w:hanging="426"/>
        <w:rPr>
          <w:b/>
          <w:bCs/>
        </w:rPr>
      </w:pPr>
      <w:r w:rsidRPr="31B0B1C8">
        <w:rPr>
          <w:b/>
          <w:bCs/>
          <w:u w:val="single"/>
        </w:rPr>
        <w:t xml:space="preserve">Odvodnění </w:t>
      </w:r>
      <w:proofErr w:type="spellStart"/>
      <w:r w:rsidRPr="31B0B1C8">
        <w:rPr>
          <w:b/>
          <w:bCs/>
          <w:u w:val="single"/>
        </w:rPr>
        <w:t>stavenistě</w:t>
      </w:r>
      <w:proofErr w:type="spellEnd"/>
      <w:r w:rsidRPr="31B0B1C8">
        <w:rPr>
          <w:b/>
          <w:bCs/>
          <w:u w:val="single"/>
        </w:rPr>
        <w:t xml:space="preserve"> </w:t>
      </w:r>
    </w:p>
    <w:p w14:paraId="2C9DAE9B" w14:textId="77777777" w:rsidR="00DE42C0" w:rsidRPr="00DE42C0" w:rsidRDefault="00DE42C0" w:rsidP="31B0B1C8">
      <w:pPr>
        <w:pStyle w:val="Odstavecseseznamem"/>
        <w:rPr>
          <w:b/>
          <w:bCs/>
        </w:rPr>
      </w:pPr>
    </w:p>
    <w:p w14:paraId="2B915E8D" w14:textId="05A62F43" w:rsidR="008D50B0" w:rsidRDefault="31B0B1C8" w:rsidP="008D50B0">
      <w:pPr>
        <w:pStyle w:val="Odstavecseseznamem"/>
        <w:ind w:left="1134"/>
        <w:rPr>
          <w:bCs/>
        </w:rPr>
      </w:pPr>
      <w:r>
        <w:t>Není řešením projektové dokumentace.</w:t>
      </w:r>
    </w:p>
    <w:p w14:paraId="358FDE13" w14:textId="77777777" w:rsidR="008D50B0" w:rsidRPr="008D50B0" w:rsidRDefault="008D50B0" w:rsidP="31B0B1C8">
      <w:pPr>
        <w:pStyle w:val="Odstavecseseznamem"/>
        <w:ind w:left="1134"/>
      </w:pPr>
    </w:p>
    <w:p w14:paraId="25093193" w14:textId="77777777" w:rsidR="008D50B0" w:rsidRPr="00DE42C0" w:rsidRDefault="008D50B0" w:rsidP="31B0B1C8">
      <w:pPr>
        <w:pStyle w:val="Odstavecseseznamem"/>
        <w:ind w:left="1560"/>
        <w:rPr>
          <w:b/>
          <w:bCs/>
        </w:rPr>
      </w:pPr>
    </w:p>
    <w:p w14:paraId="7B2C744F" w14:textId="2E1CB0AA" w:rsidR="00B24E4F" w:rsidRPr="008D50B0" w:rsidRDefault="31B0B1C8" w:rsidP="31B0B1C8">
      <w:pPr>
        <w:pStyle w:val="Odstavecseseznamem"/>
        <w:numPr>
          <w:ilvl w:val="0"/>
          <w:numId w:val="169"/>
        </w:numPr>
        <w:ind w:left="1560" w:hanging="426"/>
        <w:rPr>
          <w:b/>
          <w:bCs/>
        </w:rPr>
      </w:pPr>
      <w:r w:rsidRPr="31B0B1C8">
        <w:rPr>
          <w:b/>
          <w:bCs/>
          <w:u w:val="single"/>
        </w:rPr>
        <w:t>Napojení na staveniště na stávající dopravní a technickou infrastrukturu</w:t>
      </w:r>
    </w:p>
    <w:p w14:paraId="7376EA7D" w14:textId="77777777" w:rsidR="00181CF9" w:rsidRPr="008D50B0" w:rsidRDefault="00181CF9" w:rsidP="00FC6F57">
      <w:pPr>
        <w:pStyle w:val="Odstavecseseznamem"/>
        <w:ind w:left="1560"/>
      </w:pPr>
    </w:p>
    <w:p w14:paraId="340EBDEA" w14:textId="57B76831" w:rsidR="00B24E4F" w:rsidRPr="008D50B0" w:rsidRDefault="31B0B1C8" w:rsidP="0058687D">
      <w:pPr>
        <w:pStyle w:val="Odstavecseseznamem"/>
        <w:ind w:left="1134"/>
      </w:pPr>
      <w:r>
        <w:t>Bude využito stávajícího připojení objektu na stávající dopravní infrastrukturu.</w:t>
      </w:r>
    </w:p>
    <w:p w14:paraId="7D3ACB8A" w14:textId="6A59FA15" w:rsidR="00DE42C0" w:rsidRPr="008D50B0" w:rsidRDefault="00DE42C0" w:rsidP="0058687D">
      <w:pPr>
        <w:pStyle w:val="Odstavecseseznamem"/>
        <w:ind w:left="1134"/>
      </w:pPr>
    </w:p>
    <w:p w14:paraId="18DBE241" w14:textId="77777777" w:rsidR="008D50B0" w:rsidRPr="008D50B0" w:rsidRDefault="008D50B0" w:rsidP="0058687D">
      <w:pPr>
        <w:pStyle w:val="Odstavecseseznamem"/>
        <w:ind w:left="1134"/>
      </w:pPr>
    </w:p>
    <w:p w14:paraId="2831F6F9" w14:textId="0E64F04C" w:rsidR="00DE42C0" w:rsidRPr="008D50B0" w:rsidRDefault="31B0B1C8" w:rsidP="00B959C6">
      <w:pPr>
        <w:pStyle w:val="Odstavecseseznamem"/>
        <w:numPr>
          <w:ilvl w:val="0"/>
          <w:numId w:val="169"/>
        </w:numPr>
        <w:ind w:left="1560" w:hanging="426"/>
      </w:pPr>
      <w:r w:rsidRPr="31B0B1C8">
        <w:rPr>
          <w:b/>
          <w:bCs/>
          <w:u w:val="single"/>
        </w:rPr>
        <w:t xml:space="preserve">Vliv provádění stavby na okolní stavby a pozemky </w:t>
      </w:r>
    </w:p>
    <w:p w14:paraId="34988144" w14:textId="36CC405D" w:rsidR="00151E33" w:rsidRDefault="00151E33" w:rsidP="0058687D">
      <w:pPr>
        <w:pStyle w:val="Odstavecseseznamem"/>
        <w:ind w:left="1134"/>
      </w:pPr>
    </w:p>
    <w:p w14:paraId="54CE0C52" w14:textId="3224F31F" w:rsidR="008D50B0" w:rsidRDefault="31B0B1C8" w:rsidP="0058687D">
      <w:pPr>
        <w:pStyle w:val="Odstavecseseznamem"/>
        <w:ind w:left="1134"/>
      </w:pPr>
      <w:r>
        <w:t xml:space="preserve">Výstavba areálu bude probíhat na pozemcích investora. </w:t>
      </w:r>
    </w:p>
    <w:p w14:paraId="346FE545" w14:textId="77777777" w:rsidR="008D50B0" w:rsidRPr="008D50B0" w:rsidRDefault="008D50B0" w:rsidP="0058687D">
      <w:pPr>
        <w:pStyle w:val="Odstavecseseznamem"/>
        <w:ind w:left="1134"/>
      </w:pPr>
    </w:p>
    <w:p w14:paraId="59A3DD93" w14:textId="77777777" w:rsidR="00D136A9" w:rsidRDefault="00D136A9" w:rsidP="00FC6F57">
      <w:pPr>
        <w:pStyle w:val="Odstavecseseznamem"/>
        <w:ind w:left="1560" w:hanging="426"/>
      </w:pPr>
    </w:p>
    <w:p w14:paraId="7E78425D" w14:textId="77777777" w:rsidR="00B24E4F" w:rsidRPr="00631578" w:rsidRDefault="31B0B1C8" w:rsidP="31B0B1C8">
      <w:pPr>
        <w:pStyle w:val="Odstavecseseznamem"/>
        <w:numPr>
          <w:ilvl w:val="0"/>
          <w:numId w:val="169"/>
        </w:numPr>
        <w:ind w:left="1560" w:hanging="426"/>
        <w:rPr>
          <w:b/>
          <w:bCs/>
        </w:rPr>
      </w:pPr>
      <w:r w:rsidRPr="31B0B1C8">
        <w:rPr>
          <w:b/>
          <w:bCs/>
          <w:u w:val="single"/>
        </w:rPr>
        <w:t>Ochrana okolí staveniště a požadavky na související asanace, demolice, kácení dřevin</w:t>
      </w:r>
    </w:p>
    <w:p w14:paraId="6696F48D" w14:textId="77777777" w:rsidR="00181CF9" w:rsidRPr="00631578" w:rsidRDefault="00181CF9" w:rsidP="00FC6F57">
      <w:pPr>
        <w:pStyle w:val="Odstavecseseznamem"/>
        <w:ind w:left="1560"/>
      </w:pPr>
    </w:p>
    <w:p w14:paraId="4830AE59" w14:textId="77777777" w:rsidR="0076047A" w:rsidRPr="00631578" w:rsidRDefault="31B0B1C8" w:rsidP="0076047A">
      <w:pPr>
        <w:ind w:left="1134"/>
        <w:rPr>
          <w:rFonts w:cs="Arial"/>
          <w:lang w:eastAsia="zh-CN"/>
        </w:rPr>
      </w:pPr>
      <w:r w:rsidRPr="31B0B1C8">
        <w:rPr>
          <w:rFonts w:cs="Arial"/>
        </w:rPr>
        <w:t xml:space="preserve">V průběhu stavby dojde ke zvýšení hlukové zátěže v dané lokalitě. V průběhu realizace stavby budou veškeré stavební činnosti prováděny a koordinovány tak, aby v chráněném venkovním prostoru okolních staveb nedocházelo k překračování hygienických limitů hluku ze stavební činnosti stanovených v § 12 odst. 6 a v příloze č. 3, část B) nařízení vlády ČR č. 272/2011 Sb., o ochraně zdraví před nepříznivými účinky hluku a vibrací. Průběh hlukově významných stavebních činností bude organizací prací, personálním a technickým vybavením zkrácen na nezbytně nutnou dobu. Pro stavební práce budou používána pouze zařízení a nářadí v bezvadném technickém stavu. </w:t>
      </w:r>
    </w:p>
    <w:p w14:paraId="0E9D601B" w14:textId="6423377D" w:rsidR="00B24E4F" w:rsidRPr="00631578" w:rsidRDefault="00B24E4F" w:rsidP="00FC6F57">
      <w:pPr>
        <w:pStyle w:val="Odstavecseseznamem"/>
        <w:ind w:left="1560" w:hanging="426"/>
      </w:pPr>
    </w:p>
    <w:p w14:paraId="3614A5FB" w14:textId="00F07588" w:rsidR="00631578" w:rsidRPr="00631578" w:rsidRDefault="31B0B1C8" w:rsidP="00FC6F57">
      <w:pPr>
        <w:pStyle w:val="Odstavecseseznamem"/>
        <w:ind w:left="1560" w:hanging="426"/>
      </w:pPr>
      <w:r>
        <w:t xml:space="preserve">Stavba nevyžaduje asanace, demolice a kácení dřevin. </w:t>
      </w:r>
    </w:p>
    <w:p w14:paraId="467CA222" w14:textId="15622E85" w:rsidR="00D136A9" w:rsidRPr="00631578" w:rsidRDefault="00D136A9" w:rsidP="00FC6F57">
      <w:pPr>
        <w:pStyle w:val="Odstavecseseznamem"/>
        <w:ind w:left="1560" w:hanging="426"/>
      </w:pPr>
    </w:p>
    <w:p w14:paraId="729F7277" w14:textId="77777777" w:rsidR="00631578" w:rsidRPr="00631578" w:rsidRDefault="00631578" w:rsidP="00FC6F57">
      <w:pPr>
        <w:pStyle w:val="Odstavecseseznamem"/>
        <w:ind w:left="1560" w:hanging="426"/>
      </w:pPr>
    </w:p>
    <w:p w14:paraId="3664C047" w14:textId="706E59F0" w:rsidR="00B24E4F" w:rsidRPr="00631578" w:rsidRDefault="31B0B1C8" w:rsidP="31B0B1C8">
      <w:pPr>
        <w:pStyle w:val="Odstavecseseznamem"/>
        <w:numPr>
          <w:ilvl w:val="0"/>
          <w:numId w:val="169"/>
        </w:numPr>
        <w:ind w:left="1560" w:hanging="426"/>
        <w:rPr>
          <w:b/>
          <w:bCs/>
        </w:rPr>
      </w:pPr>
      <w:r w:rsidRPr="31B0B1C8">
        <w:rPr>
          <w:b/>
          <w:bCs/>
          <w:u w:val="single"/>
        </w:rPr>
        <w:t xml:space="preserve">Maximální dočasné a trvalé zábory pro staveniště  </w:t>
      </w:r>
    </w:p>
    <w:p w14:paraId="52313A09" w14:textId="77777777" w:rsidR="00B24E4F" w:rsidRPr="00631578" w:rsidRDefault="00B24E4F" w:rsidP="00FC6F57">
      <w:pPr>
        <w:pStyle w:val="Odstavecseseznamem"/>
        <w:ind w:left="1560" w:hanging="426"/>
      </w:pPr>
    </w:p>
    <w:p w14:paraId="458C47BB" w14:textId="17F06811" w:rsidR="0076047A" w:rsidRPr="00631578" w:rsidRDefault="31B0B1C8" w:rsidP="0076047A">
      <w:pPr>
        <w:ind w:left="1134"/>
        <w:rPr>
          <w:rFonts w:cs="Arial"/>
          <w:lang w:eastAsia="zh-CN"/>
        </w:rPr>
      </w:pPr>
      <w:r w:rsidRPr="31B0B1C8">
        <w:rPr>
          <w:rFonts w:cs="Arial"/>
        </w:rPr>
        <w:t xml:space="preserve">Po dobu výstavby bude staveniště zabírat příslušnou část pozemku investora, která bude oplocena mobilním stavebním plotem. Vše bude probíhat na pozemcích investora. </w:t>
      </w:r>
    </w:p>
    <w:p w14:paraId="7CD513B6" w14:textId="77777777" w:rsidR="00631578" w:rsidRDefault="00631578" w:rsidP="0076047A">
      <w:pPr>
        <w:ind w:left="1134"/>
        <w:rPr>
          <w:rFonts w:cs="Arial"/>
          <w:lang w:eastAsia="zh-CN"/>
        </w:rPr>
      </w:pPr>
    </w:p>
    <w:p w14:paraId="65643006" w14:textId="4F93344A" w:rsidR="00DE42C0" w:rsidRDefault="00DE42C0" w:rsidP="0076047A">
      <w:pPr>
        <w:ind w:left="1134"/>
        <w:rPr>
          <w:rFonts w:cs="Arial"/>
          <w:lang w:eastAsia="zh-CN"/>
        </w:rPr>
      </w:pPr>
    </w:p>
    <w:p w14:paraId="5D49DA1D" w14:textId="01EB44A4" w:rsidR="00DE42C0" w:rsidRPr="00206B4A" w:rsidRDefault="31B0B1C8" w:rsidP="00B959C6">
      <w:pPr>
        <w:pStyle w:val="Odstavecseseznamem"/>
        <w:numPr>
          <w:ilvl w:val="0"/>
          <w:numId w:val="169"/>
        </w:numPr>
        <w:ind w:left="1560" w:hanging="426"/>
        <w:rPr>
          <w:rFonts w:cs="Arial"/>
          <w:b/>
          <w:bCs/>
          <w:u w:val="single"/>
          <w:lang w:eastAsia="zh-CN"/>
        </w:rPr>
      </w:pPr>
      <w:r w:rsidRPr="31B0B1C8">
        <w:rPr>
          <w:rFonts w:cs="Arial"/>
          <w:b/>
          <w:bCs/>
          <w:u w:val="single"/>
        </w:rPr>
        <w:t xml:space="preserve">Požadavky na bezbariérové </w:t>
      </w:r>
      <w:proofErr w:type="spellStart"/>
      <w:r w:rsidRPr="31B0B1C8">
        <w:rPr>
          <w:rFonts w:cs="Arial"/>
          <w:b/>
          <w:bCs/>
          <w:u w:val="single"/>
        </w:rPr>
        <w:t>obchozí</w:t>
      </w:r>
      <w:proofErr w:type="spellEnd"/>
      <w:r w:rsidRPr="31B0B1C8">
        <w:rPr>
          <w:rFonts w:cs="Arial"/>
          <w:b/>
          <w:bCs/>
          <w:u w:val="single"/>
        </w:rPr>
        <w:t xml:space="preserve"> trasy</w:t>
      </w:r>
    </w:p>
    <w:p w14:paraId="31A8B052" w14:textId="69F72A60" w:rsidR="0076047A" w:rsidRDefault="0076047A" w:rsidP="00FC6F57">
      <w:pPr>
        <w:pStyle w:val="Odstavecseseznamem"/>
        <w:ind w:left="1560" w:hanging="426"/>
      </w:pPr>
    </w:p>
    <w:p w14:paraId="4A219B7C" w14:textId="04F34EF2" w:rsidR="00631578" w:rsidRDefault="31B0B1C8" w:rsidP="00206B4A">
      <w:pPr>
        <w:pStyle w:val="Odstavecseseznamem"/>
        <w:ind w:left="1134"/>
      </w:pPr>
      <w:r w:rsidRPr="31B0B1C8">
        <w:rPr>
          <w:rFonts w:cs="Arial"/>
        </w:rPr>
        <w:t xml:space="preserve">V rámci výstavby nebudou řešeny žádné bezbariérové </w:t>
      </w:r>
      <w:proofErr w:type="spellStart"/>
      <w:r w:rsidRPr="31B0B1C8">
        <w:rPr>
          <w:rFonts w:cs="Arial"/>
        </w:rPr>
        <w:t>obchozí</w:t>
      </w:r>
      <w:proofErr w:type="spellEnd"/>
      <w:r w:rsidRPr="31B0B1C8">
        <w:rPr>
          <w:rFonts w:cs="Arial"/>
        </w:rPr>
        <w:t xml:space="preserve"> trasy. </w:t>
      </w:r>
    </w:p>
    <w:p w14:paraId="01ABB6D1" w14:textId="33910E93" w:rsidR="00206B4A" w:rsidRDefault="00206B4A" w:rsidP="00FC6F57">
      <w:pPr>
        <w:pStyle w:val="Odstavecseseznamem"/>
        <w:ind w:left="1560" w:hanging="426"/>
      </w:pPr>
    </w:p>
    <w:p w14:paraId="5EE8DC0B" w14:textId="264E7D25" w:rsidR="00206B4A" w:rsidRDefault="00206B4A" w:rsidP="00FC6F57">
      <w:pPr>
        <w:pStyle w:val="Odstavecseseznamem"/>
        <w:ind w:left="1560" w:hanging="426"/>
      </w:pPr>
    </w:p>
    <w:p w14:paraId="341F52A4" w14:textId="15C1DED6" w:rsidR="003B62C9" w:rsidRPr="00206B4A" w:rsidRDefault="31B0B1C8" w:rsidP="00B959C6">
      <w:pPr>
        <w:pStyle w:val="Odstavecseseznamem"/>
        <w:numPr>
          <w:ilvl w:val="0"/>
          <w:numId w:val="169"/>
        </w:numPr>
        <w:ind w:left="1560" w:hanging="426"/>
        <w:rPr>
          <w:b/>
          <w:bCs/>
          <w:u w:val="single"/>
        </w:rPr>
      </w:pPr>
      <w:r w:rsidRPr="31B0B1C8">
        <w:rPr>
          <w:b/>
          <w:bCs/>
          <w:u w:val="single"/>
        </w:rPr>
        <w:t>Maximální produkovaná množství a druhy odpadů a emisí při výstavbě, jejich likvidace</w:t>
      </w:r>
    </w:p>
    <w:p w14:paraId="3DC5EF69" w14:textId="6D7E54C0" w:rsidR="003B62C9" w:rsidRDefault="003B62C9" w:rsidP="00FC6F57">
      <w:pPr>
        <w:pStyle w:val="Odstavecseseznamem"/>
        <w:ind w:left="1560" w:hanging="426"/>
      </w:pPr>
    </w:p>
    <w:p w14:paraId="2E17E2CA" w14:textId="77777777" w:rsidR="00206B4A" w:rsidRDefault="31B0B1C8" w:rsidP="00206B4A">
      <w:pPr>
        <w:autoSpaceDE w:val="0"/>
        <w:autoSpaceDN w:val="0"/>
        <w:adjustRightInd w:val="0"/>
        <w:ind w:left="1134"/>
        <w:rPr>
          <w:rFonts w:cs="Arial"/>
        </w:rPr>
      </w:pPr>
      <w:r w:rsidRPr="31B0B1C8">
        <w:rPr>
          <w:rFonts w:cs="Arial"/>
        </w:rPr>
        <w:lastRenderedPageBreak/>
        <w:t>Odpady vzniklé při provádění stavebních prací budou tříděny, ukládány do kontejnerů a předávány oprávněným osobám k využití či odstranění.</w:t>
      </w:r>
    </w:p>
    <w:p w14:paraId="65642404" w14:textId="77777777" w:rsidR="00206B4A" w:rsidRDefault="31B0B1C8" w:rsidP="00206B4A">
      <w:pPr>
        <w:autoSpaceDE w:val="0"/>
        <w:autoSpaceDN w:val="0"/>
        <w:adjustRightInd w:val="0"/>
        <w:ind w:left="1134"/>
        <w:rPr>
          <w:rFonts w:cs="Arial"/>
        </w:rPr>
      </w:pPr>
      <w:r w:rsidRPr="31B0B1C8">
        <w:rPr>
          <w:rFonts w:cs="Arial"/>
        </w:rPr>
        <w:t xml:space="preserve">V rámci zařízení staveniště budou vytvořeny podmínky pro třídění a shromažďování jednotlivých druhů odpadů, bude vedena evidence o způsobu nakládání s jednotlivými druhy odpadů, </w:t>
      </w:r>
      <w:proofErr w:type="gramStart"/>
      <w:r w:rsidRPr="31B0B1C8">
        <w:rPr>
          <w:rFonts w:cs="Arial"/>
        </w:rPr>
        <w:t>odpady  budou</w:t>
      </w:r>
      <w:proofErr w:type="gramEnd"/>
      <w:r w:rsidRPr="31B0B1C8">
        <w:rPr>
          <w:rFonts w:cs="Arial"/>
        </w:rPr>
        <w:t xml:space="preserve"> přednostně nabízeny k využití.</w:t>
      </w:r>
    </w:p>
    <w:p w14:paraId="4DC6A45D" w14:textId="77777777" w:rsidR="00206B4A" w:rsidRDefault="31B0B1C8" w:rsidP="00206B4A">
      <w:pPr>
        <w:autoSpaceDE w:val="0"/>
        <w:autoSpaceDN w:val="0"/>
        <w:adjustRightInd w:val="0"/>
        <w:ind w:left="1134"/>
        <w:jc w:val="left"/>
        <w:rPr>
          <w:rFonts w:cs="Arial"/>
        </w:rPr>
      </w:pPr>
      <w:r w:rsidRPr="31B0B1C8">
        <w:rPr>
          <w:rFonts w:cs="Arial"/>
        </w:rPr>
        <w:t xml:space="preserve">Při závěrečné prohlídce stavby </w:t>
      </w:r>
      <w:proofErr w:type="gramStart"/>
      <w:r w:rsidRPr="31B0B1C8">
        <w:rPr>
          <w:rFonts w:cs="Arial"/>
        </w:rPr>
        <w:t>předloží</w:t>
      </w:r>
      <w:proofErr w:type="gramEnd"/>
      <w:r w:rsidRPr="31B0B1C8">
        <w:rPr>
          <w:rFonts w:cs="Arial"/>
        </w:rPr>
        <w:t xml:space="preserve"> dodavatel stavby doklady o způsobu odstranění odpadů.</w:t>
      </w:r>
    </w:p>
    <w:p w14:paraId="589C67BD" w14:textId="77777777" w:rsidR="00206B4A" w:rsidRDefault="31B0B1C8" w:rsidP="00206B4A">
      <w:pPr>
        <w:autoSpaceDE w:val="0"/>
        <w:autoSpaceDN w:val="0"/>
        <w:adjustRightInd w:val="0"/>
        <w:ind w:left="1134"/>
        <w:jc w:val="left"/>
        <w:rPr>
          <w:rFonts w:cs="Arial"/>
        </w:rPr>
      </w:pPr>
      <w:r w:rsidRPr="31B0B1C8">
        <w:rPr>
          <w:rFonts w:cs="Arial"/>
        </w:rPr>
        <w:t>Shromažďovací místa a prostředky musí být označeny v souladu s požadavky vyhlášky č. 383/2001 Sb., o podrobnostech nakládání s odpady. Pro shromažďování uvedených druhů odpadů je nutné zajistit dostatečný počet shromažďovacích nádob tak, aby bylo zajištěno třídění jednotlivých druhů odpadů.</w:t>
      </w:r>
    </w:p>
    <w:p w14:paraId="0344A358" w14:textId="77777777" w:rsidR="00206B4A" w:rsidRPr="007563C5" w:rsidRDefault="00206B4A" w:rsidP="31B0B1C8">
      <w:pPr>
        <w:autoSpaceDE w:val="0"/>
        <w:autoSpaceDN w:val="0"/>
        <w:adjustRightInd w:val="0"/>
        <w:ind w:left="1134"/>
        <w:rPr>
          <w:rFonts w:cs="Arial"/>
          <w:b/>
          <w:bCs/>
        </w:rPr>
      </w:pPr>
    </w:p>
    <w:p w14:paraId="7B3B06BC" w14:textId="77777777" w:rsidR="00206B4A" w:rsidRPr="00B6117F" w:rsidRDefault="31B0B1C8" w:rsidP="00206B4A">
      <w:pPr>
        <w:pStyle w:val="Tabulkanzev"/>
        <w:numPr>
          <w:ilvl w:val="0"/>
          <w:numId w:val="0"/>
        </w:numPr>
        <w:spacing w:before="240"/>
        <w:ind w:left="1134"/>
      </w:pPr>
      <w:r>
        <w:t>Odpady v průběhu výstavby</w:t>
      </w:r>
    </w:p>
    <w:tbl>
      <w:tblPr>
        <w:tblStyle w:val="Tabulkamka21"/>
        <w:tblW w:w="3889" w:type="pct"/>
        <w:jc w:val="center"/>
        <w:tblInd w:w="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503"/>
        <w:gridCol w:w="858"/>
        <w:gridCol w:w="1047"/>
        <w:gridCol w:w="987"/>
      </w:tblGrid>
      <w:tr w:rsidR="009B0FE5" w:rsidRPr="00B6117F" w14:paraId="23DD4819" w14:textId="77777777" w:rsidTr="31B0B1C8">
        <w:trPr>
          <w:cnfStyle w:val="100000000000" w:firstRow="1" w:lastRow="0" w:firstColumn="0" w:lastColumn="0" w:oddVBand="0" w:evenVBand="0" w:oddHBand="0" w:evenHBand="0" w:firstRowFirstColumn="0" w:firstRowLastColumn="0" w:lastRowFirstColumn="0" w:lastRowLastColumn="0"/>
          <w:tblHeader/>
          <w:jc w:val="center"/>
        </w:trPr>
        <w:tc>
          <w:tcPr>
            <w:tcW w:w="3074" w:type="pct"/>
            <w:shd w:val="clear" w:color="auto" w:fill="FFFFFF" w:themeFill="background1"/>
          </w:tcPr>
          <w:p w14:paraId="4FDB7B19" w14:textId="77777777" w:rsidR="009B0FE5" w:rsidRPr="00B6117F" w:rsidRDefault="31B0B1C8" w:rsidP="31B0B1C8">
            <w:pPr>
              <w:widowControl w:val="0"/>
              <w:tabs>
                <w:tab w:val="num" w:pos="737"/>
              </w:tabs>
              <w:ind w:left="737" w:hanging="254"/>
              <w:jc w:val="center"/>
              <w:outlineLvl w:val="5"/>
              <w:rPr>
                <w:color w:val="FFFFFF"/>
              </w:rPr>
            </w:pPr>
            <w:r w:rsidRPr="31B0B1C8">
              <w:rPr>
                <w:color w:val="FFFFFF" w:themeColor="background1"/>
              </w:rPr>
              <w:t>Název odpadu</w:t>
            </w:r>
          </w:p>
        </w:tc>
        <w:tc>
          <w:tcPr>
            <w:tcW w:w="609" w:type="pct"/>
            <w:shd w:val="clear" w:color="auto" w:fill="FFFFFF" w:themeFill="background1"/>
          </w:tcPr>
          <w:p w14:paraId="320E4FA4" w14:textId="77777777" w:rsidR="009B0FE5" w:rsidRPr="00B6117F" w:rsidRDefault="31B0B1C8" w:rsidP="31B0B1C8">
            <w:pPr>
              <w:widowControl w:val="0"/>
              <w:tabs>
                <w:tab w:val="num" w:pos="737"/>
              </w:tabs>
              <w:ind w:left="737" w:hanging="737"/>
              <w:jc w:val="center"/>
              <w:outlineLvl w:val="5"/>
              <w:rPr>
                <w:color w:val="FFFFFF"/>
              </w:rPr>
            </w:pPr>
            <w:r w:rsidRPr="31B0B1C8">
              <w:rPr>
                <w:color w:val="FFFFFF" w:themeColor="background1"/>
              </w:rPr>
              <w:t>Kód</w:t>
            </w:r>
          </w:p>
        </w:tc>
        <w:tc>
          <w:tcPr>
            <w:tcW w:w="704" w:type="pct"/>
            <w:shd w:val="clear" w:color="auto" w:fill="FFFFFF" w:themeFill="background1"/>
          </w:tcPr>
          <w:p w14:paraId="6A120D15" w14:textId="77777777" w:rsidR="009B0FE5" w:rsidRPr="00B6117F" w:rsidRDefault="31B0B1C8" w:rsidP="31B0B1C8">
            <w:pPr>
              <w:widowControl w:val="0"/>
              <w:tabs>
                <w:tab w:val="num" w:pos="737"/>
              </w:tabs>
              <w:ind w:left="737" w:hanging="737"/>
              <w:jc w:val="center"/>
              <w:outlineLvl w:val="5"/>
              <w:rPr>
                <w:color w:val="FFFFFF"/>
              </w:rPr>
            </w:pPr>
            <w:r w:rsidRPr="31B0B1C8">
              <w:rPr>
                <w:color w:val="FFFFFF" w:themeColor="background1"/>
              </w:rPr>
              <w:t>Kategorie</w:t>
            </w:r>
          </w:p>
        </w:tc>
        <w:tc>
          <w:tcPr>
            <w:tcW w:w="606" w:type="pct"/>
            <w:shd w:val="clear" w:color="auto" w:fill="FFFFFF" w:themeFill="background1"/>
          </w:tcPr>
          <w:p w14:paraId="518CDBE9" w14:textId="77777777" w:rsidR="009B0FE5" w:rsidRPr="00B6117F" w:rsidRDefault="31B0B1C8" w:rsidP="31B0B1C8">
            <w:pPr>
              <w:widowControl w:val="0"/>
              <w:tabs>
                <w:tab w:val="num" w:pos="737"/>
              </w:tabs>
              <w:ind w:left="737" w:hanging="737"/>
              <w:jc w:val="center"/>
              <w:outlineLvl w:val="5"/>
              <w:rPr>
                <w:color w:val="FFFFFF"/>
              </w:rPr>
            </w:pPr>
            <w:r w:rsidRPr="31B0B1C8">
              <w:rPr>
                <w:color w:val="FFFFFF" w:themeColor="background1"/>
              </w:rPr>
              <w:t>Množství</w:t>
            </w:r>
          </w:p>
        </w:tc>
      </w:tr>
      <w:tr w:rsidR="009B0FE5" w:rsidRPr="00B6117F" w14:paraId="4667FEEA" w14:textId="77777777" w:rsidTr="31B0B1C8">
        <w:trPr>
          <w:jc w:val="center"/>
        </w:trPr>
        <w:tc>
          <w:tcPr>
            <w:tcW w:w="3074" w:type="pct"/>
          </w:tcPr>
          <w:p w14:paraId="7B23A15F" w14:textId="77777777" w:rsidR="009B0FE5" w:rsidRPr="00B6117F" w:rsidRDefault="31B0B1C8" w:rsidP="31B0B1C8">
            <w:pPr>
              <w:jc w:val="left"/>
              <w:rPr>
                <w:rFonts w:eastAsia="Arial"/>
                <w:b/>
                <w:bCs/>
              </w:rPr>
            </w:pPr>
            <w:r w:rsidRPr="31B0B1C8">
              <w:rPr>
                <w:rFonts w:eastAsia="Arial"/>
                <w:b/>
                <w:bCs/>
              </w:rPr>
              <w:t>odpadní barvy a laky obsahující organická rozpouštědla nebo jiné nebezpečné látky</w:t>
            </w:r>
          </w:p>
        </w:tc>
        <w:tc>
          <w:tcPr>
            <w:tcW w:w="609" w:type="pct"/>
          </w:tcPr>
          <w:p w14:paraId="20F2C5DB" w14:textId="77777777" w:rsidR="009B0FE5" w:rsidRPr="00B6117F" w:rsidRDefault="31B0B1C8" w:rsidP="31B0B1C8">
            <w:pPr>
              <w:jc w:val="left"/>
              <w:rPr>
                <w:rFonts w:eastAsia="Arial"/>
              </w:rPr>
            </w:pPr>
            <w:r w:rsidRPr="31B0B1C8">
              <w:rPr>
                <w:rFonts w:eastAsia="Arial"/>
              </w:rPr>
              <w:t>08 01 11*</w:t>
            </w:r>
          </w:p>
        </w:tc>
        <w:tc>
          <w:tcPr>
            <w:tcW w:w="704" w:type="pct"/>
          </w:tcPr>
          <w:p w14:paraId="1C9D1E47" w14:textId="77777777" w:rsidR="009B0FE5" w:rsidRPr="00B6117F" w:rsidRDefault="31B0B1C8" w:rsidP="31B0B1C8">
            <w:pPr>
              <w:jc w:val="center"/>
              <w:rPr>
                <w:rFonts w:eastAsia="Arial"/>
              </w:rPr>
            </w:pPr>
            <w:r w:rsidRPr="31B0B1C8">
              <w:rPr>
                <w:rFonts w:eastAsia="Arial"/>
              </w:rPr>
              <w:t>N</w:t>
            </w:r>
          </w:p>
        </w:tc>
        <w:tc>
          <w:tcPr>
            <w:tcW w:w="606" w:type="pct"/>
          </w:tcPr>
          <w:p w14:paraId="529F5AB7" w14:textId="77777777" w:rsidR="009B0FE5" w:rsidRPr="00B6117F" w:rsidRDefault="31B0B1C8" w:rsidP="31B0B1C8">
            <w:pPr>
              <w:jc w:val="center"/>
              <w:rPr>
                <w:rFonts w:eastAsia="Arial"/>
              </w:rPr>
            </w:pPr>
            <w:r w:rsidRPr="31B0B1C8">
              <w:rPr>
                <w:rFonts w:eastAsia="Arial"/>
              </w:rPr>
              <w:t>do 5 kg</w:t>
            </w:r>
          </w:p>
        </w:tc>
      </w:tr>
      <w:tr w:rsidR="009B0FE5" w:rsidRPr="00B6117F" w14:paraId="272D75A3" w14:textId="77777777" w:rsidTr="31B0B1C8">
        <w:trPr>
          <w:jc w:val="center"/>
        </w:trPr>
        <w:tc>
          <w:tcPr>
            <w:tcW w:w="5000" w:type="pct"/>
            <w:gridSpan w:val="4"/>
          </w:tcPr>
          <w:p w14:paraId="1EAB2815" w14:textId="77777777" w:rsidR="009B0FE5" w:rsidRPr="00B6117F" w:rsidRDefault="31B0B1C8" w:rsidP="31B0B1C8">
            <w:pPr>
              <w:jc w:val="left"/>
              <w:rPr>
                <w:rFonts w:eastAsia="Arial"/>
              </w:rPr>
            </w:pPr>
            <w:r w:rsidRPr="31B0B1C8">
              <w:rPr>
                <w:rFonts w:eastAsia="Arial"/>
              </w:rPr>
              <w:t xml:space="preserve">neupotřebené nátěrové hmoty z nátěrů stavebních konstrukcí </w:t>
            </w:r>
          </w:p>
        </w:tc>
      </w:tr>
      <w:tr w:rsidR="009B0FE5" w:rsidRPr="00B6117F" w14:paraId="4E7C4B5D" w14:textId="77777777" w:rsidTr="31B0B1C8">
        <w:trPr>
          <w:jc w:val="center"/>
        </w:trPr>
        <w:tc>
          <w:tcPr>
            <w:tcW w:w="3074" w:type="pct"/>
          </w:tcPr>
          <w:p w14:paraId="1606B70C" w14:textId="77777777" w:rsidR="009B0FE5" w:rsidRPr="00B6117F" w:rsidRDefault="31B0B1C8" w:rsidP="31B0B1C8">
            <w:pPr>
              <w:jc w:val="left"/>
              <w:rPr>
                <w:rFonts w:eastAsia="Arial"/>
                <w:b/>
                <w:bCs/>
              </w:rPr>
            </w:pPr>
            <w:r w:rsidRPr="31B0B1C8">
              <w:rPr>
                <w:rFonts w:eastAsia="Arial"/>
                <w:b/>
                <w:bCs/>
              </w:rPr>
              <w:t>železo a ocel</w:t>
            </w:r>
          </w:p>
        </w:tc>
        <w:tc>
          <w:tcPr>
            <w:tcW w:w="609" w:type="pct"/>
          </w:tcPr>
          <w:p w14:paraId="1AA9101E" w14:textId="77777777" w:rsidR="009B0FE5" w:rsidRPr="00B6117F" w:rsidRDefault="31B0B1C8" w:rsidP="31B0B1C8">
            <w:pPr>
              <w:jc w:val="left"/>
              <w:rPr>
                <w:rFonts w:eastAsia="Arial"/>
              </w:rPr>
            </w:pPr>
            <w:r w:rsidRPr="31B0B1C8">
              <w:rPr>
                <w:rFonts w:eastAsia="Arial"/>
              </w:rPr>
              <w:t>17 04 05</w:t>
            </w:r>
          </w:p>
        </w:tc>
        <w:tc>
          <w:tcPr>
            <w:tcW w:w="704" w:type="pct"/>
          </w:tcPr>
          <w:p w14:paraId="62DC10AF" w14:textId="77777777" w:rsidR="009B0FE5" w:rsidRPr="00B6117F" w:rsidRDefault="31B0B1C8" w:rsidP="31B0B1C8">
            <w:pPr>
              <w:jc w:val="center"/>
              <w:rPr>
                <w:rFonts w:eastAsia="Arial"/>
              </w:rPr>
            </w:pPr>
            <w:r w:rsidRPr="31B0B1C8">
              <w:rPr>
                <w:rFonts w:eastAsia="Arial"/>
              </w:rPr>
              <w:t>O</w:t>
            </w:r>
          </w:p>
        </w:tc>
        <w:tc>
          <w:tcPr>
            <w:tcW w:w="606" w:type="pct"/>
          </w:tcPr>
          <w:p w14:paraId="2F78F5D9" w14:textId="77777777" w:rsidR="009B0FE5" w:rsidRPr="00B6117F" w:rsidRDefault="31B0B1C8" w:rsidP="31B0B1C8">
            <w:pPr>
              <w:jc w:val="center"/>
              <w:rPr>
                <w:rFonts w:eastAsia="Arial"/>
              </w:rPr>
            </w:pPr>
            <w:r w:rsidRPr="31B0B1C8">
              <w:rPr>
                <w:rFonts w:eastAsia="Arial"/>
              </w:rPr>
              <w:t>do 40 t</w:t>
            </w:r>
          </w:p>
        </w:tc>
      </w:tr>
      <w:tr w:rsidR="009B0FE5" w:rsidRPr="00B6117F" w14:paraId="48E78E8D" w14:textId="77777777" w:rsidTr="31B0B1C8">
        <w:trPr>
          <w:jc w:val="center"/>
        </w:trPr>
        <w:tc>
          <w:tcPr>
            <w:tcW w:w="5000" w:type="pct"/>
            <w:gridSpan w:val="4"/>
          </w:tcPr>
          <w:p w14:paraId="11641E35" w14:textId="77777777" w:rsidR="009B0FE5" w:rsidRPr="00B6117F" w:rsidRDefault="31B0B1C8" w:rsidP="31B0B1C8">
            <w:pPr>
              <w:jc w:val="left"/>
              <w:rPr>
                <w:rFonts w:eastAsia="Arial"/>
              </w:rPr>
            </w:pPr>
            <w:r w:rsidRPr="31B0B1C8">
              <w:rPr>
                <w:rFonts w:eastAsia="Arial"/>
              </w:rPr>
              <w:t xml:space="preserve">odpady z montáže ocelových konstrukcí, skladovacích regálů, vadný spojovací materiál, instalace zařízení </w:t>
            </w:r>
            <w:proofErr w:type="gramStart"/>
            <w:r w:rsidRPr="31B0B1C8">
              <w:rPr>
                <w:rFonts w:eastAsia="Arial"/>
              </w:rPr>
              <w:t>budov,  vodoinstalací</w:t>
            </w:r>
            <w:proofErr w:type="gramEnd"/>
            <w:r w:rsidRPr="31B0B1C8">
              <w:rPr>
                <w:rFonts w:eastAsia="Arial"/>
              </w:rPr>
              <w:t>, rozvodů vytápění a vzduchotechniky, plynu apod.</w:t>
            </w:r>
          </w:p>
        </w:tc>
      </w:tr>
      <w:tr w:rsidR="009B0FE5" w:rsidRPr="00B6117F" w14:paraId="18120C82" w14:textId="77777777" w:rsidTr="31B0B1C8">
        <w:trPr>
          <w:jc w:val="center"/>
        </w:trPr>
        <w:tc>
          <w:tcPr>
            <w:tcW w:w="3074" w:type="pct"/>
          </w:tcPr>
          <w:p w14:paraId="76549302" w14:textId="77777777" w:rsidR="009B0FE5" w:rsidRPr="00B6117F" w:rsidRDefault="31B0B1C8" w:rsidP="31B0B1C8">
            <w:pPr>
              <w:jc w:val="left"/>
              <w:rPr>
                <w:rFonts w:eastAsia="Arial"/>
                <w:b/>
                <w:bCs/>
              </w:rPr>
            </w:pPr>
            <w:r w:rsidRPr="31B0B1C8">
              <w:rPr>
                <w:rFonts w:eastAsia="Arial"/>
                <w:b/>
                <w:bCs/>
              </w:rPr>
              <w:t>Beton</w:t>
            </w:r>
          </w:p>
        </w:tc>
        <w:tc>
          <w:tcPr>
            <w:tcW w:w="609" w:type="pct"/>
          </w:tcPr>
          <w:p w14:paraId="2598A120" w14:textId="77777777" w:rsidR="009B0FE5" w:rsidRPr="00B6117F" w:rsidRDefault="31B0B1C8" w:rsidP="31B0B1C8">
            <w:pPr>
              <w:spacing w:line="276" w:lineRule="auto"/>
              <w:jc w:val="left"/>
              <w:rPr>
                <w:rFonts w:eastAsia="Arial"/>
              </w:rPr>
            </w:pPr>
            <w:r w:rsidRPr="31B0B1C8">
              <w:rPr>
                <w:rFonts w:eastAsia="Arial"/>
              </w:rPr>
              <w:t>17 01 01</w:t>
            </w:r>
          </w:p>
        </w:tc>
        <w:tc>
          <w:tcPr>
            <w:tcW w:w="704" w:type="pct"/>
          </w:tcPr>
          <w:p w14:paraId="6B6A0397"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5D18B62F" w14:textId="77777777" w:rsidR="009B0FE5" w:rsidRPr="00B6117F" w:rsidRDefault="31B0B1C8" w:rsidP="31B0B1C8">
            <w:pPr>
              <w:spacing w:line="276" w:lineRule="auto"/>
              <w:jc w:val="center"/>
              <w:rPr>
                <w:rFonts w:eastAsia="Arial"/>
              </w:rPr>
            </w:pPr>
            <w:r w:rsidRPr="31B0B1C8">
              <w:rPr>
                <w:rFonts w:eastAsia="Arial"/>
              </w:rPr>
              <w:t>do 20 t</w:t>
            </w:r>
          </w:p>
        </w:tc>
      </w:tr>
      <w:tr w:rsidR="009B0FE5" w:rsidRPr="00B6117F" w14:paraId="69EA8A9A" w14:textId="77777777" w:rsidTr="31B0B1C8">
        <w:trPr>
          <w:jc w:val="center"/>
        </w:trPr>
        <w:tc>
          <w:tcPr>
            <w:tcW w:w="5000" w:type="pct"/>
            <w:gridSpan w:val="4"/>
          </w:tcPr>
          <w:p w14:paraId="07768C21" w14:textId="77777777" w:rsidR="009B0FE5" w:rsidRPr="00B6117F" w:rsidRDefault="31B0B1C8" w:rsidP="31B0B1C8">
            <w:pPr>
              <w:jc w:val="left"/>
              <w:rPr>
                <w:rFonts w:eastAsia="Arial"/>
              </w:rPr>
            </w:pPr>
            <w:r w:rsidRPr="31B0B1C8">
              <w:rPr>
                <w:rFonts w:eastAsia="Arial"/>
              </w:rPr>
              <w:t>zbytky z bourání betonových konstrukcí, podlah apod.</w:t>
            </w:r>
          </w:p>
        </w:tc>
      </w:tr>
      <w:tr w:rsidR="009B0FE5" w:rsidRPr="00B6117F" w14:paraId="592716D5" w14:textId="77777777" w:rsidTr="31B0B1C8">
        <w:trPr>
          <w:jc w:val="center"/>
        </w:trPr>
        <w:tc>
          <w:tcPr>
            <w:tcW w:w="3074" w:type="pct"/>
          </w:tcPr>
          <w:p w14:paraId="65D4341F" w14:textId="77777777" w:rsidR="009B0FE5" w:rsidRPr="00B6117F" w:rsidRDefault="31B0B1C8" w:rsidP="31B0B1C8">
            <w:pPr>
              <w:jc w:val="left"/>
              <w:rPr>
                <w:rFonts w:eastAsia="Arial"/>
                <w:b/>
                <w:bCs/>
              </w:rPr>
            </w:pPr>
            <w:r w:rsidRPr="31B0B1C8">
              <w:rPr>
                <w:rFonts w:eastAsia="Arial"/>
                <w:b/>
                <w:bCs/>
              </w:rPr>
              <w:t>směsi nebo oddělené frakce betonu, cihel, tašek a keramických výrobků neuvedené pod číslem 17 01 06</w:t>
            </w:r>
          </w:p>
        </w:tc>
        <w:tc>
          <w:tcPr>
            <w:tcW w:w="609" w:type="pct"/>
          </w:tcPr>
          <w:p w14:paraId="18E084F9" w14:textId="77777777" w:rsidR="009B0FE5" w:rsidRPr="00B6117F" w:rsidRDefault="31B0B1C8" w:rsidP="31B0B1C8">
            <w:pPr>
              <w:spacing w:line="276" w:lineRule="auto"/>
              <w:jc w:val="left"/>
              <w:rPr>
                <w:rFonts w:eastAsia="Arial"/>
              </w:rPr>
            </w:pPr>
            <w:r w:rsidRPr="31B0B1C8">
              <w:rPr>
                <w:rFonts w:eastAsia="Arial"/>
              </w:rPr>
              <w:t>17 01 07</w:t>
            </w:r>
          </w:p>
        </w:tc>
        <w:tc>
          <w:tcPr>
            <w:tcW w:w="704" w:type="pct"/>
          </w:tcPr>
          <w:p w14:paraId="7859F3A9"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2DE584DE" w14:textId="77777777" w:rsidR="009B0FE5" w:rsidRPr="00B6117F" w:rsidRDefault="31B0B1C8" w:rsidP="31B0B1C8">
            <w:pPr>
              <w:spacing w:line="276" w:lineRule="auto"/>
              <w:jc w:val="center"/>
              <w:rPr>
                <w:rFonts w:eastAsia="Arial"/>
              </w:rPr>
            </w:pPr>
            <w:r w:rsidRPr="31B0B1C8">
              <w:rPr>
                <w:rFonts w:eastAsia="Arial"/>
              </w:rPr>
              <w:t>do 20 t</w:t>
            </w:r>
          </w:p>
        </w:tc>
      </w:tr>
      <w:tr w:rsidR="009B0FE5" w:rsidRPr="00B6117F" w14:paraId="665F57AD" w14:textId="77777777" w:rsidTr="31B0B1C8">
        <w:trPr>
          <w:jc w:val="center"/>
        </w:trPr>
        <w:tc>
          <w:tcPr>
            <w:tcW w:w="5000" w:type="pct"/>
            <w:gridSpan w:val="4"/>
          </w:tcPr>
          <w:p w14:paraId="4BA3CF95" w14:textId="77777777" w:rsidR="009B0FE5" w:rsidRPr="00B6117F" w:rsidRDefault="31B0B1C8" w:rsidP="31B0B1C8">
            <w:pPr>
              <w:jc w:val="left"/>
              <w:rPr>
                <w:rFonts w:eastAsia="Arial"/>
              </w:rPr>
            </w:pPr>
            <w:r w:rsidRPr="31B0B1C8">
              <w:rPr>
                <w:rFonts w:eastAsia="Arial"/>
              </w:rPr>
              <w:t xml:space="preserve">odpad ze stavebních prací nevhodný ke třídění </w:t>
            </w:r>
          </w:p>
        </w:tc>
      </w:tr>
      <w:tr w:rsidR="009B0FE5" w:rsidRPr="00B6117F" w14:paraId="6C2CDC17" w14:textId="77777777" w:rsidTr="31B0B1C8">
        <w:trPr>
          <w:jc w:val="center"/>
        </w:trPr>
        <w:tc>
          <w:tcPr>
            <w:tcW w:w="3074" w:type="pct"/>
          </w:tcPr>
          <w:p w14:paraId="72B36BCD" w14:textId="77777777" w:rsidR="009B0FE5" w:rsidRPr="00B6117F" w:rsidRDefault="31B0B1C8" w:rsidP="31B0B1C8">
            <w:pPr>
              <w:jc w:val="left"/>
              <w:rPr>
                <w:rFonts w:eastAsia="Arial"/>
                <w:b/>
                <w:bCs/>
              </w:rPr>
            </w:pPr>
            <w:r w:rsidRPr="31B0B1C8">
              <w:rPr>
                <w:rFonts w:eastAsia="Arial"/>
                <w:b/>
                <w:bCs/>
              </w:rPr>
              <w:t>Hliník</w:t>
            </w:r>
          </w:p>
        </w:tc>
        <w:tc>
          <w:tcPr>
            <w:tcW w:w="609" w:type="pct"/>
          </w:tcPr>
          <w:p w14:paraId="683B7D26" w14:textId="77777777" w:rsidR="009B0FE5" w:rsidRPr="00B6117F" w:rsidRDefault="31B0B1C8" w:rsidP="31B0B1C8">
            <w:pPr>
              <w:spacing w:line="276" w:lineRule="auto"/>
              <w:jc w:val="left"/>
              <w:rPr>
                <w:rFonts w:eastAsia="Arial"/>
              </w:rPr>
            </w:pPr>
            <w:r w:rsidRPr="31B0B1C8">
              <w:rPr>
                <w:rFonts w:eastAsia="Arial"/>
              </w:rPr>
              <w:t>17 04 02</w:t>
            </w:r>
          </w:p>
        </w:tc>
        <w:tc>
          <w:tcPr>
            <w:tcW w:w="704" w:type="pct"/>
          </w:tcPr>
          <w:p w14:paraId="4D3D0760"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3950CF48" w14:textId="77777777" w:rsidR="009B0FE5" w:rsidRPr="00B6117F" w:rsidRDefault="31B0B1C8" w:rsidP="31B0B1C8">
            <w:pPr>
              <w:spacing w:line="276" w:lineRule="auto"/>
              <w:jc w:val="center"/>
              <w:rPr>
                <w:rFonts w:eastAsia="Arial"/>
              </w:rPr>
            </w:pPr>
            <w:r w:rsidRPr="31B0B1C8">
              <w:rPr>
                <w:rFonts w:eastAsia="Arial"/>
              </w:rPr>
              <w:t>do 0,1 t</w:t>
            </w:r>
          </w:p>
        </w:tc>
      </w:tr>
      <w:tr w:rsidR="009B0FE5" w:rsidRPr="00B6117F" w14:paraId="0DB8BECF" w14:textId="77777777" w:rsidTr="31B0B1C8">
        <w:trPr>
          <w:jc w:val="center"/>
        </w:trPr>
        <w:tc>
          <w:tcPr>
            <w:tcW w:w="5000" w:type="pct"/>
            <w:gridSpan w:val="4"/>
          </w:tcPr>
          <w:p w14:paraId="10043D85" w14:textId="6D30AF47" w:rsidR="009B0FE5" w:rsidRPr="00B6117F" w:rsidRDefault="31B0B1C8" w:rsidP="31B0B1C8">
            <w:pPr>
              <w:jc w:val="left"/>
              <w:rPr>
                <w:rFonts w:eastAsia="Arial"/>
              </w:rPr>
            </w:pPr>
            <w:r w:rsidRPr="31B0B1C8">
              <w:rPr>
                <w:rFonts w:eastAsia="Arial"/>
              </w:rPr>
              <w:t>zbytky z montáže</w:t>
            </w:r>
          </w:p>
        </w:tc>
      </w:tr>
      <w:tr w:rsidR="009B0FE5" w:rsidRPr="00B6117F" w14:paraId="676CF5E8" w14:textId="77777777" w:rsidTr="31B0B1C8">
        <w:trPr>
          <w:jc w:val="center"/>
        </w:trPr>
        <w:tc>
          <w:tcPr>
            <w:tcW w:w="3074" w:type="pct"/>
          </w:tcPr>
          <w:p w14:paraId="037CB41D" w14:textId="77777777" w:rsidR="009B0FE5" w:rsidRPr="00B6117F" w:rsidRDefault="31B0B1C8" w:rsidP="31B0B1C8">
            <w:pPr>
              <w:jc w:val="left"/>
              <w:rPr>
                <w:rFonts w:eastAsia="Arial"/>
                <w:b/>
                <w:bCs/>
              </w:rPr>
            </w:pPr>
            <w:r w:rsidRPr="31B0B1C8">
              <w:rPr>
                <w:rFonts w:eastAsia="Arial"/>
                <w:b/>
                <w:bCs/>
              </w:rPr>
              <w:t>izolační materiály neuvedené pod čísly 17 06 01 a 17 06 03</w:t>
            </w:r>
          </w:p>
        </w:tc>
        <w:tc>
          <w:tcPr>
            <w:tcW w:w="609" w:type="pct"/>
          </w:tcPr>
          <w:p w14:paraId="621676C1" w14:textId="77777777" w:rsidR="009B0FE5" w:rsidRPr="00B6117F" w:rsidRDefault="31B0B1C8" w:rsidP="31B0B1C8">
            <w:pPr>
              <w:spacing w:line="276" w:lineRule="auto"/>
              <w:jc w:val="left"/>
              <w:rPr>
                <w:rFonts w:eastAsia="Arial"/>
              </w:rPr>
            </w:pPr>
            <w:r w:rsidRPr="31B0B1C8">
              <w:rPr>
                <w:rFonts w:eastAsia="Arial"/>
              </w:rPr>
              <w:t>17 06 04</w:t>
            </w:r>
          </w:p>
        </w:tc>
        <w:tc>
          <w:tcPr>
            <w:tcW w:w="704" w:type="pct"/>
          </w:tcPr>
          <w:p w14:paraId="12D6A920"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5022F063" w14:textId="77777777" w:rsidR="009B0FE5" w:rsidRPr="00B6117F" w:rsidRDefault="31B0B1C8" w:rsidP="31B0B1C8">
            <w:pPr>
              <w:spacing w:line="276" w:lineRule="auto"/>
              <w:jc w:val="center"/>
              <w:rPr>
                <w:rFonts w:eastAsia="Arial"/>
              </w:rPr>
            </w:pPr>
            <w:r w:rsidRPr="31B0B1C8">
              <w:rPr>
                <w:rFonts w:eastAsia="Arial"/>
              </w:rPr>
              <w:t>do 2 t</w:t>
            </w:r>
          </w:p>
        </w:tc>
      </w:tr>
      <w:tr w:rsidR="009B0FE5" w:rsidRPr="00B6117F" w14:paraId="7F61615C" w14:textId="77777777" w:rsidTr="31B0B1C8">
        <w:trPr>
          <w:jc w:val="center"/>
        </w:trPr>
        <w:tc>
          <w:tcPr>
            <w:tcW w:w="5000" w:type="pct"/>
            <w:gridSpan w:val="4"/>
          </w:tcPr>
          <w:p w14:paraId="5A22AD5B" w14:textId="77777777" w:rsidR="009B0FE5" w:rsidRPr="00B6117F" w:rsidRDefault="31B0B1C8" w:rsidP="31B0B1C8">
            <w:pPr>
              <w:jc w:val="left"/>
              <w:rPr>
                <w:rFonts w:eastAsia="Arial"/>
              </w:rPr>
            </w:pPr>
            <w:r w:rsidRPr="31B0B1C8">
              <w:rPr>
                <w:rFonts w:eastAsia="Arial"/>
              </w:rPr>
              <w:t>tepelná izolace z opláštění objektu (minerální vlákna, PUR pěna)</w:t>
            </w:r>
          </w:p>
        </w:tc>
      </w:tr>
      <w:tr w:rsidR="009B0FE5" w:rsidRPr="00B6117F" w14:paraId="564BAFE5" w14:textId="77777777" w:rsidTr="31B0B1C8">
        <w:trPr>
          <w:jc w:val="center"/>
        </w:trPr>
        <w:tc>
          <w:tcPr>
            <w:tcW w:w="3074" w:type="pct"/>
          </w:tcPr>
          <w:p w14:paraId="55E0F670" w14:textId="77777777" w:rsidR="009B0FE5" w:rsidRPr="00B6117F" w:rsidRDefault="31B0B1C8" w:rsidP="31B0B1C8">
            <w:pPr>
              <w:jc w:val="left"/>
              <w:rPr>
                <w:rFonts w:eastAsia="Arial"/>
                <w:b/>
                <w:bCs/>
              </w:rPr>
            </w:pPr>
            <w:r w:rsidRPr="31B0B1C8">
              <w:rPr>
                <w:rFonts w:eastAsia="Arial"/>
                <w:b/>
                <w:bCs/>
              </w:rPr>
              <w:t>zemina a kamení neuvedené pod číslem 17 05 03</w:t>
            </w:r>
          </w:p>
        </w:tc>
        <w:tc>
          <w:tcPr>
            <w:tcW w:w="609" w:type="pct"/>
          </w:tcPr>
          <w:p w14:paraId="325B15CF" w14:textId="77777777" w:rsidR="009B0FE5" w:rsidRPr="00B6117F" w:rsidRDefault="31B0B1C8" w:rsidP="31B0B1C8">
            <w:pPr>
              <w:spacing w:line="276" w:lineRule="auto"/>
              <w:jc w:val="left"/>
              <w:rPr>
                <w:rFonts w:eastAsia="Arial"/>
              </w:rPr>
            </w:pPr>
            <w:r w:rsidRPr="31B0B1C8">
              <w:rPr>
                <w:rFonts w:eastAsia="Arial"/>
              </w:rPr>
              <w:t>17 05 04</w:t>
            </w:r>
          </w:p>
        </w:tc>
        <w:tc>
          <w:tcPr>
            <w:tcW w:w="704" w:type="pct"/>
          </w:tcPr>
          <w:p w14:paraId="6B6067FC" w14:textId="77777777" w:rsidR="009B0FE5" w:rsidRPr="00B6117F" w:rsidRDefault="31B0B1C8" w:rsidP="31B0B1C8">
            <w:pPr>
              <w:spacing w:line="276" w:lineRule="auto"/>
              <w:jc w:val="center"/>
              <w:rPr>
                <w:rFonts w:eastAsia="Arial"/>
              </w:rPr>
            </w:pPr>
            <w:r w:rsidRPr="31B0B1C8">
              <w:rPr>
                <w:rFonts w:eastAsia="Arial"/>
              </w:rPr>
              <w:t xml:space="preserve">O </w:t>
            </w:r>
          </w:p>
        </w:tc>
        <w:tc>
          <w:tcPr>
            <w:tcW w:w="606" w:type="pct"/>
          </w:tcPr>
          <w:p w14:paraId="6C821AD1" w14:textId="77777777" w:rsidR="009B0FE5" w:rsidRPr="00B6117F" w:rsidRDefault="31B0B1C8" w:rsidP="31B0B1C8">
            <w:pPr>
              <w:spacing w:line="276" w:lineRule="auto"/>
              <w:jc w:val="center"/>
              <w:rPr>
                <w:rFonts w:eastAsia="Arial"/>
              </w:rPr>
            </w:pPr>
            <w:proofErr w:type="spellStart"/>
            <w:r w:rsidRPr="31B0B1C8">
              <w:rPr>
                <w:rFonts w:eastAsia="Arial"/>
              </w:rPr>
              <w:t>nespec</w:t>
            </w:r>
            <w:proofErr w:type="spellEnd"/>
            <w:r w:rsidRPr="31B0B1C8">
              <w:rPr>
                <w:rFonts w:eastAsia="Arial"/>
              </w:rPr>
              <w:t>.</w:t>
            </w:r>
          </w:p>
        </w:tc>
      </w:tr>
      <w:tr w:rsidR="009B0FE5" w:rsidRPr="00B6117F" w14:paraId="327C192D" w14:textId="77777777" w:rsidTr="31B0B1C8">
        <w:trPr>
          <w:jc w:val="center"/>
        </w:trPr>
        <w:tc>
          <w:tcPr>
            <w:tcW w:w="5000" w:type="pct"/>
            <w:gridSpan w:val="4"/>
          </w:tcPr>
          <w:p w14:paraId="30A7DAA7" w14:textId="77777777" w:rsidR="009B0FE5" w:rsidRPr="00B6117F" w:rsidRDefault="31B0B1C8" w:rsidP="31B0B1C8">
            <w:pPr>
              <w:jc w:val="left"/>
              <w:rPr>
                <w:rFonts w:eastAsia="Arial"/>
              </w:rPr>
            </w:pPr>
            <w:r w:rsidRPr="31B0B1C8">
              <w:rPr>
                <w:rFonts w:eastAsia="Arial"/>
              </w:rPr>
              <w:t>zemní a výkopové práce, hrubé terénní úpravy</w:t>
            </w:r>
          </w:p>
        </w:tc>
      </w:tr>
      <w:tr w:rsidR="009B0FE5" w:rsidRPr="00B6117F" w14:paraId="79B9D207" w14:textId="77777777" w:rsidTr="31B0B1C8">
        <w:trPr>
          <w:jc w:val="center"/>
        </w:trPr>
        <w:tc>
          <w:tcPr>
            <w:tcW w:w="3074" w:type="pct"/>
          </w:tcPr>
          <w:p w14:paraId="5DDEAB63" w14:textId="77777777" w:rsidR="009B0FE5" w:rsidRPr="00B6117F" w:rsidRDefault="31B0B1C8" w:rsidP="31B0B1C8">
            <w:pPr>
              <w:jc w:val="left"/>
              <w:rPr>
                <w:rFonts w:eastAsia="Arial"/>
                <w:b/>
                <w:bCs/>
              </w:rPr>
            </w:pPr>
            <w:r w:rsidRPr="31B0B1C8">
              <w:rPr>
                <w:rFonts w:eastAsia="Arial"/>
                <w:b/>
                <w:bCs/>
              </w:rPr>
              <w:t>asfaltové směsi neuvedené pod číslem 17 03 01</w:t>
            </w:r>
          </w:p>
        </w:tc>
        <w:tc>
          <w:tcPr>
            <w:tcW w:w="609" w:type="pct"/>
          </w:tcPr>
          <w:p w14:paraId="4261DF37" w14:textId="77777777" w:rsidR="009B0FE5" w:rsidRPr="00B6117F" w:rsidRDefault="31B0B1C8" w:rsidP="31B0B1C8">
            <w:pPr>
              <w:spacing w:line="276" w:lineRule="auto"/>
              <w:jc w:val="left"/>
              <w:rPr>
                <w:rFonts w:eastAsia="Arial"/>
              </w:rPr>
            </w:pPr>
            <w:r w:rsidRPr="31B0B1C8">
              <w:rPr>
                <w:rFonts w:eastAsia="Arial"/>
              </w:rPr>
              <w:t>17 03 02</w:t>
            </w:r>
          </w:p>
        </w:tc>
        <w:tc>
          <w:tcPr>
            <w:tcW w:w="704" w:type="pct"/>
          </w:tcPr>
          <w:p w14:paraId="3FBD0A30"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523C98AC" w14:textId="77777777" w:rsidR="009B0FE5" w:rsidRPr="00B6117F" w:rsidRDefault="31B0B1C8" w:rsidP="31B0B1C8">
            <w:pPr>
              <w:spacing w:line="276" w:lineRule="auto"/>
              <w:jc w:val="center"/>
              <w:rPr>
                <w:rFonts w:eastAsia="Arial"/>
              </w:rPr>
            </w:pPr>
            <w:r w:rsidRPr="31B0B1C8">
              <w:rPr>
                <w:rFonts w:eastAsia="Arial"/>
              </w:rPr>
              <w:t>do 5 t</w:t>
            </w:r>
          </w:p>
        </w:tc>
      </w:tr>
      <w:tr w:rsidR="009B0FE5" w:rsidRPr="00B6117F" w14:paraId="7346EE60" w14:textId="77777777" w:rsidTr="31B0B1C8">
        <w:trPr>
          <w:jc w:val="center"/>
        </w:trPr>
        <w:tc>
          <w:tcPr>
            <w:tcW w:w="5000" w:type="pct"/>
            <w:gridSpan w:val="4"/>
          </w:tcPr>
          <w:p w14:paraId="68BB44AF" w14:textId="77777777" w:rsidR="009B0FE5" w:rsidRPr="00B6117F" w:rsidRDefault="31B0B1C8" w:rsidP="31B0B1C8">
            <w:pPr>
              <w:jc w:val="left"/>
              <w:rPr>
                <w:rFonts w:eastAsia="Arial"/>
              </w:rPr>
            </w:pPr>
            <w:r w:rsidRPr="31B0B1C8">
              <w:rPr>
                <w:rFonts w:eastAsia="Arial"/>
              </w:rPr>
              <w:t>výstavba komunikací</w:t>
            </w:r>
          </w:p>
        </w:tc>
      </w:tr>
      <w:tr w:rsidR="009B0FE5" w:rsidRPr="00B6117F" w14:paraId="1E264A10" w14:textId="77777777" w:rsidTr="31B0B1C8">
        <w:trPr>
          <w:jc w:val="center"/>
        </w:trPr>
        <w:tc>
          <w:tcPr>
            <w:tcW w:w="3074" w:type="pct"/>
          </w:tcPr>
          <w:p w14:paraId="0333BBEF" w14:textId="77777777" w:rsidR="009B0FE5" w:rsidRPr="00B6117F" w:rsidRDefault="31B0B1C8" w:rsidP="31B0B1C8">
            <w:pPr>
              <w:jc w:val="left"/>
              <w:rPr>
                <w:rFonts w:eastAsia="Arial"/>
                <w:b/>
                <w:bCs/>
              </w:rPr>
            </w:pPr>
            <w:r w:rsidRPr="31B0B1C8">
              <w:rPr>
                <w:rFonts w:eastAsia="Arial"/>
                <w:b/>
                <w:bCs/>
              </w:rPr>
              <w:t>kabely neuvedené pod 17 04 10</w:t>
            </w:r>
          </w:p>
        </w:tc>
        <w:tc>
          <w:tcPr>
            <w:tcW w:w="609" w:type="pct"/>
          </w:tcPr>
          <w:p w14:paraId="72BD7864" w14:textId="77777777" w:rsidR="009B0FE5" w:rsidRPr="00B6117F" w:rsidRDefault="31B0B1C8" w:rsidP="31B0B1C8">
            <w:pPr>
              <w:spacing w:line="276" w:lineRule="auto"/>
              <w:jc w:val="left"/>
              <w:rPr>
                <w:rFonts w:eastAsia="Arial"/>
              </w:rPr>
            </w:pPr>
            <w:r w:rsidRPr="31B0B1C8">
              <w:rPr>
                <w:rFonts w:eastAsia="Arial"/>
              </w:rPr>
              <w:t>17 04 11</w:t>
            </w:r>
          </w:p>
        </w:tc>
        <w:tc>
          <w:tcPr>
            <w:tcW w:w="704" w:type="pct"/>
          </w:tcPr>
          <w:p w14:paraId="69C099DA"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1CDB24FA" w14:textId="77777777" w:rsidR="009B0FE5" w:rsidRPr="00B6117F" w:rsidRDefault="31B0B1C8" w:rsidP="31B0B1C8">
            <w:pPr>
              <w:spacing w:line="276" w:lineRule="auto"/>
              <w:jc w:val="center"/>
              <w:rPr>
                <w:rFonts w:eastAsia="Arial"/>
              </w:rPr>
            </w:pPr>
            <w:r w:rsidRPr="31B0B1C8">
              <w:rPr>
                <w:rFonts w:eastAsia="Arial"/>
              </w:rPr>
              <w:t>do 1 t</w:t>
            </w:r>
          </w:p>
        </w:tc>
      </w:tr>
      <w:tr w:rsidR="009B0FE5" w:rsidRPr="00B6117F" w14:paraId="55BC8361" w14:textId="77777777" w:rsidTr="31B0B1C8">
        <w:trPr>
          <w:jc w:val="center"/>
        </w:trPr>
        <w:tc>
          <w:tcPr>
            <w:tcW w:w="5000" w:type="pct"/>
            <w:gridSpan w:val="4"/>
          </w:tcPr>
          <w:p w14:paraId="3DF406FA" w14:textId="77777777" w:rsidR="009B0FE5" w:rsidRPr="00B6117F" w:rsidRDefault="31B0B1C8" w:rsidP="31B0B1C8">
            <w:pPr>
              <w:jc w:val="left"/>
              <w:rPr>
                <w:rFonts w:eastAsia="Arial"/>
              </w:rPr>
            </w:pPr>
            <w:r w:rsidRPr="31B0B1C8">
              <w:rPr>
                <w:rFonts w:eastAsia="Arial"/>
              </w:rPr>
              <w:t xml:space="preserve">montáž elektroinstalace, </w:t>
            </w:r>
            <w:proofErr w:type="spellStart"/>
            <w:r w:rsidRPr="31B0B1C8">
              <w:rPr>
                <w:rFonts w:eastAsia="Arial"/>
              </w:rPr>
              <w:t>silno</w:t>
            </w:r>
            <w:proofErr w:type="spellEnd"/>
            <w:r w:rsidRPr="31B0B1C8">
              <w:rPr>
                <w:rFonts w:eastAsia="Arial"/>
              </w:rPr>
              <w:t xml:space="preserve">/slaboproudých </w:t>
            </w:r>
            <w:proofErr w:type="gramStart"/>
            <w:r w:rsidRPr="31B0B1C8">
              <w:rPr>
                <w:rFonts w:eastAsia="Arial"/>
              </w:rPr>
              <w:t>rozvodů,</w:t>
            </w:r>
            <w:proofErr w:type="gramEnd"/>
            <w:r w:rsidRPr="31B0B1C8">
              <w:rPr>
                <w:rFonts w:eastAsia="Arial"/>
              </w:rPr>
              <w:t xml:space="preserve"> apod.</w:t>
            </w:r>
          </w:p>
        </w:tc>
      </w:tr>
      <w:tr w:rsidR="009B0FE5" w:rsidRPr="00B6117F" w14:paraId="7AE9CA90" w14:textId="77777777" w:rsidTr="31B0B1C8">
        <w:trPr>
          <w:jc w:val="center"/>
        </w:trPr>
        <w:tc>
          <w:tcPr>
            <w:tcW w:w="3074" w:type="pct"/>
          </w:tcPr>
          <w:p w14:paraId="3C0902EB" w14:textId="77777777" w:rsidR="009B0FE5" w:rsidRPr="00B6117F" w:rsidRDefault="31B0B1C8" w:rsidP="31B0B1C8">
            <w:pPr>
              <w:jc w:val="left"/>
              <w:rPr>
                <w:rFonts w:eastAsia="Arial"/>
                <w:b/>
                <w:bCs/>
              </w:rPr>
            </w:pPr>
            <w:r w:rsidRPr="31B0B1C8">
              <w:rPr>
                <w:rFonts w:eastAsia="Arial"/>
                <w:b/>
                <w:bCs/>
              </w:rPr>
              <w:t>papírové a lepenkové obaly</w:t>
            </w:r>
          </w:p>
        </w:tc>
        <w:tc>
          <w:tcPr>
            <w:tcW w:w="609" w:type="pct"/>
          </w:tcPr>
          <w:p w14:paraId="40C1D3AD" w14:textId="77777777" w:rsidR="009B0FE5" w:rsidRPr="00B6117F" w:rsidRDefault="31B0B1C8" w:rsidP="31B0B1C8">
            <w:pPr>
              <w:spacing w:line="276" w:lineRule="auto"/>
              <w:jc w:val="left"/>
              <w:rPr>
                <w:rFonts w:eastAsia="Arial"/>
              </w:rPr>
            </w:pPr>
            <w:r w:rsidRPr="31B0B1C8">
              <w:rPr>
                <w:rFonts w:eastAsia="Arial"/>
              </w:rPr>
              <w:t>15 01 01</w:t>
            </w:r>
          </w:p>
        </w:tc>
        <w:tc>
          <w:tcPr>
            <w:tcW w:w="704" w:type="pct"/>
          </w:tcPr>
          <w:p w14:paraId="66E279AC"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1962B5EB" w14:textId="77777777" w:rsidR="009B0FE5" w:rsidRPr="00B6117F" w:rsidRDefault="31B0B1C8" w:rsidP="31B0B1C8">
            <w:pPr>
              <w:spacing w:line="276" w:lineRule="auto"/>
              <w:jc w:val="center"/>
              <w:rPr>
                <w:rFonts w:eastAsia="Arial"/>
              </w:rPr>
            </w:pPr>
            <w:r w:rsidRPr="31B0B1C8">
              <w:rPr>
                <w:rFonts w:eastAsia="Arial"/>
              </w:rPr>
              <w:t>do 5 t</w:t>
            </w:r>
          </w:p>
        </w:tc>
      </w:tr>
      <w:tr w:rsidR="009B0FE5" w:rsidRPr="00B6117F" w14:paraId="6BD8466C" w14:textId="77777777" w:rsidTr="31B0B1C8">
        <w:trPr>
          <w:jc w:val="center"/>
        </w:trPr>
        <w:tc>
          <w:tcPr>
            <w:tcW w:w="5000" w:type="pct"/>
            <w:gridSpan w:val="4"/>
          </w:tcPr>
          <w:p w14:paraId="760D007A" w14:textId="77777777" w:rsidR="009B0FE5" w:rsidRPr="00B6117F" w:rsidRDefault="31B0B1C8" w:rsidP="31B0B1C8">
            <w:pPr>
              <w:jc w:val="left"/>
              <w:rPr>
                <w:rFonts w:eastAsia="Arial"/>
              </w:rPr>
            </w:pPr>
            <w:r w:rsidRPr="31B0B1C8">
              <w:rPr>
                <w:rFonts w:eastAsia="Arial"/>
              </w:rPr>
              <w:t>transportní a prodejní obaly stavebního materiálu a vybavení objektu</w:t>
            </w:r>
          </w:p>
        </w:tc>
      </w:tr>
      <w:tr w:rsidR="009B0FE5" w:rsidRPr="00B6117F" w14:paraId="79AB573F" w14:textId="77777777" w:rsidTr="31B0B1C8">
        <w:trPr>
          <w:jc w:val="center"/>
        </w:trPr>
        <w:tc>
          <w:tcPr>
            <w:tcW w:w="3074" w:type="pct"/>
          </w:tcPr>
          <w:p w14:paraId="6312920C" w14:textId="77777777" w:rsidR="009B0FE5" w:rsidRPr="00B6117F" w:rsidRDefault="31B0B1C8" w:rsidP="31B0B1C8">
            <w:pPr>
              <w:jc w:val="left"/>
              <w:rPr>
                <w:rFonts w:eastAsia="Arial"/>
                <w:b/>
                <w:bCs/>
              </w:rPr>
            </w:pPr>
            <w:r w:rsidRPr="31B0B1C8">
              <w:rPr>
                <w:rFonts w:eastAsia="Arial"/>
                <w:b/>
                <w:bCs/>
              </w:rPr>
              <w:t>plastové obaly</w:t>
            </w:r>
          </w:p>
        </w:tc>
        <w:tc>
          <w:tcPr>
            <w:tcW w:w="609" w:type="pct"/>
          </w:tcPr>
          <w:p w14:paraId="5A79B717" w14:textId="77777777" w:rsidR="009B0FE5" w:rsidRPr="00B6117F" w:rsidRDefault="31B0B1C8" w:rsidP="31B0B1C8">
            <w:pPr>
              <w:spacing w:line="276" w:lineRule="auto"/>
              <w:jc w:val="left"/>
              <w:rPr>
                <w:rFonts w:eastAsia="Arial"/>
              </w:rPr>
            </w:pPr>
            <w:r w:rsidRPr="31B0B1C8">
              <w:rPr>
                <w:rFonts w:eastAsia="Arial"/>
              </w:rPr>
              <w:t>15 01 02</w:t>
            </w:r>
          </w:p>
        </w:tc>
        <w:tc>
          <w:tcPr>
            <w:tcW w:w="704" w:type="pct"/>
          </w:tcPr>
          <w:p w14:paraId="0A71DA4E"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4CD099DB" w14:textId="77777777" w:rsidR="009B0FE5" w:rsidRPr="00B6117F" w:rsidRDefault="31B0B1C8" w:rsidP="31B0B1C8">
            <w:pPr>
              <w:spacing w:line="276" w:lineRule="auto"/>
              <w:jc w:val="center"/>
              <w:rPr>
                <w:rFonts w:eastAsia="Arial"/>
              </w:rPr>
            </w:pPr>
            <w:r w:rsidRPr="31B0B1C8">
              <w:rPr>
                <w:rFonts w:eastAsia="Arial"/>
              </w:rPr>
              <w:t>do 2 t</w:t>
            </w:r>
          </w:p>
        </w:tc>
      </w:tr>
      <w:tr w:rsidR="009B0FE5" w:rsidRPr="00B6117F" w14:paraId="37D393B0" w14:textId="77777777" w:rsidTr="31B0B1C8">
        <w:trPr>
          <w:jc w:val="center"/>
        </w:trPr>
        <w:tc>
          <w:tcPr>
            <w:tcW w:w="5000" w:type="pct"/>
            <w:gridSpan w:val="4"/>
          </w:tcPr>
          <w:p w14:paraId="3D3F1348" w14:textId="77777777" w:rsidR="009B0FE5" w:rsidRPr="00B6117F" w:rsidRDefault="31B0B1C8" w:rsidP="31B0B1C8">
            <w:pPr>
              <w:jc w:val="left"/>
              <w:rPr>
                <w:rFonts w:eastAsia="Arial"/>
              </w:rPr>
            </w:pPr>
            <w:r w:rsidRPr="31B0B1C8">
              <w:rPr>
                <w:rFonts w:eastAsia="Arial"/>
              </w:rPr>
              <w:lastRenderedPageBreak/>
              <w:t xml:space="preserve">transportní a prodejní obaly stavebního materiálu a vybavení objektu </w:t>
            </w:r>
          </w:p>
        </w:tc>
      </w:tr>
      <w:tr w:rsidR="009B0FE5" w:rsidRPr="00B6117F" w14:paraId="6CEF3839" w14:textId="77777777" w:rsidTr="31B0B1C8">
        <w:trPr>
          <w:jc w:val="center"/>
        </w:trPr>
        <w:tc>
          <w:tcPr>
            <w:tcW w:w="3074" w:type="pct"/>
          </w:tcPr>
          <w:p w14:paraId="4AD59B4E" w14:textId="77777777" w:rsidR="009B0FE5" w:rsidRPr="00B6117F" w:rsidRDefault="31B0B1C8" w:rsidP="31B0B1C8">
            <w:pPr>
              <w:jc w:val="left"/>
              <w:rPr>
                <w:rFonts w:eastAsia="Arial"/>
                <w:b/>
                <w:bCs/>
              </w:rPr>
            </w:pPr>
            <w:r w:rsidRPr="31B0B1C8">
              <w:rPr>
                <w:rFonts w:eastAsia="Arial"/>
                <w:b/>
                <w:bCs/>
              </w:rPr>
              <w:t>dřevěné obaly</w:t>
            </w:r>
          </w:p>
        </w:tc>
        <w:tc>
          <w:tcPr>
            <w:tcW w:w="609" w:type="pct"/>
          </w:tcPr>
          <w:p w14:paraId="7FB3ED67" w14:textId="77777777" w:rsidR="009B0FE5" w:rsidRPr="00B6117F" w:rsidRDefault="31B0B1C8" w:rsidP="31B0B1C8">
            <w:pPr>
              <w:spacing w:line="276" w:lineRule="auto"/>
              <w:jc w:val="left"/>
              <w:rPr>
                <w:rFonts w:eastAsia="Arial"/>
              </w:rPr>
            </w:pPr>
            <w:r w:rsidRPr="31B0B1C8">
              <w:rPr>
                <w:rFonts w:eastAsia="Arial"/>
              </w:rPr>
              <w:t>15 01 03</w:t>
            </w:r>
          </w:p>
        </w:tc>
        <w:tc>
          <w:tcPr>
            <w:tcW w:w="704" w:type="pct"/>
          </w:tcPr>
          <w:p w14:paraId="34A7821A"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1936F8B0" w14:textId="77777777" w:rsidR="009B0FE5" w:rsidRPr="00B6117F" w:rsidRDefault="31B0B1C8" w:rsidP="31B0B1C8">
            <w:pPr>
              <w:spacing w:line="276" w:lineRule="auto"/>
              <w:jc w:val="center"/>
              <w:rPr>
                <w:rFonts w:eastAsia="Arial"/>
              </w:rPr>
            </w:pPr>
            <w:r w:rsidRPr="31B0B1C8">
              <w:rPr>
                <w:rFonts w:eastAsia="Arial"/>
              </w:rPr>
              <w:t>50 t</w:t>
            </w:r>
          </w:p>
        </w:tc>
      </w:tr>
      <w:tr w:rsidR="009B0FE5" w:rsidRPr="00B6117F" w14:paraId="0FC9A07B" w14:textId="77777777" w:rsidTr="31B0B1C8">
        <w:trPr>
          <w:jc w:val="center"/>
        </w:trPr>
        <w:tc>
          <w:tcPr>
            <w:tcW w:w="5000" w:type="pct"/>
            <w:gridSpan w:val="4"/>
          </w:tcPr>
          <w:p w14:paraId="304CDD11" w14:textId="77777777" w:rsidR="009B0FE5" w:rsidRPr="00B6117F" w:rsidRDefault="31B0B1C8" w:rsidP="31B0B1C8">
            <w:pPr>
              <w:jc w:val="left"/>
              <w:rPr>
                <w:rFonts w:eastAsia="Arial"/>
              </w:rPr>
            </w:pPr>
            <w:r w:rsidRPr="31B0B1C8">
              <w:rPr>
                <w:rFonts w:eastAsia="Arial"/>
              </w:rPr>
              <w:t>transportní a prodejní obaly stavebního materiálu, poškozené palety, dřevěné proklady, bedny</w:t>
            </w:r>
          </w:p>
        </w:tc>
      </w:tr>
      <w:tr w:rsidR="009B0FE5" w:rsidRPr="00B6117F" w14:paraId="32D337DC" w14:textId="77777777" w:rsidTr="31B0B1C8">
        <w:trPr>
          <w:jc w:val="center"/>
        </w:trPr>
        <w:tc>
          <w:tcPr>
            <w:tcW w:w="3074" w:type="pct"/>
          </w:tcPr>
          <w:p w14:paraId="451E5737" w14:textId="77777777" w:rsidR="009B0FE5" w:rsidRPr="00B6117F" w:rsidRDefault="31B0B1C8" w:rsidP="31B0B1C8">
            <w:pPr>
              <w:jc w:val="left"/>
              <w:rPr>
                <w:rFonts w:eastAsia="Arial"/>
                <w:b/>
                <w:bCs/>
              </w:rPr>
            </w:pPr>
            <w:r w:rsidRPr="31B0B1C8">
              <w:rPr>
                <w:rFonts w:eastAsia="Arial"/>
                <w:b/>
                <w:bCs/>
              </w:rPr>
              <w:t>obaly obsahující zbytky nebezpečných látek nebo obaly těmito látkami znečištěné</w:t>
            </w:r>
          </w:p>
        </w:tc>
        <w:tc>
          <w:tcPr>
            <w:tcW w:w="609" w:type="pct"/>
          </w:tcPr>
          <w:p w14:paraId="3804AC3A" w14:textId="77777777" w:rsidR="009B0FE5" w:rsidRPr="00B6117F" w:rsidRDefault="31B0B1C8" w:rsidP="31B0B1C8">
            <w:pPr>
              <w:spacing w:line="276" w:lineRule="auto"/>
              <w:jc w:val="left"/>
              <w:rPr>
                <w:rFonts w:eastAsia="Arial"/>
              </w:rPr>
            </w:pPr>
            <w:r w:rsidRPr="31B0B1C8">
              <w:rPr>
                <w:rFonts w:eastAsia="Arial"/>
              </w:rPr>
              <w:t>15 01 10*</w:t>
            </w:r>
          </w:p>
        </w:tc>
        <w:tc>
          <w:tcPr>
            <w:tcW w:w="704" w:type="pct"/>
          </w:tcPr>
          <w:p w14:paraId="264FFF58" w14:textId="77777777" w:rsidR="009B0FE5" w:rsidRPr="00B6117F" w:rsidRDefault="31B0B1C8" w:rsidP="31B0B1C8">
            <w:pPr>
              <w:spacing w:line="276" w:lineRule="auto"/>
              <w:jc w:val="center"/>
              <w:rPr>
                <w:rFonts w:eastAsia="Arial"/>
              </w:rPr>
            </w:pPr>
            <w:r w:rsidRPr="31B0B1C8">
              <w:rPr>
                <w:rFonts w:eastAsia="Arial"/>
              </w:rPr>
              <w:t>N</w:t>
            </w:r>
          </w:p>
        </w:tc>
        <w:tc>
          <w:tcPr>
            <w:tcW w:w="606" w:type="pct"/>
          </w:tcPr>
          <w:p w14:paraId="66039760" w14:textId="77777777" w:rsidR="009B0FE5" w:rsidRPr="00B6117F" w:rsidRDefault="31B0B1C8" w:rsidP="31B0B1C8">
            <w:pPr>
              <w:spacing w:line="276" w:lineRule="auto"/>
              <w:jc w:val="center"/>
              <w:rPr>
                <w:rFonts w:eastAsia="Arial"/>
              </w:rPr>
            </w:pPr>
            <w:r w:rsidRPr="31B0B1C8">
              <w:rPr>
                <w:rFonts w:eastAsia="Arial"/>
              </w:rPr>
              <w:t>do 500 kg</w:t>
            </w:r>
          </w:p>
        </w:tc>
      </w:tr>
      <w:tr w:rsidR="009B0FE5" w:rsidRPr="00B6117F" w14:paraId="269CB9A7" w14:textId="77777777" w:rsidTr="31B0B1C8">
        <w:trPr>
          <w:jc w:val="center"/>
        </w:trPr>
        <w:tc>
          <w:tcPr>
            <w:tcW w:w="5000" w:type="pct"/>
            <w:gridSpan w:val="4"/>
          </w:tcPr>
          <w:p w14:paraId="6C12C1AB" w14:textId="77777777" w:rsidR="009B0FE5" w:rsidRPr="00B6117F" w:rsidRDefault="31B0B1C8" w:rsidP="31B0B1C8">
            <w:pPr>
              <w:jc w:val="left"/>
              <w:rPr>
                <w:rFonts w:eastAsia="Arial"/>
              </w:rPr>
            </w:pPr>
            <w:r w:rsidRPr="31B0B1C8">
              <w:rPr>
                <w:rFonts w:eastAsia="Arial"/>
              </w:rPr>
              <w:t xml:space="preserve">obaly od nátěrových hmot, lepidel, tmelů a jiných přípravků a médií </w:t>
            </w:r>
          </w:p>
        </w:tc>
      </w:tr>
      <w:tr w:rsidR="009B0FE5" w:rsidRPr="00B6117F" w14:paraId="2A990F2B" w14:textId="77777777" w:rsidTr="31B0B1C8">
        <w:trPr>
          <w:jc w:val="center"/>
        </w:trPr>
        <w:tc>
          <w:tcPr>
            <w:tcW w:w="3074" w:type="pct"/>
          </w:tcPr>
          <w:p w14:paraId="658B114F" w14:textId="77777777" w:rsidR="009B0FE5" w:rsidRPr="00B6117F" w:rsidRDefault="31B0B1C8" w:rsidP="31B0B1C8">
            <w:pPr>
              <w:jc w:val="left"/>
              <w:rPr>
                <w:rFonts w:eastAsia="Arial"/>
                <w:b/>
                <w:bCs/>
              </w:rPr>
            </w:pPr>
            <w:proofErr w:type="spellStart"/>
            <w:r w:rsidRPr="31B0B1C8">
              <w:rPr>
                <w:rFonts w:eastAsia="Arial"/>
                <w:b/>
                <w:bCs/>
              </w:rPr>
              <w:t>absorbční</w:t>
            </w:r>
            <w:proofErr w:type="spellEnd"/>
            <w:r w:rsidRPr="31B0B1C8">
              <w:rPr>
                <w:rFonts w:eastAsia="Arial"/>
                <w:b/>
                <w:bCs/>
              </w:rPr>
              <w:t xml:space="preserve"> činidla, filtrační materiály (včetně olejových filtrů jinak blíže neurčených), čistící tkaniny a ochranné oděvy znečištěné nebezpečnými látkami</w:t>
            </w:r>
          </w:p>
        </w:tc>
        <w:tc>
          <w:tcPr>
            <w:tcW w:w="609" w:type="pct"/>
          </w:tcPr>
          <w:p w14:paraId="2323F525" w14:textId="77777777" w:rsidR="009B0FE5" w:rsidRPr="00B6117F" w:rsidRDefault="31B0B1C8" w:rsidP="31B0B1C8">
            <w:pPr>
              <w:spacing w:line="276" w:lineRule="auto"/>
              <w:jc w:val="left"/>
              <w:rPr>
                <w:rFonts w:eastAsia="Arial"/>
              </w:rPr>
            </w:pPr>
            <w:r w:rsidRPr="31B0B1C8">
              <w:rPr>
                <w:rFonts w:eastAsia="Arial"/>
              </w:rPr>
              <w:t>15 02 02*</w:t>
            </w:r>
          </w:p>
        </w:tc>
        <w:tc>
          <w:tcPr>
            <w:tcW w:w="704" w:type="pct"/>
          </w:tcPr>
          <w:p w14:paraId="35804011" w14:textId="77777777" w:rsidR="009B0FE5" w:rsidRPr="00B6117F" w:rsidRDefault="31B0B1C8" w:rsidP="31B0B1C8">
            <w:pPr>
              <w:spacing w:line="276" w:lineRule="auto"/>
              <w:jc w:val="center"/>
              <w:rPr>
                <w:rFonts w:eastAsia="Arial"/>
              </w:rPr>
            </w:pPr>
            <w:r w:rsidRPr="31B0B1C8">
              <w:rPr>
                <w:rFonts w:eastAsia="Arial"/>
              </w:rPr>
              <w:t>N</w:t>
            </w:r>
          </w:p>
        </w:tc>
        <w:tc>
          <w:tcPr>
            <w:tcW w:w="606" w:type="pct"/>
          </w:tcPr>
          <w:p w14:paraId="1426ABCA" w14:textId="77777777" w:rsidR="009B0FE5" w:rsidRPr="00B6117F" w:rsidRDefault="31B0B1C8" w:rsidP="31B0B1C8">
            <w:pPr>
              <w:spacing w:line="276" w:lineRule="auto"/>
              <w:jc w:val="center"/>
              <w:rPr>
                <w:rFonts w:eastAsia="Arial"/>
              </w:rPr>
            </w:pPr>
            <w:r w:rsidRPr="31B0B1C8">
              <w:rPr>
                <w:rFonts w:eastAsia="Arial"/>
              </w:rPr>
              <w:t>do 1 t</w:t>
            </w:r>
          </w:p>
        </w:tc>
      </w:tr>
      <w:tr w:rsidR="009B0FE5" w:rsidRPr="00B6117F" w14:paraId="6FE1B94A" w14:textId="77777777" w:rsidTr="31B0B1C8">
        <w:trPr>
          <w:jc w:val="center"/>
        </w:trPr>
        <w:tc>
          <w:tcPr>
            <w:tcW w:w="5000" w:type="pct"/>
            <w:gridSpan w:val="4"/>
          </w:tcPr>
          <w:p w14:paraId="4CE7B398" w14:textId="77777777" w:rsidR="009B0FE5" w:rsidRPr="00B6117F" w:rsidRDefault="31B0B1C8" w:rsidP="31B0B1C8">
            <w:pPr>
              <w:jc w:val="left"/>
              <w:rPr>
                <w:rFonts w:eastAsia="Arial"/>
              </w:rPr>
            </w:pPr>
            <w:r w:rsidRPr="31B0B1C8">
              <w:rPr>
                <w:rFonts w:eastAsia="Arial"/>
              </w:rPr>
              <w:t>čistící tkaniny, hadry, znečištěné a použité rukavice nebo jiné OOPP</w:t>
            </w:r>
          </w:p>
        </w:tc>
      </w:tr>
      <w:tr w:rsidR="009B0FE5" w:rsidRPr="00B6117F" w14:paraId="3DC1AB73" w14:textId="77777777" w:rsidTr="31B0B1C8">
        <w:trPr>
          <w:jc w:val="center"/>
        </w:trPr>
        <w:tc>
          <w:tcPr>
            <w:tcW w:w="3074" w:type="pct"/>
          </w:tcPr>
          <w:p w14:paraId="418E3B60" w14:textId="77777777" w:rsidR="009B0FE5" w:rsidRPr="00B6117F" w:rsidRDefault="31B0B1C8" w:rsidP="31B0B1C8">
            <w:pPr>
              <w:jc w:val="left"/>
              <w:rPr>
                <w:rFonts w:eastAsia="Arial"/>
                <w:b/>
                <w:bCs/>
              </w:rPr>
            </w:pPr>
            <w:r w:rsidRPr="31B0B1C8">
              <w:rPr>
                <w:rFonts w:eastAsia="Arial"/>
                <w:b/>
                <w:bCs/>
              </w:rPr>
              <w:t>kal ze septiků a žump</w:t>
            </w:r>
          </w:p>
        </w:tc>
        <w:tc>
          <w:tcPr>
            <w:tcW w:w="609" w:type="pct"/>
          </w:tcPr>
          <w:p w14:paraId="0888B682" w14:textId="77777777" w:rsidR="009B0FE5" w:rsidRPr="00B6117F" w:rsidRDefault="31B0B1C8" w:rsidP="31B0B1C8">
            <w:pPr>
              <w:spacing w:line="276" w:lineRule="auto"/>
              <w:jc w:val="left"/>
              <w:rPr>
                <w:rFonts w:eastAsia="Arial"/>
              </w:rPr>
            </w:pPr>
            <w:r w:rsidRPr="31B0B1C8">
              <w:rPr>
                <w:rFonts w:eastAsia="Arial"/>
              </w:rPr>
              <w:t>20 03 04</w:t>
            </w:r>
          </w:p>
        </w:tc>
        <w:tc>
          <w:tcPr>
            <w:tcW w:w="704" w:type="pct"/>
          </w:tcPr>
          <w:p w14:paraId="7FCE4A87" w14:textId="77777777" w:rsidR="009B0FE5" w:rsidRPr="00B6117F" w:rsidRDefault="31B0B1C8" w:rsidP="31B0B1C8">
            <w:pPr>
              <w:spacing w:line="276" w:lineRule="auto"/>
              <w:jc w:val="center"/>
              <w:rPr>
                <w:rFonts w:eastAsia="Arial"/>
              </w:rPr>
            </w:pPr>
            <w:r w:rsidRPr="31B0B1C8">
              <w:rPr>
                <w:rFonts w:eastAsia="Arial"/>
              </w:rPr>
              <w:t>O (N)</w:t>
            </w:r>
          </w:p>
        </w:tc>
        <w:tc>
          <w:tcPr>
            <w:tcW w:w="606" w:type="pct"/>
          </w:tcPr>
          <w:p w14:paraId="280E0AD1" w14:textId="77777777" w:rsidR="009B0FE5" w:rsidRPr="00B6117F" w:rsidRDefault="31B0B1C8" w:rsidP="31B0B1C8">
            <w:pPr>
              <w:spacing w:line="276" w:lineRule="auto"/>
              <w:jc w:val="center"/>
              <w:rPr>
                <w:rFonts w:eastAsia="Arial"/>
              </w:rPr>
            </w:pPr>
            <w:proofErr w:type="spellStart"/>
            <w:r w:rsidRPr="31B0B1C8">
              <w:rPr>
                <w:rFonts w:eastAsia="Arial"/>
              </w:rPr>
              <w:t>nespec</w:t>
            </w:r>
            <w:proofErr w:type="spellEnd"/>
            <w:r w:rsidRPr="31B0B1C8">
              <w:rPr>
                <w:rFonts w:eastAsia="Arial"/>
              </w:rPr>
              <w:t>.</w:t>
            </w:r>
          </w:p>
        </w:tc>
      </w:tr>
      <w:tr w:rsidR="009B0FE5" w:rsidRPr="00B6117F" w14:paraId="772B5DD6" w14:textId="77777777" w:rsidTr="31B0B1C8">
        <w:trPr>
          <w:jc w:val="center"/>
        </w:trPr>
        <w:tc>
          <w:tcPr>
            <w:tcW w:w="5000" w:type="pct"/>
            <w:gridSpan w:val="4"/>
          </w:tcPr>
          <w:p w14:paraId="49DB251B" w14:textId="77777777" w:rsidR="009B0FE5" w:rsidRPr="00B6117F" w:rsidRDefault="31B0B1C8" w:rsidP="31B0B1C8">
            <w:pPr>
              <w:spacing w:line="276" w:lineRule="auto"/>
              <w:rPr>
                <w:rFonts w:eastAsia="Arial"/>
              </w:rPr>
            </w:pPr>
            <w:r w:rsidRPr="31B0B1C8">
              <w:rPr>
                <w:rFonts w:eastAsia="Arial"/>
              </w:rPr>
              <w:t>vyvážení mobilních chemických WC, kategorii odpadu musí určit původce na základě vyloučení nebo potvrzení nebezpečných vlastností pověřenou osobou</w:t>
            </w:r>
          </w:p>
        </w:tc>
      </w:tr>
      <w:tr w:rsidR="009B0FE5" w:rsidRPr="00B6117F" w14:paraId="3BE2CC2F" w14:textId="77777777" w:rsidTr="31B0B1C8">
        <w:trPr>
          <w:jc w:val="center"/>
        </w:trPr>
        <w:tc>
          <w:tcPr>
            <w:tcW w:w="3074" w:type="pct"/>
          </w:tcPr>
          <w:p w14:paraId="55BBE38F" w14:textId="77777777" w:rsidR="009B0FE5" w:rsidRPr="00B6117F" w:rsidRDefault="31B0B1C8" w:rsidP="31B0B1C8">
            <w:pPr>
              <w:jc w:val="left"/>
              <w:rPr>
                <w:rFonts w:eastAsia="Arial"/>
                <w:b/>
                <w:bCs/>
              </w:rPr>
            </w:pPr>
            <w:r w:rsidRPr="31B0B1C8">
              <w:rPr>
                <w:rFonts w:eastAsia="Arial"/>
                <w:b/>
                <w:bCs/>
              </w:rPr>
              <w:t>směsný komunální odpad</w:t>
            </w:r>
          </w:p>
        </w:tc>
        <w:tc>
          <w:tcPr>
            <w:tcW w:w="609" w:type="pct"/>
          </w:tcPr>
          <w:p w14:paraId="2415D8DE" w14:textId="77777777" w:rsidR="009B0FE5" w:rsidRPr="00B6117F" w:rsidRDefault="31B0B1C8" w:rsidP="31B0B1C8">
            <w:pPr>
              <w:spacing w:line="276" w:lineRule="auto"/>
              <w:jc w:val="left"/>
              <w:rPr>
                <w:rFonts w:eastAsia="Arial"/>
              </w:rPr>
            </w:pPr>
            <w:r w:rsidRPr="31B0B1C8">
              <w:rPr>
                <w:rFonts w:eastAsia="Arial"/>
              </w:rPr>
              <w:t>20 30 01</w:t>
            </w:r>
          </w:p>
        </w:tc>
        <w:tc>
          <w:tcPr>
            <w:tcW w:w="704" w:type="pct"/>
          </w:tcPr>
          <w:p w14:paraId="752D700C" w14:textId="77777777" w:rsidR="009B0FE5" w:rsidRPr="00B6117F" w:rsidRDefault="31B0B1C8" w:rsidP="31B0B1C8">
            <w:pPr>
              <w:spacing w:line="276" w:lineRule="auto"/>
              <w:jc w:val="center"/>
              <w:rPr>
                <w:rFonts w:eastAsia="Arial"/>
              </w:rPr>
            </w:pPr>
            <w:r w:rsidRPr="31B0B1C8">
              <w:rPr>
                <w:rFonts w:eastAsia="Arial"/>
              </w:rPr>
              <w:t>O</w:t>
            </w:r>
          </w:p>
        </w:tc>
        <w:tc>
          <w:tcPr>
            <w:tcW w:w="606" w:type="pct"/>
          </w:tcPr>
          <w:p w14:paraId="6B306D6D" w14:textId="77777777" w:rsidR="009B0FE5" w:rsidRPr="00B6117F" w:rsidRDefault="31B0B1C8" w:rsidP="31B0B1C8">
            <w:pPr>
              <w:spacing w:line="276" w:lineRule="auto"/>
              <w:jc w:val="center"/>
              <w:rPr>
                <w:rFonts w:eastAsia="Arial"/>
              </w:rPr>
            </w:pPr>
            <w:r w:rsidRPr="31B0B1C8">
              <w:rPr>
                <w:rFonts w:eastAsia="Arial"/>
              </w:rPr>
              <w:t>do 150 t</w:t>
            </w:r>
          </w:p>
        </w:tc>
      </w:tr>
      <w:tr w:rsidR="009B0FE5" w:rsidRPr="00B6117F" w14:paraId="0E322B38" w14:textId="77777777" w:rsidTr="31B0B1C8">
        <w:trPr>
          <w:jc w:val="center"/>
        </w:trPr>
        <w:tc>
          <w:tcPr>
            <w:tcW w:w="5000" w:type="pct"/>
            <w:gridSpan w:val="4"/>
          </w:tcPr>
          <w:p w14:paraId="06BFFBF9" w14:textId="77777777" w:rsidR="009B0FE5" w:rsidRPr="00B6117F" w:rsidRDefault="31B0B1C8" w:rsidP="31B0B1C8">
            <w:pPr>
              <w:jc w:val="left"/>
              <w:rPr>
                <w:rFonts w:eastAsia="Arial"/>
              </w:rPr>
            </w:pPr>
            <w:r w:rsidRPr="31B0B1C8">
              <w:rPr>
                <w:rFonts w:eastAsia="Arial"/>
              </w:rPr>
              <w:t>odpad z kancelářských prostor vedení stavby, sociálních prostor a zařízení staveniště</w:t>
            </w:r>
          </w:p>
        </w:tc>
      </w:tr>
    </w:tbl>
    <w:p w14:paraId="6352E85E" w14:textId="77777777" w:rsidR="00206B4A" w:rsidRDefault="00206B4A" w:rsidP="00206B4A">
      <w:pPr>
        <w:autoSpaceDE w:val="0"/>
        <w:autoSpaceDN w:val="0"/>
        <w:adjustRightInd w:val="0"/>
        <w:ind w:left="1134"/>
        <w:rPr>
          <w:rFonts w:cs="Arial"/>
        </w:rPr>
      </w:pPr>
    </w:p>
    <w:p w14:paraId="7EA94B17" w14:textId="77777777" w:rsidR="00206B4A" w:rsidRDefault="00206B4A" w:rsidP="00206B4A">
      <w:pPr>
        <w:autoSpaceDE w:val="0"/>
        <w:autoSpaceDN w:val="0"/>
        <w:adjustRightInd w:val="0"/>
        <w:ind w:left="1134"/>
        <w:rPr>
          <w:rFonts w:cs="Arial"/>
        </w:rPr>
      </w:pPr>
    </w:p>
    <w:p w14:paraId="3FB2B59B" w14:textId="77777777" w:rsidR="00206B4A" w:rsidRDefault="31B0B1C8" w:rsidP="00206B4A">
      <w:pPr>
        <w:autoSpaceDE w:val="0"/>
        <w:autoSpaceDN w:val="0"/>
        <w:adjustRightInd w:val="0"/>
        <w:ind w:left="1134"/>
        <w:rPr>
          <w:rFonts w:cs="Arial"/>
        </w:rPr>
      </w:pPr>
      <w:r w:rsidRPr="31B0B1C8">
        <w:rPr>
          <w:rFonts w:cs="Arial"/>
        </w:rPr>
        <w:t>Množství odpadů produkovaných při výstavbě objektů nelze přesně stanovit, protože je do určité míry ovlivněno stavebně-technickými a technologickými podmínkami výstavby a profesionalitou stavebních a montážních firem. Dodavatelské firmy jsou odpovědné za nakládání s odpady vzniklými v rámci výstavby.</w:t>
      </w:r>
    </w:p>
    <w:p w14:paraId="45EDC5B6" w14:textId="77777777" w:rsidR="00206B4A" w:rsidRDefault="31B0B1C8" w:rsidP="00206B4A">
      <w:pPr>
        <w:autoSpaceDE w:val="0"/>
        <w:autoSpaceDN w:val="0"/>
        <w:adjustRightInd w:val="0"/>
        <w:ind w:left="1134"/>
        <w:rPr>
          <w:rFonts w:cs="Arial"/>
        </w:rPr>
      </w:pPr>
      <w:r w:rsidRPr="31B0B1C8">
        <w:rPr>
          <w:rFonts w:cs="Arial"/>
        </w:rPr>
        <w:t xml:space="preserve">Nebezpečné odpady budou na staveništi skladovány odděleně tak, aby bylo zabráněno jejich úniku </w:t>
      </w:r>
      <w:r w:rsidR="00206B4A">
        <w:br/>
      </w:r>
      <w:r w:rsidRPr="31B0B1C8">
        <w:rPr>
          <w:rFonts w:cs="Arial"/>
        </w:rPr>
        <w:t>do okolí. Budou předávány specializované firmě oprávněné dle zákona o odpadech.</w:t>
      </w:r>
    </w:p>
    <w:p w14:paraId="4DC6BF1E" w14:textId="77777777" w:rsidR="00206B4A" w:rsidRDefault="31B0B1C8" w:rsidP="00206B4A">
      <w:pPr>
        <w:autoSpaceDE w:val="0"/>
        <w:autoSpaceDN w:val="0"/>
        <w:adjustRightInd w:val="0"/>
        <w:ind w:left="1134"/>
        <w:rPr>
          <w:rFonts w:cs="Arial"/>
        </w:rPr>
      </w:pPr>
      <w:r w:rsidRPr="31B0B1C8">
        <w:rPr>
          <w:rFonts w:cs="Arial"/>
        </w:rPr>
        <w:t>O nakládání s odpady a způsobu jejich odstranění bude vedena evidence.</w:t>
      </w:r>
    </w:p>
    <w:p w14:paraId="5C9EC03B" w14:textId="77777777" w:rsidR="00206B4A" w:rsidRDefault="31B0B1C8" w:rsidP="00206B4A">
      <w:pPr>
        <w:autoSpaceDE w:val="0"/>
        <w:autoSpaceDN w:val="0"/>
        <w:adjustRightInd w:val="0"/>
        <w:ind w:left="1134"/>
        <w:rPr>
          <w:rFonts w:cs="Arial"/>
        </w:rPr>
      </w:pPr>
      <w:r w:rsidRPr="31B0B1C8">
        <w:rPr>
          <w:rFonts w:cs="Arial"/>
        </w:rPr>
        <w:t>Při přípravě zemní pláně pro stavbu a při výkopech pro základové konstrukce vznikne výkopová zemina. Tento materiál však nebude považován za odpad a bude využit při terénních úpravách dotčených stavebních pozemků. Výskyt znečištěné zeminy se při výkopových pracích nepředpokládá.</w:t>
      </w:r>
    </w:p>
    <w:p w14:paraId="51418B92" w14:textId="77777777" w:rsidR="00206B4A" w:rsidRDefault="31B0B1C8" w:rsidP="00206B4A">
      <w:pPr>
        <w:autoSpaceDE w:val="0"/>
        <w:autoSpaceDN w:val="0"/>
        <w:adjustRightInd w:val="0"/>
        <w:ind w:left="1134"/>
        <w:rPr>
          <w:rFonts w:cs="Arial"/>
        </w:rPr>
      </w:pPr>
      <w:r w:rsidRPr="31B0B1C8">
        <w:rPr>
          <w:rFonts w:cs="Arial"/>
        </w:rPr>
        <w:t>Povrch území je souvisle pokryt vrstvou ornice, území je využíváno jako orná půda.</w:t>
      </w:r>
    </w:p>
    <w:p w14:paraId="5A944EB5" w14:textId="77777777" w:rsidR="00206B4A" w:rsidRDefault="31B0B1C8" w:rsidP="00206B4A">
      <w:pPr>
        <w:autoSpaceDE w:val="0"/>
        <w:autoSpaceDN w:val="0"/>
        <w:adjustRightInd w:val="0"/>
        <w:ind w:left="1134"/>
        <w:rPr>
          <w:rFonts w:cs="Arial"/>
        </w:rPr>
      </w:pPr>
      <w:r w:rsidRPr="31B0B1C8">
        <w:rPr>
          <w:rFonts w:cs="Arial"/>
        </w:rPr>
        <w:t>Oznamovatel v rámci dokumentací pro následná správní řízení upřesní seznam odpadů vznikajících během stavby, jejich množství, kategorii a způsob nakládání.</w:t>
      </w:r>
    </w:p>
    <w:p w14:paraId="069C5A76" w14:textId="77777777" w:rsidR="00206B4A" w:rsidRDefault="00206B4A" w:rsidP="00206B4A">
      <w:pPr>
        <w:autoSpaceDE w:val="0"/>
        <w:autoSpaceDN w:val="0"/>
        <w:adjustRightInd w:val="0"/>
        <w:jc w:val="left"/>
        <w:rPr>
          <w:rFonts w:cs="Arial"/>
          <w:u w:val="single"/>
        </w:rPr>
      </w:pPr>
    </w:p>
    <w:p w14:paraId="22864024" w14:textId="1E337311" w:rsidR="003B62C9" w:rsidRDefault="003B62C9" w:rsidP="00FC6F57">
      <w:pPr>
        <w:pStyle w:val="Odstavecseseznamem"/>
        <w:ind w:left="1560" w:hanging="426"/>
      </w:pPr>
    </w:p>
    <w:p w14:paraId="016B6C3F" w14:textId="5CCD8BD2" w:rsidR="00B24E4F" w:rsidRPr="00CC6672" w:rsidRDefault="31B0B1C8" w:rsidP="31B0B1C8">
      <w:pPr>
        <w:pStyle w:val="Odstavecseseznamem"/>
        <w:numPr>
          <w:ilvl w:val="0"/>
          <w:numId w:val="169"/>
        </w:numPr>
        <w:ind w:left="1560" w:hanging="426"/>
        <w:rPr>
          <w:b/>
          <w:bCs/>
        </w:rPr>
      </w:pPr>
      <w:r w:rsidRPr="31B0B1C8">
        <w:rPr>
          <w:b/>
          <w:bCs/>
          <w:u w:val="single"/>
        </w:rPr>
        <w:t>Bilance zemních prací, požadavky na přísun nebo deponie zemin</w:t>
      </w:r>
    </w:p>
    <w:p w14:paraId="5479DE51" w14:textId="37471924" w:rsidR="003B62C9" w:rsidRPr="00CC6672" w:rsidRDefault="003B62C9" w:rsidP="31B0B1C8">
      <w:pPr>
        <w:ind w:left="2836"/>
        <w:rPr>
          <w:b/>
          <w:bCs/>
        </w:rPr>
      </w:pPr>
    </w:p>
    <w:p w14:paraId="3D9C3D5D" w14:textId="40C2D27B" w:rsidR="00206B4A" w:rsidRPr="00CC6672" w:rsidRDefault="009B0FE5" w:rsidP="00CC6672">
      <w:pPr>
        <w:ind w:left="1134"/>
        <w:rPr>
          <w:bCs/>
        </w:rPr>
      </w:pPr>
      <w:r>
        <w:rPr>
          <w:bCs/>
        </w:rPr>
        <w:t>Není řešením projektové dokumentace.</w:t>
      </w:r>
    </w:p>
    <w:p w14:paraId="2A116E4C" w14:textId="79C12A27" w:rsidR="00206B4A" w:rsidRDefault="00206B4A" w:rsidP="31B0B1C8">
      <w:pPr>
        <w:ind w:left="2073"/>
        <w:rPr>
          <w:b/>
          <w:bCs/>
          <w:color w:val="FF0000"/>
        </w:rPr>
      </w:pPr>
    </w:p>
    <w:p w14:paraId="027B247D" w14:textId="77777777" w:rsidR="00206B4A" w:rsidRDefault="00206B4A" w:rsidP="31B0B1C8">
      <w:pPr>
        <w:ind w:left="2073"/>
        <w:rPr>
          <w:b/>
          <w:bCs/>
          <w:color w:val="FF0000"/>
        </w:rPr>
      </w:pPr>
    </w:p>
    <w:p w14:paraId="53C42652" w14:textId="7C55C3B5" w:rsidR="003B62C9" w:rsidRPr="00CC6672" w:rsidRDefault="31B0B1C8" w:rsidP="31B0B1C8">
      <w:pPr>
        <w:pStyle w:val="Odstavecseseznamem"/>
        <w:numPr>
          <w:ilvl w:val="0"/>
          <w:numId w:val="169"/>
        </w:numPr>
        <w:ind w:left="1560" w:hanging="426"/>
        <w:rPr>
          <w:b/>
          <w:bCs/>
        </w:rPr>
      </w:pPr>
      <w:r w:rsidRPr="31B0B1C8">
        <w:rPr>
          <w:b/>
          <w:bCs/>
          <w:u w:val="single"/>
        </w:rPr>
        <w:t xml:space="preserve">Ochrana životního prostředí při výstavbě </w:t>
      </w:r>
    </w:p>
    <w:p w14:paraId="594496FD" w14:textId="7E09B1DD" w:rsidR="003B62C9" w:rsidRDefault="003B62C9" w:rsidP="31B0B1C8">
      <w:pPr>
        <w:pStyle w:val="Odstavecseseznamem"/>
        <w:rPr>
          <w:b/>
          <w:bCs/>
          <w:color w:val="FF0000"/>
        </w:rPr>
      </w:pPr>
    </w:p>
    <w:p w14:paraId="7F96B6C9" w14:textId="77777777" w:rsidR="00080A2F" w:rsidRPr="00080A2F" w:rsidRDefault="31B0B1C8" w:rsidP="31B0B1C8">
      <w:pPr>
        <w:tabs>
          <w:tab w:val="left" w:pos="1560"/>
          <w:tab w:val="left" w:pos="3828"/>
          <w:tab w:val="right" w:pos="8789"/>
        </w:tabs>
        <w:ind w:left="1134"/>
        <w:rPr>
          <w:rFonts w:cs="Arial"/>
          <w:lang w:eastAsia="zh-CN"/>
        </w:rPr>
      </w:pPr>
      <w:r w:rsidRPr="31B0B1C8">
        <w:rPr>
          <w:rFonts w:cs="Arial"/>
        </w:rPr>
        <w:t>Při výstavbě bude dbáno na to, aby nedošlo ke kontaminaci spodních vod při používání stavební techniky.</w:t>
      </w:r>
    </w:p>
    <w:p w14:paraId="53EF3906" w14:textId="77777777" w:rsidR="00080A2F" w:rsidRPr="00080A2F" w:rsidRDefault="31B0B1C8" w:rsidP="00D1627D">
      <w:pPr>
        <w:spacing w:before="120"/>
        <w:ind w:left="1134"/>
      </w:pPr>
      <w:r>
        <w:t xml:space="preserve">Zhotovitel stavby musí dodržovat opatření, kterými budou minimalizovány dopady na akustickou situaci okolí stavby na nejbližší okolní zástavby, a to vhodnou organizací práce. Práce mohou </w:t>
      </w:r>
      <w:proofErr w:type="gramStart"/>
      <w:r>
        <w:t>být  prováděny</w:t>
      </w:r>
      <w:proofErr w:type="gramEnd"/>
      <w:r>
        <w:t xml:space="preserve"> v průběhu celého dne. </w:t>
      </w:r>
    </w:p>
    <w:p w14:paraId="1B6B8CB3" w14:textId="77777777" w:rsidR="00080A2F" w:rsidRPr="00080A2F" w:rsidRDefault="00080A2F" w:rsidP="00D1627D">
      <w:pPr>
        <w:spacing w:before="120"/>
        <w:ind w:left="1134"/>
      </w:pPr>
      <w:r w:rsidRPr="00080A2F">
        <w:t>Dále musí během výstavby dodržovat tyto podmínky ochrany životního prostředí:</w:t>
      </w:r>
    </w:p>
    <w:p w14:paraId="080169A0" w14:textId="77777777" w:rsidR="00080A2F" w:rsidRPr="00080A2F" w:rsidRDefault="00080A2F" w:rsidP="00D1627D">
      <w:pPr>
        <w:numPr>
          <w:ilvl w:val="0"/>
          <w:numId w:val="214"/>
        </w:numPr>
        <w:suppressAutoHyphens/>
        <w:spacing w:before="120"/>
        <w:ind w:left="1134" w:firstLine="0"/>
        <w:jc w:val="left"/>
      </w:pPr>
      <w:r w:rsidRPr="00080A2F">
        <w:lastRenderedPageBreak/>
        <w:t>Bude dodržovat hlukové limity stavebních strojů a dopravních prostředků.</w:t>
      </w:r>
    </w:p>
    <w:p w14:paraId="393DD440" w14:textId="77777777" w:rsidR="00080A2F" w:rsidRPr="00080A2F" w:rsidRDefault="00080A2F" w:rsidP="00D1627D">
      <w:pPr>
        <w:numPr>
          <w:ilvl w:val="0"/>
          <w:numId w:val="214"/>
        </w:numPr>
        <w:suppressAutoHyphens/>
        <w:ind w:left="1134" w:firstLine="0"/>
        <w:jc w:val="left"/>
      </w:pPr>
      <w:r w:rsidRPr="00080A2F">
        <w:t>Vhodnou technologií výstavby omezovat znečišťování ovzduší výfukovými plyny a prachem.</w:t>
      </w:r>
    </w:p>
    <w:p w14:paraId="14046CC6" w14:textId="77777777" w:rsidR="00080A2F" w:rsidRPr="00080A2F" w:rsidRDefault="00080A2F" w:rsidP="00A03D4B">
      <w:pPr>
        <w:numPr>
          <w:ilvl w:val="0"/>
          <w:numId w:val="214"/>
        </w:numPr>
        <w:suppressAutoHyphens/>
        <w:ind w:left="1418" w:hanging="284"/>
        <w:jc w:val="left"/>
      </w:pPr>
      <w:r w:rsidRPr="00080A2F">
        <w:t>Omezovat znečišťování komunikací blátem a zbytky stavebního materiálu, v případě znečištění bude provádět úklid komunikací.</w:t>
      </w:r>
    </w:p>
    <w:p w14:paraId="08CDB363" w14:textId="77777777" w:rsidR="00080A2F" w:rsidRPr="00080A2F" w:rsidRDefault="00080A2F" w:rsidP="00D1627D">
      <w:pPr>
        <w:numPr>
          <w:ilvl w:val="0"/>
          <w:numId w:val="214"/>
        </w:numPr>
        <w:suppressAutoHyphens/>
        <w:ind w:left="1134" w:firstLine="0"/>
        <w:jc w:val="left"/>
      </w:pPr>
      <w:r w:rsidRPr="00080A2F">
        <w:t>Bude dbát na ochranu proti znečišťování pozemních a povrchových vod a kanalizací.</w:t>
      </w:r>
    </w:p>
    <w:p w14:paraId="56678D11" w14:textId="77777777" w:rsidR="00080A2F" w:rsidRPr="00080A2F" w:rsidRDefault="00080A2F" w:rsidP="00D1627D">
      <w:pPr>
        <w:numPr>
          <w:ilvl w:val="0"/>
          <w:numId w:val="214"/>
        </w:numPr>
        <w:suppressAutoHyphens/>
        <w:ind w:left="1134" w:firstLine="0"/>
        <w:jc w:val="left"/>
      </w:pPr>
      <w:r w:rsidRPr="00080A2F">
        <w:t>Bude dbát na ochranu vegetace před poškozením.</w:t>
      </w:r>
    </w:p>
    <w:p w14:paraId="5D9BB68A" w14:textId="77777777" w:rsidR="00080A2F" w:rsidRPr="00080A2F" w:rsidRDefault="00080A2F" w:rsidP="00D1627D">
      <w:pPr>
        <w:spacing w:before="120"/>
        <w:ind w:left="1134"/>
      </w:pPr>
      <w:r w:rsidRPr="00080A2F">
        <w:t>V souladu s platnými předpisy bude nakládání s odpady při výstavbě.</w:t>
      </w:r>
    </w:p>
    <w:p w14:paraId="39B6C584" w14:textId="77777777" w:rsidR="00080A2F" w:rsidRPr="00080A2F" w:rsidRDefault="00080A2F" w:rsidP="31B0B1C8">
      <w:pPr>
        <w:tabs>
          <w:tab w:val="left" w:pos="1560"/>
          <w:tab w:val="left" w:pos="3828"/>
          <w:tab w:val="right" w:pos="8789"/>
        </w:tabs>
        <w:ind w:left="1134"/>
        <w:rPr>
          <w:rFonts w:cs="Arial"/>
          <w:lang w:eastAsia="zh-CN"/>
        </w:rPr>
      </w:pPr>
    </w:p>
    <w:p w14:paraId="33C43CAF" w14:textId="77777777" w:rsidR="00080A2F" w:rsidRPr="00080A2F" w:rsidRDefault="00080A2F" w:rsidP="31B0B1C8">
      <w:pPr>
        <w:tabs>
          <w:tab w:val="left" w:pos="1560"/>
          <w:tab w:val="left" w:pos="3828"/>
          <w:tab w:val="right" w:pos="8789"/>
        </w:tabs>
        <w:ind w:left="851"/>
        <w:rPr>
          <w:rFonts w:cs="Arial"/>
          <w:lang w:eastAsia="zh-CN"/>
        </w:rPr>
      </w:pPr>
    </w:p>
    <w:p w14:paraId="0A58D65A" w14:textId="14677EA4" w:rsidR="00080A2F" w:rsidRPr="00A03D4B" w:rsidRDefault="31B0B1C8" w:rsidP="00A03D4B">
      <w:pPr>
        <w:pStyle w:val="Odstavecseseznamem"/>
        <w:numPr>
          <w:ilvl w:val="0"/>
          <w:numId w:val="169"/>
        </w:numPr>
        <w:tabs>
          <w:tab w:val="left" w:pos="851"/>
        </w:tabs>
        <w:ind w:left="1560" w:hanging="426"/>
        <w:jc w:val="left"/>
        <w:rPr>
          <w:u w:val="single"/>
          <w:lang w:eastAsia="zh-CN"/>
        </w:rPr>
      </w:pPr>
      <w:r w:rsidRPr="31B0B1C8">
        <w:rPr>
          <w:b/>
          <w:bCs/>
          <w:u w:val="single"/>
        </w:rPr>
        <w:t>Zásady bezpečnosti a ochrany zdraví při práci na staveništi</w:t>
      </w:r>
    </w:p>
    <w:p w14:paraId="0D23E6D5" w14:textId="77777777" w:rsidR="00080A2F" w:rsidRPr="00080A2F" w:rsidRDefault="00080A2F" w:rsidP="00080A2F">
      <w:pPr>
        <w:tabs>
          <w:tab w:val="left" w:pos="851"/>
        </w:tabs>
        <w:ind w:left="644"/>
        <w:rPr>
          <w:lang w:eastAsia="zh-CN"/>
        </w:rPr>
      </w:pPr>
    </w:p>
    <w:p w14:paraId="355B2C55" w14:textId="4AB08C04" w:rsidR="00080A2F" w:rsidRPr="00080A2F" w:rsidRDefault="00080A2F" w:rsidP="00A03D4B">
      <w:pPr>
        <w:spacing w:before="120"/>
        <w:ind w:left="1134"/>
      </w:pPr>
      <w:r w:rsidRPr="00080A2F">
        <w:t>Z požadavků zákona č.309/2006 Sb. vyplývá potřeba přítomnosti koordinátora BOZP v rámci výstavby záměru.</w:t>
      </w:r>
      <w:r>
        <w:t xml:space="preserve"> Koordinátora BOZP zajišťuje investor stavby. </w:t>
      </w:r>
    </w:p>
    <w:p w14:paraId="05C08024" w14:textId="77777777" w:rsidR="00080A2F" w:rsidRPr="00080A2F" w:rsidRDefault="00080A2F" w:rsidP="00A03D4B">
      <w:pPr>
        <w:spacing w:before="120"/>
        <w:ind w:left="1134"/>
      </w:pPr>
      <w:r w:rsidRPr="00080A2F">
        <w:t xml:space="preserve">Při provádění stavby budou dodrženy veškeré předpisy týkající se bezpečnosti práce a technických zařízení, zejména nařízení vlády č. 591 / 2006 Sb. o bližších minimálních požadavcích na bezpečnost a ochranu zdraví při práci na staveništích. Všechny použité materiály a pracovní postupy musí odpovídat platným ČSN a bezpečnostním předpisům. Veškeré práce v blízkosti elektrických zařízení musí být prováděny a provedeny tak, aby nemohlo dojít k úrazům elektrickým proudem. </w:t>
      </w:r>
    </w:p>
    <w:p w14:paraId="45008E97" w14:textId="77777777" w:rsidR="00080A2F" w:rsidRPr="00080A2F" w:rsidRDefault="00080A2F" w:rsidP="00A03D4B">
      <w:pPr>
        <w:spacing w:before="120"/>
        <w:ind w:left="1134"/>
      </w:pPr>
      <w:r w:rsidRPr="00080A2F">
        <w:t>Za bezpečnost práce při výstavbě zodpovídá zhotovitel stavby a stavebník. Před zahájením výstavby zhotovitel prokazatelně proškolí své pracovníky i pracovníky svých subdodavatelů.</w:t>
      </w:r>
    </w:p>
    <w:p w14:paraId="54C37B68" w14:textId="77777777" w:rsidR="00080A2F" w:rsidRPr="00080A2F" w:rsidRDefault="00080A2F" w:rsidP="00A03D4B">
      <w:pPr>
        <w:spacing w:before="120"/>
        <w:ind w:left="1134"/>
      </w:pPr>
      <w:r w:rsidRPr="00080A2F">
        <w:t xml:space="preserve">Povinností dodavatele stavebních je vytvořit podmínky k zajištění bezpečnosti práce, vypracovat technologický nebo pracovní postup, který musí být po dobu stavebních prací k dispozici na stavbě. </w:t>
      </w:r>
    </w:p>
    <w:p w14:paraId="6A62188C" w14:textId="77777777" w:rsidR="00080A2F" w:rsidRPr="00080A2F" w:rsidRDefault="31B0B1C8" w:rsidP="00A03D4B">
      <w:pPr>
        <w:spacing w:before="120"/>
        <w:ind w:left="1134"/>
        <w:rPr>
          <w:u w:val="single"/>
        </w:rPr>
      </w:pPr>
      <w:r w:rsidRPr="31B0B1C8">
        <w:rPr>
          <w:u w:val="single"/>
        </w:rPr>
        <w:t>Technologický postup musí stanovit:</w:t>
      </w:r>
    </w:p>
    <w:p w14:paraId="5054B5E9" w14:textId="77777777" w:rsidR="00080A2F" w:rsidRPr="00080A2F" w:rsidRDefault="31B0B1C8" w:rsidP="00A03D4B">
      <w:pPr>
        <w:tabs>
          <w:tab w:val="left" w:pos="1560"/>
        </w:tabs>
        <w:suppressAutoHyphens/>
        <w:spacing w:before="120"/>
        <w:ind w:left="1134"/>
        <w:jc w:val="left"/>
        <w:rPr>
          <w:rFonts w:cs="Arial"/>
          <w:lang w:eastAsia="ar-SA"/>
        </w:rPr>
      </w:pPr>
      <w:r w:rsidRPr="31B0B1C8">
        <w:rPr>
          <w:rFonts w:cs="Arial"/>
          <w:sz w:val="22"/>
          <w:szCs w:val="22"/>
        </w:rPr>
        <w:t xml:space="preserve">- </w:t>
      </w:r>
      <w:r w:rsidR="00080A2F">
        <w:tab/>
      </w:r>
      <w:r w:rsidRPr="31B0B1C8">
        <w:rPr>
          <w:rFonts w:cs="Arial"/>
        </w:rPr>
        <w:t>návaznost a souběh jednotlivých stavebních prací</w:t>
      </w:r>
    </w:p>
    <w:p w14:paraId="5CD37992" w14:textId="77777777" w:rsidR="00080A2F" w:rsidRPr="00080A2F" w:rsidRDefault="31B0B1C8" w:rsidP="00A03D4B">
      <w:pPr>
        <w:tabs>
          <w:tab w:val="left" w:pos="1560"/>
        </w:tabs>
        <w:suppressAutoHyphens/>
        <w:ind w:left="1134"/>
        <w:jc w:val="left"/>
        <w:rPr>
          <w:rFonts w:cs="Arial"/>
          <w:lang w:eastAsia="ar-SA"/>
        </w:rPr>
      </w:pPr>
      <w:r w:rsidRPr="31B0B1C8">
        <w:rPr>
          <w:rFonts w:cs="Arial"/>
        </w:rPr>
        <w:t xml:space="preserve">- </w:t>
      </w:r>
      <w:r w:rsidR="00080A2F">
        <w:tab/>
      </w:r>
      <w:r w:rsidRPr="31B0B1C8">
        <w:rPr>
          <w:rFonts w:cs="Arial"/>
        </w:rPr>
        <w:t>pracovní postup pro danou pracovní činnost</w:t>
      </w:r>
    </w:p>
    <w:p w14:paraId="37EBAC48" w14:textId="77777777" w:rsidR="00080A2F" w:rsidRPr="00080A2F" w:rsidRDefault="31B0B1C8" w:rsidP="00A03D4B">
      <w:pPr>
        <w:tabs>
          <w:tab w:val="left" w:pos="540"/>
          <w:tab w:val="left" w:pos="1560"/>
        </w:tabs>
        <w:suppressAutoHyphens/>
        <w:ind w:left="1134"/>
        <w:jc w:val="left"/>
        <w:rPr>
          <w:rFonts w:cs="Arial"/>
          <w:lang w:eastAsia="ar-SA"/>
        </w:rPr>
      </w:pPr>
      <w:r w:rsidRPr="31B0B1C8">
        <w:rPr>
          <w:rFonts w:cs="Arial"/>
        </w:rPr>
        <w:t xml:space="preserve">- </w:t>
      </w:r>
      <w:r w:rsidR="00080A2F">
        <w:tab/>
      </w:r>
      <w:r w:rsidRPr="31B0B1C8">
        <w:rPr>
          <w:rFonts w:cs="Arial"/>
        </w:rPr>
        <w:t>použití strojů a zařízení a speciálních pracovních prostředků, pomůcek a podobně</w:t>
      </w:r>
    </w:p>
    <w:p w14:paraId="673D229E" w14:textId="77777777" w:rsidR="00080A2F" w:rsidRPr="00080A2F" w:rsidRDefault="31B0B1C8" w:rsidP="00A03D4B">
      <w:pPr>
        <w:tabs>
          <w:tab w:val="left" w:pos="900"/>
          <w:tab w:val="left" w:pos="1560"/>
          <w:tab w:val="left" w:pos="1843"/>
        </w:tabs>
        <w:suppressAutoHyphens/>
        <w:ind w:left="1134"/>
        <w:jc w:val="left"/>
        <w:rPr>
          <w:rFonts w:cs="Arial"/>
          <w:lang w:eastAsia="ar-SA"/>
        </w:rPr>
      </w:pPr>
      <w:r w:rsidRPr="31B0B1C8">
        <w:rPr>
          <w:rFonts w:cs="Arial"/>
        </w:rPr>
        <w:t xml:space="preserve">- </w:t>
      </w:r>
      <w:r w:rsidR="00080A2F">
        <w:tab/>
      </w:r>
      <w:r w:rsidRPr="31B0B1C8">
        <w:rPr>
          <w:rFonts w:cs="Arial"/>
        </w:rPr>
        <w:t>druhy a typy pomocných stavebních konstrukcí</w:t>
      </w:r>
    </w:p>
    <w:p w14:paraId="2F65E6C9" w14:textId="77777777" w:rsidR="00080A2F" w:rsidRPr="00080A2F" w:rsidRDefault="31B0B1C8" w:rsidP="00A03D4B">
      <w:pPr>
        <w:tabs>
          <w:tab w:val="left" w:pos="900"/>
          <w:tab w:val="left" w:pos="1560"/>
          <w:tab w:val="left" w:pos="1843"/>
        </w:tabs>
        <w:suppressAutoHyphens/>
        <w:ind w:left="1134"/>
        <w:jc w:val="left"/>
        <w:rPr>
          <w:rFonts w:cs="Arial"/>
          <w:lang w:eastAsia="ar-SA"/>
        </w:rPr>
      </w:pPr>
      <w:r w:rsidRPr="31B0B1C8">
        <w:rPr>
          <w:rFonts w:cs="Arial"/>
        </w:rPr>
        <w:t xml:space="preserve">- </w:t>
      </w:r>
      <w:r w:rsidR="00080A2F">
        <w:tab/>
      </w:r>
      <w:r w:rsidRPr="31B0B1C8">
        <w:rPr>
          <w:rFonts w:cs="Arial"/>
        </w:rPr>
        <w:t>způsoby dopravy materiálu včetně komunikací a skladovacích ploch</w:t>
      </w:r>
    </w:p>
    <w:p w14:paraId="73536942" w14:textId="77777777" w:rsidR="00080A2F" w:rsidRPr="00080A2F" w:rsidRDefault="31B0B1C8" w:rsidP="00A03D4B">
      <w:pPr>
        <w:tabs>
          <w:tab w:val="left" w:pos="540"/>
          <w:tab w:val="left" w:pos="1560"/>
          <w:tab w:val="left" w:pos="1843"/>
        </w:tabs>
        <w:suppressAutoHyphens/>
        <w:ind w:left="1134"/>
        <w:jc w:val="left"/>
        <w:rPr>
          <w:rFonts w:cs="Arial"/>
          <w:lang w:eastAsia="ar-SA"/>
        </w:rPr>
      </w:pPr>
      <w:r w:rsidRPr="31B0B1C8">
        <w:rPr>
          <w:rFonts w:cs="Arial"/>
        </w:rPr>
        <w:t xml:space="preserve">- </w:t>
      </w:r>
      <w:r w:rsidR="00080A2F">
        <w:tab/>
      </w:r>
      <w:r w:rsidRPr="31B0B1C8">
        <w:rPr>
          <w:rFonts w:cs="Arial"/>
        </w:rPr>
        <w:t>technické a organizační opatření k zajištění bezpečnosti pracovníků, pracoviště a okolí</w:t>
      </w:r>
    </w:p>
    <w:p w14:paraId="61FA0AAD" w14:textId="77777777" w:rsidR="00080A2F" w:rsidRPr="00080A2F" w:rsidRDefault="31B0B1C8" w:rsidP="00A03D4B">
      <w:pPr>
        <w:tabs>
          <w:tab w:val="left" w:pos="900"/>
          <w:tab w:val="left" w:pos="1560"/>
          <w:tab w:val="left" w:pos="1843"/>
        </w:tabs>
        <w:suppressAutoHyphens/>
        <w:ind w:left="1134"/>
        <w:jc w:val="left"/>
        <w:rPr>
          <w:rFonts w:cs="Arial"/>
          <w:lang w:eastAsia="ar-SA"/>
        </w:rPr>
      </w:pPr>
      <w:r w:rsidRPr="31B0B1C8">
        <w:rPr>
          <w:rFonts w:cs="Arial"/>
        </w:rPr>
        <w:t xml:space="preserve">- </w:t>
      </w:r>
      <w:r w:rsidR="00080A2F">
        <w:tab/>
      </w:r>
      <w:r w:rsidRPr="31B0B1C8">
        <w:rPr>
          <w:rFonts w:cs="Arial"/>
        </w:rPr>
        <w:t>opatření k zajištění staveniště (pracoviště) po dobu kdy se na něm nepracuje</w:t>
      </w:r>
    </w:p>
    <w:p w14:paraId="507878DF" w14:textId="77777777" w:rsidR="00080A2F" w:rsidRPr="00080A2F" w:rsidRDefault="31B0B1C8" w:rsidP="00A03D4B">
      <w:pPr>
        <w:tabs>
          <w:tab w:val="left" w:pos="900"/>
          <w:tab w:val="left" w:pos="1560"/>
          <w:tab w:val="left" w:pos="1843"/>
        </w:tabs>
        <w:suppressAutoHyphens/>
        <w:ind w:left="1134"/>
        <w:jc w:val="left"/>
        <w:rPr>
          <w:rFonts w:cs="Arial"/>
          <w:lang w:eastAsia="ar-SA"/>
        </w:rPr>
      </w:pPr>
      <w:r w:rsidRPr="31B0B1C8">
        <w:rPr>
          <w:rFonts w:cs="Arial"/>
        </w:rPr>
        <w:t xml:space="preserve">- </w:t>
      </w:r>
      <w:r w:rsidR="00080A2F">
        <w:tab/>
      </w:r>
      <w:r w:rsidRPr="31B0B1C8">
        <w:rPr>
          <w:rFonts w:cs="Arial"/>
        </w:rPr>
        <w:t>opatření při pracích za mimořádných podmínek</w:t>
      </w:r>
    </w:p>
    <w:p w14:paraId="12DC81B9" w14:textId="77777777" w:rsidR="00EC40C7" w:rsidRDefault="00EC40C7" w:rsidP="00A03D4B">
      <w:pPr>
        <w:spacing w:before="120"/>
        <w:ind w:left="1134"/>
        <w:rPr>
          <w:u w:val="single"/>
        </w:rPr>
      </w:pPr>
    </w:p>
    <w:p w14:paraId="38C1DDAD" w14:textId="45E8E66B" w:rsidR="00080A2F" w:rsidRPr="00080A2F" w:rsidRDefault="31B0B1C8" w:rsidP="00A03D4B">
      <w:pPr>
        <w:spacing w:before="120"/>
        <w:ind w:left="1134"/>
        <w:rPr>
          <w:u w:val="single"/>
        </w:rPr>
      </w:pPr>
      <w:r w:rsidRPr="31B0B1C8">
        <w:rPr>
          <w:u w:val="single"/>
        </w:rPr>
        <w:t xml:space="preserve">Související </w:t>
      </w:r>
      <w:proofErr w:type="gramStart"/>
      <w:r w:rsidRPr="31B0B1C8">
        <w:rPr>
          <w:u w:val="single"/>
        </w:rPr>
        <w:t>předpisy</w:t>
      </w:r>
      <w:proofErr w:type="gramEnd"/>
      <w:r w:rsidRPr="31B0B1C8">
        <w:rPr>
          <w:u w:val="single"/>
        </w:rPr>
        <w:t xml:space="preserve"> které je nutno dodržet:</w:t>
      </w:r>
    </w:p>
    <w:p w14:paraId="00620773" w14:textId="77777777" w:rsidR="00080A2F" w:rsidRPr="00080A2F" w:rsidRDefault="31B0B1C8" w:rsidP="00A03D4B">
      <w:pPr>
        <w:numPr>
          <w:ilvl w:val="0"/>
          <w:numId w:val="215"/>
        </w:numPr>
        <w:spacing w:before="120"/>
        <w:ind w:left="1560" w:hanging="426"/>
      </w:pPr>
      <w:r>
        <w:t xml:space="preserve">Zákon č. 309/2006 Sb., o zajištění dalších podmínek bezpečnosti a ochrany zdraví při </w:t>
      </w:r>
      <w:proofErr w:type="gramStart"/>
      <w:r>
        <w:t>práci(</w:t>
      </w:r>
      <w:proofErr w:type="gramEnd"/>
      <w:r>
        <w:t xml:space="preserve">dále </w:t>
      </w:r>
      <w:proofErr w:type="spellStart"/>
      <w:r>
        <w:t>jen„BOZP</w:t>
      </w:r>
      <w:proofErr w:type="spellEnd"/>
      <w:r>
        <w:t xml:space="preserve">“), zde zejména ustanovení § 2, dále §§ 4 až 6 </w:t>
      </w:r>
    </w:p>
    <w:p w14:paraId="4BC472D6" w14:textId="6050615E" w:rsidR="00080A2F" w:rsidRPr="00080A2F" w:rsidRDefault="31B0B1C8" w:rsidP="00A03D4B">
      <w:pPr>
        <w:numPr>
          <w:ilvl w:val="0"/>
          <w:numId w:val="215"/>
        </w:numPr>
        <w:spacing w:before="60"/>
        <w:ind w:left="1560" w:hanging="426"/>
      </w:pPr>
      <w:r>
        <w:t xml:space="preserve">Nařízení vlády (NV) č. 378/2001 Sb., řešící obecné požadavky na provoz a používání strojů, technických zařízení, přístrojů a nářadí, zde především ustanovení § 2 a § 3, popř. vybrané články z příloh č. 4 či 5 k tomuto NV a NV č. 101/2005 Sb., řešící obecné požadavky na pracoviště a </w:t>
      </w:r>
      <w:proofErr w:type="spellStart"/>
      <w:r>
        <w:t>pracovníprostředí</w:t>
      </w:r>
      <w:proofErr w:type="spellEnd"/>
      <w:r>
        <w:t xml:space="preserve">, zde zejména ustanovení § 3, popř. vybrané články z přílohy k tomuto NV a NV </w:t>
      </w:r>
      <w:r w:rsidR="00080A2F">
        <w:br/>
      </w:r>
      <w:r>
        <w:t xml:space="preserve">č. 362/2005 Sb., řešící požadavky BOZP na pracovištích s nebezpečím pádu z výšky nebo </w:t>
      </w:r>
      <w:proofErr w:type="spellStart"/>
      <w:r>
        <w:t>dohloubky</w:t>
      </w:r>
      <w:proofErr w:type="spellEnd"/>
      <w:r>
        <w:t xml:space="preserve">, zde kupř. část </w:t>
      </w:r>
      <w:proofErr w:type="spellStart"/>
      <w:r>
        <w:t>III.přílohy</w:t>
      </w:r>
      <w:proofErr w:type="spellEnd"/>
      <w:r>
        <w:t xml:space="preserve"> k tomuto NV, která stanoví zásady při používání žebříků</w:t>
      </w:r>
    </w:p>
    <w:p w14:paraId="4A764E17" w14:textId="77777777" w:rsidR="00080A2F" w:rsidRPr="00080A2F" w:rsidRDefault="00080A2F" w:rsidP="00A03D4B">
      <w:pPr>
        <w:numPr>
          <w:ilvl w:val="0"/>
          <w:numId w:val="215"/>
        </w:numPr>
        <w:spacing w:before="60"/>
        <w:ind w:left="1560" w:hanging="426"/>
        <w:rPr>
          <w:bCs/>
          <w:iCs/>
        </w:rPr>
      </w:pPr>
      <w:r w:rsidRPr="00080A2F">
        <w:rPr>
          <w:bCs/>
          <w:iCs/>
        </w:rPr>
        <w:t>NV č. 591/2006 Sb., řešící požadavky BOZP na staveništích, zde např. část XVII. přílohy č. 3 k tomuto NV, která stanoví zásady při údržbě a opravách staveb a jejich technického vybavení.</w:t>
      </w:r>
    </w:p>
    <w:p w14:paraId="379EA21F" w14:textId="77777777" w:rsidR="00080A2F" w:rsidRPr="00080A2F" w:rsidRDefault="00080A2F" w:rsidP="31B0B1C8">
      <w:pPr>
        <w:spacing w:before="60"/>
      </w:pPr>
    </w:p>
    <w:p w14:paraId="5BBE49F7" w14:textId="77777777" w:rsidR="00080A2F" w:rsidRPr="00080A2F" w:rsidRDefault="00080A2F" w:rsidP="31B0B1C8">
      <w:pPr>
        <w:spacing w:before="60"/>
      </w:pPr>
    </w:p>
    <w:p w14:paraId="2E28663E" w14:textId="77777777" w:rsidR="00080A2F" w:rsidRPr="00080A2F" w:rsidRDefault="31B0B1C8" w:rsidP="31B0B1C8">
      <w:pPr>
        <w:numPr>
          <w:ilvl w:val="0"/>
          <w:numId w:val="169"/>
        </w:numPr>
        <w:tabs>
          <w:tab w:val="left" w:pos="851"/>
        </w:tabs>
        <w:ind w:left="1560" w:hanging="426"/>
        <w:jc w:val="left"/>
        <w:rPr>
          <w:b/>
          <w:bCs/>
          <w:u w:val="single"/>
          <w:lang w:eastAsia="zh-CN"/>
        </w:rPr>
      </w:pPr>
      <w:r w:rsidRPr="31B0B1C8">
        <w:rPr>
          <w:b/>
          <w:bCs/>
          <w:u w:val="single"/>
        </w:rPr>
        <w:t>Úpravy pro bezbariérové užívání výstavbou dotčených staveb</w:t>
      </w:r>
    </w:p>
    <w:p w14:paraId="5EE7265F" w14:textId="77777777" w:rsidR="00080A2F" w:rsidRPr="00080A2F" w:rsidRDefault="00080A2F" w:rsidP="31B0B1C8">
      <w:pPr>
        <w:tabs>
          <w:tab w:val="left" w:pos="851"/>
        </w:tabs>
        <w:ind w:left="927"/>
        <w:rPr>
          <w:b/>
          <w:bCs/>
          <w:i/>
          <w:iCs/>
          <w:lang w:eastAsia="zh-CN"/>
        </w:rPr>
      </w:pPr>
    </w:p>
    <w:p w14:paraId="64B80026" w14:textId="44892142" w:rsidR="00080A2F" w:rsidRPr="00080A2F" w:rsidRDefault="31B0B1C8" w:rsidP="00A03D4B">
      <w:pPr>
        <w:ind w:left="1134"/>
        <w:rPr>
          <w:rFonts w:cs="Arial"/>
          <w:sz w:val="22"/>
          <w:szCs w:val="22"/>
          <w:lang w:eastAsia="zh-CN"/>
        </w:rPr>
      </w:pPr>
      <w:r w:rsidRPr="31B0B1C8">
        <w:rPr>
          <w:rFonts w:cs="Arial"/>
        </w:rPr>
        <w:t xml:space="preserve">Není předmětem této projektové dokumentace. </w:t>
      </w:r>
    </w:p>
    <w:p w14:paraId="01EA9264" w14:textId="77777777" w:rsidR="00080A2F" w:rsidRPr="00080A2F" w:rsidRDefault="00080A2F" w:rsidP="00080A2F">
      <w:pPr>
        <w:ind w:left="851"/>
        <w:rPr>
          <w:rFonts w:eastAsia="ShoestringSSK" w:cs="Arial"/>
          <w:sz w:val="22"/>
          <w:szCs w:val="22"/>
          <w:lang w:eastAsia="zh-CN"/>
        </w:rPr>
      </w:pPr>
    </w:p>
    <w:p w14:paraId="1EFEBEFA" w14:textId="77777777" w:rsidR="00080A2F" w:rsidRPr="00080A2F" w:rsidRDefault="00080A2F" w:rsidP="00080A2F">
      <w:pPr>
        <w:ind w:left="851"/>
        <w:rPr>
          <w:rFonts w:eastAsia="ShoestringSSK" w:cs="Arial"/>
          <w:sz w:val="22"/>
          <w:szCs w:val="22"/>
          <w:lang w:eastAsia="zh-CN"/>
        </w:rPr>
      </w:pPr>
    </w:p>
    <w:p w14:paraId="2DF13C97" w14:textId="77777777" w:rsidR="00080A2F" w:rsidRPr="00080A2F" w:rsidRDefault="31B0B1C8" w:rsidP="31B0B1C8">
      <w:pPr>
        <w:numPr>
          <w:ilvl w:val="0"/>
          <w:numId w:val="169"/>
        </w:numPr>
        <w:tabs>
          <w:tab w:val="left" w:pos="851"/>
        </w:tabs>
        <w:ind w:left="1560" w:hanging="426"/>
        <w:jc w:val="left"/>
        <w:rPr>
          <w:b/>
          <w:bCs/>
          <w:u w:val="single"/>
          <w:lang w:eastAsia="zh-CN"/>
        </w:rPr>
      </w:pPr>
      <w:r w:rsidRPr="31B0B1C8">
        <w:rPr>
          <w:b/>
          <w:bCs/>
          <w:u w:val="single"/>
        </w:rPr>
        <w:t>Zásady pro dopravně inženýrské opatření</w:t>
      </w:r>
    </w:p>
    <w:p w14:paraId="1AAE2714" w14:textId="77777777" w:rsidR="00080A2F" w:rsidRPr="00080A2F" w:rsidRDefault="00080A2F" w:rsidP="31B0B1C8">
      <w:pPr>
        <w:tabs>
          <w:tab w:val="left" w:pos="851"/>
        </w:tabs>
        <w:ind w:left="927"/>
        <w:rPr>
          <w:b/>
          <w:bCs/>
          <w:i/>
          <w:iCs/>
          <w:lang w:eastAsia="zh-CN"/>
        </w:rPr>
      </w:pPr>
    </w:p>
    <w:p w14:paraId="1DF8DD1F" w14:textId="5AB16EC3" w:rsidR="009B0FE5" w:rsidRDefault="31B0B1C8" w:rsidP="00080A2F">
      <w:pPr>
        <w:pStyle w:val="Odstavecseseznamem"/>
        <w:ind w:left="1134"/>
      </w:pPr>
      <w:r>
        <w:t>Není řešením projektové dokumentace.</w:t>
      </w:r>
    </w:p>
    <w:p w14:paraId="67EB2DC1" w14:textId="7C387BF8" w:rsidR="00080A2F" w:rsidRPr="008D50B0" w:rsidRDefault="31B0B1C8" w:rsidP="00080A2F">
      <w:pPr>
        <w:pStyle w:val="Odstavecseseznamem"/>
        <w:ind w:left="1134"/>
      </w:pPr>
      <w:r>
        <w:t xml:space="preserve"> V průběhu stavby bude dbáno na omezení znečišťování komunikací a v případě, že k tomu dojde, bude provedena její očista. </w:t>
      </w:r>
    </w:p>
    <w:p w14:paraId="6396EAC5" w14:textId="77777777" w:rsidR="00080A2F" w:rsidRPr="00080A2F" w:rsidRDefault="00080A2F" w:rsidP="00080A2F">
      <w:pPr>
        <w:ind w:left="851"/>
        <w:rPr>
          <w:rFonts w:cs="Arial"/>
          <w:lang w:eastAsia="zh-CN"/>
        </w:rPr>
      </w:pPr>
    </w:p>
    <w:p w14:paraId="2FB97783" w14:textId="77777777" w:rsidR="00080A2F" w:rsidRPr="00080A2F" w:rsidRDefault="00080A2F" w:rsidP="00080A2F">
      <w:pPr>
        <w:ind w:left="851"/>
        <w:rPr>
          <w:rFonts w:cs="Arial"/>
          <w:lang w:eastAsia="zh-CN"/>
        </w:rPr>
      </w:pPr>
    </w:p>
    <w:p w14:paraId="792A9E4C" w14:textId="77777777" w:rsidR="00080A2F" w:rsidRPr="00080A2F" w:rsidRDefault="31B0B1C8" w:rsidP="31B0B1C8">
      <w:pPr>
        <w:numPr>
          <w:ilvl w:val="0"/>
          <w:numId w:val="169"/>
        </w:numPr>
        <w:tabs>
          <w:tab w:val="left" w:pos="851"/>
        </w:tabs>
        <w:ind w:left="1560" w:hanging="426"/>
        <w:jc w:val="left"/>
        <w:rPr>
          <w:b/>
          <w:bCs/>
          <w:u w:val="single"/>
          <w:lang w:eastAsia="zh-CN"/>
        </w:rPr>
      </w:pPr>
      <w:r w:rsidRPr="31B0B1C8">
        <w:rPr>
          <w:b/>
          <w:bCs/>
          <w:u w:val="single"/>
        </w:rPr>
        <w:t xml:space="preserve">Stanovení speciálních podmínek pro provádění </w:t>
      </w:r>
      <w:proofErr w:type="gramStart"/>
      <w:r w:rsidRPr="31B0B1C8">
        <w:rPr>
          <w:b/>
          <w:bCs/>
          <w:u w:val="single"/>
        </w:rPr>
        <w:t>stavby - provádění</w:t>
      </w:r>
      <w:proofErr w:type="gramEnd"/>
      <w:r w:rsidRPr="31B0B1C8">
        <w:rPr>
          <w:b/>
          <w:bCs/>
          <w:u w:val="single"/>
        </w:rPr>
        <w:t xml:space="preserve"> stavby za provozu, opatření proti účinkům vnějšího prostředí při výstavbě)</w:t>
      </w:r>
    </w:p>
    <w:p w14:paraId="7307D546" w14:textId="77777777" w:rsidR="00080A2F" w:rsidRPr="00080A2F" w:rsidRDefault="00080A2F" w:rsidP="31B0B1C8">
      <w:pPr>
        <w:tabs>
          <w:tab w:val="left" w:pos="851"/>
        </w:tabs>
        <w:ind w:left="927"/>
        <w:rPr>
          <w:b/>
          <w:bCs/>
          <w:i/>
          <w:iCs/>
          <w:color w:val="FF0000"/>
          <w:lang w:eastAsia="zh-CN"/>
        </w:rPr>
      </w:pPr>
    </w:p>
    <w:p w14:paraId="0E8DCE73" w14:textId="56777C8C" w:rsidR="00080A2F" w:rsidRPr="00080A2F" w:rsidRDefault="31B0B1C8" w:rsidP="00A03D4B">
      <w:pPr>
        <w:ind w:left="1134"/>
        <w:rPr>
          <w:rFonts w:cs="Arial"/>
          <w:lang w:eastAsia="zh-CN"/>
        </w:rPr>
      </w:pPr>
      <w:r w:rsidRPr="31B0B1C8">
        <w:rPr>
          <w:rFonts w:cs="Arial"/>
        </w:rPr>
        <w:t xml:space="preserve">Dodavatel stavby musí v plném rozsahu plnit podmínky pro provádění stavby určené stavebním povolením a v rozsahu podmínek vyjádření jednotlivých dotčených orgánů a organizací. </w:t>
      </w:r>
    </w:p>
    <w:p w14:paraId="7135DA88" w14:textId="77777777" w:rsidR="00080A2F" w:rsidRPr="00080A2F" w:rsidRDefault="00080A2F" w:rsidP="00A03D4B">
      <w:pPr>
        <w:ind w:left="1134"/>
        <w:rPr>
          <w:rFonts w:cs="Arial"/>
          <w:lang w:eastAsia="zh-CN"/>
        </w:rPr>
      </w:pPr>
    </w:p>
    <w:p w14:paraId="3A0D7B8F" w14:textId="77777777" w:rsidR="00080A2F" w:rsidRPr="00080A2F" w:rsidRDefault="00080A2F" w:rsidP="00080A2F">
      <w:pPr>
        <w:ind w:left="851"/>
        <w:rPr>
          <w:rFonts w:cs="Arial"/>
          <w:lang w:eastAsia="zh-CN"/>
        </w:rPr>
      </w:pPr>
    </w:p>
    <w:p w14:paraId="3249E302" w14:textId="77777777" w:rsidR="00080A2F" w:rsidRPr="00080A2F" w:rsidRDefault="31B0B1C8" w:rsidP="31B0B1C8">
      <w:pPr>
        <w:numPr>
          <w:ilvl w:val="0"/>
          <w:numId w:val="169"/>
        </w:numPr>
        <w:tabs>
          <w:tab w:val="left" w:pos="851"/>
        </w:tabs>
        <w:ind w:left="1560" w:hanging="426"/>
        <w:jc w:val="left"/>
        <w:rPr>
          <w:b/>
          <w:bCs/>
          <w:u w:val="single"/>
          <w:lang w:eastAsia="zh-CN"/>
        </w:rPr>
      </w:pPr>
      <w:r w:rsidRPr="31B0B1C8">
        <w:rPr>
          <w:b/>
          <w:bCs/>
          <w:u w:val="single"/>
        </w:rPr>
        <w:t>Postup výstavby, rozhodující dílčí termíny</w:t>
      </w:r>
    </w:p>
    <w:p w14:paraId="70185459" w14:textId="77777777" w:rsidR="00A03D4B" w:rsidRDefault="00A03D4B" w:rsidP="00F96875">
      <w:pPr>
        <w:pStyle w:val="Odstavecseseznamem"/>
        <w:tabs>
          <w:tab w:val="num" w:pos="644"/>
        </w:tabs>
        <w:ind w:left="644"/>
        <w:rPr>
          <w:snapToGrid w:val="0"/>
          <w:color w:val="000000"/>
        </w:rPr>
      </w:pPr>
    </w:p>
    <w:p w14:paraId="3B482D78" w14:textId="77777777" w:rsidR="00F96875" w:rsidRPr="00A711B7" w:rsidRDefault="00F96875" w:rsidP="681896E1">
      <w:pPr>
        <w:pStyle w:val="Odstavecseseznamem"/>
        <w:ind w:left="1134"/>
        <w:rPr>
          <w:snapToGrid w:val="0"/>
        </w:rPr>
      </w:pPr>
    </w:p>
    <w:p w14:paraId="70D6D1B7" w14:textId="12A41ED1" w:rsidR="00CC6672" w:rsidRDefault="31B0B1C8" w:rsidP="144493EE">
      <w:pPr>
        <w:pStyle w:val="Odstavecseseznamem"/>
        <w:ind w:left="1134"/>
      </w:pPr>
      <w:r>
        <w:t xml:space="preserve">Termín zahájení stavby: </w:t>
      </w:r>
      <w:r w:rsidR="144493EE">
        <w:tab/>
      </w:r>
      <w:r w:rsidR="144493EE">
        <w:tab/>
      </w:r>
      <w:r>
        <w:t>4Q 2023</w:t>
      </w:r>
    </w:p>
    <w:p w14:paraId="00F13687" w14:textId="3104E9A9" w:rsidR="00CC6672" w:rsidRDefault="31B0B1C8" w:rsidP="144493EE">
      <w:pPr>
        <w:pStyle w:val="Odstavecseseznamem"/>
        <w:ind w:left="1134"/>
      </w:pPr>
      <w:r>
        <w:t>Termín dokončení stavby:</w:t>
      </w:r>
      <w:r w:rsidR="144493EE">
        <w:tab/>
      </w:r>
      <w:r w:rsidR="144493EE">
        <w:tab/>
      </w:r>
      <w:r>
        <w:t>4Q 2025</w:t>
      </w:r>
    </w:p>
    <w:p w14:paraId="2D87EFEE" w14:textId="3284FCD9" w:rsidR="00CC6672" w:rsidRDefault="31B0B1C8" w:rsidP="144493EE">
      <w:pPr>
        <w:pStyle w:val="Odstavecseseznamem"/>
        <w:ind w:left="1134"/>
      </w:pPr>
      <w:r>
        <w:t xml:space="preserve">Lhůta výstavby: </w:t>
      </w:r>
      <w:r w:rsidR="144493EE">
        <w:tab/>
      </w:r>
      <w:r w:rsidR="144493EE">
        <w:tab/>
      </w:r>
      <w:r w:rsidR="144493EE">
        <w:tab/>
      </w:r>
      <w:r>
        <w:t>2 roky</w:t>
      </w:r>
    </w:p>
    <w:p w14:paraId="459785F3" w14:textId="0FA05B25" w:rsidR="00CC6672" w:rsidRDefault="00CC6672" w:rsidP="144493EE">
      <w:pPr>
        <w:pStyle w:val="Odstavecseseznamem"/>
        <w:rPr>
          <w:b/>
          <w:bCs/>
          <w:color w:val="FF0000"/>
        </w:rPr>
      </w:pPr>
    </w:p>
    <w:p w14:paraId="0A0EDC5D" w14:textId="77289D7F" w:rsidR="00CC6672" w:rsidRDefault="00CC6672" w:rsidP="31B0B1C8">
      <w:pPr>
        <w:pStyle w:val="Odstavecseseznamem"/>
        <w:rPr>
          <w:b/>
          <w:bCs/>
          <w:color w:val="FF0000"/>
        </w:rPr>
      </w:pPr>
    </w:p>
    <w:p w14:paraId="6C2EF670" w14:textId="60B116B4" w:rsidR="00CC6672" w:rsidRDefault="00CC6672" w:rsidP="31B0B1C8">
      <w:pPr>
        <w:pStyle w:val="Odstavecseseznamem"/>
        <w:rPr>
          <w:b/>
          <w:bCs/>
          <w:color w:val="FF0000"/>
        </w:rPr>
      </w:pPr>
    </w:p>
    <w:p w14:paraId="2E978650" w14:textId="6FAC705C" w:rsidR="003B62C9" w:rsidRPr="007B3A89" w:rsidRDefault="31B0B1C8" w:rsidP="681896E1">
      <w:pPr>
        <w:pStyle w:val="Nadpis2"/>
        <w:ind w:left="1134"/>
        <w:rPr>
          <w:lang w:val="cs-CZ"/>
        </w:rPr>
      </w:pPr>
      <w:bookmarkStart w:id="136" w:name="_Toc100315040"/>
      <w:r>
        <w:t xml:space="preserve">B.9 </w:t>
      </w:r>
      <w:proofErr w:type="spellStart"/>
      <w:r>
        <w:t>Celkové</w:t>
      </w:r>
      <w:proofErr w:type="spellEnd"/>
      <w:r>
        <w:t xml:space="preserve"> </w:t>
      </w:r>
      <w:proofErr w:type="spellStart"/>
      <w:r>
        <w:t>vodohospodářské</w:t>
      </w:r>
      <w:proofErr w:type="spellEnd"/>
      <w:r>
        <w:t xml:space="preserve"> </w:t>
      </w:r>
      <w:proofErr w:type="spellStart"/>
      <w:r>
        <w:t>řešení</w:t>
      </w:r>
      <w:bookmarkEnd w:id="136"/>
      <w:proofErr w:type="spellEnd"/>
      <w:r>
        <w:t xml:space="preserve"> </w:t>
      </w:r>
    </w:p>
    <w:p w14:paraId="476AC52E" w14:textId="661B468E" w:rsidR="003B62C9" w:rsidRPr="007B3A89" w:rsidRDefault="003B62C9" w:rsidP="681896E1">
      <w:pPr>
        <w:tabs>
          <w:tab w:val="left" w:pos="6804"/>
        </w:tabs>
        <w:ind w:left="1134" w:right="798"/>
        <w:rPr>
          <w:rFonts w:cs="Arial"/>
        </w:rPr>
      </w:pPr>
    </w:p>
    <w:p w14:paraId="4C4D5906" w14:textId="0FB0DDF9" w:rsidR="003B62C9" w:rsidRPr="002E5D96" w:rsidRDefault="3C92F959" w:rsidP="003E5118">
      <w:pPr>
        <w:tabs>
          <w:tab w:val="left" w:pos="6804"/>
        </w:tabs>
        <w:ind w:left="1134" w:right="798"/>
        <w:rPr>
          <w:rFonts w:cs="Arial"/>
        </w:rPr>
      </w:pPr>
      <w:r w:rsidRPr="3C92F959">
        <w:rPr>
          <w:rFonts w:cs="Arial"/>
        </w:rPr>
        <w:t>Nedochází ke změně, není řešení projektové dokumentace.</w:t>
      </w:r>
    </w:p>
    <w:p w14:paraId="6B770B79" w14:textId="51000A15" w:rsidR="003B62C9" w:rsidRDefault="003B62C9" w:rsidP="003E5118">
      <w:pPr>
        <w:tabs>
          <w:tab w:val="left" w:pos="6804"/>
        </w:tabs>
        <w:ind w:left="1134" w:right="798"/>
        <w:rPr>
          <w:rFonts w:cs="Arial"/>
        </w:rPr>
      </w:pPr>
    </w:p>
    <w:p w14:paraId="5AE7409B" w14:textId="74A66A66" w:rsidR="003B62C9" w:rsidRDefault="003B62C9" w:rsidP="003E5118">
      <w:pPr>
        <w:tabs>
          <w:tab w:val="left" w:pos="6804"/>
        </w:tabs>
        <w:ind w:left="1134" w:right="798"/>
        <w:rPr>
          <w:rFonts w:cs="Arial"/>
        </w:rPr>
      </w:pPr>
    </w:p>
    <w:p w14:paraId="2F4CC111" w14:textId="77777777" w:rsidR="003B62C9" w:rsidRDefault="003B62C9" w:rsidP="003E5118">
      <w:pPr>
        <w:tabs>
          <w:tab w:val="left" w:pos="6804"/>
        </w:tabs>
        <w:ind w:left="1134" w:right="798"/>
        <w:rPr>
          <w:rFonts w:cs="Arial"/>
        </w:rPr>
      </w:pPr>
    </w:p>
    <w:p w14:paraId="600A49E8" w14:textId="26004CF1" w:rsidR="00E80020" w:rsidRPr="003E5118" w:rsidRDefault="31B0B1C8" w:rsidP="003E5118">
      <w:pPr>
        <w:tabs>
          <w:tab w:val="left" w:pos="6804"/>
        </w:tabs>
        <w:ind w:left="1134" w:right="798"/>
        <w:rPr>
          <w:rFonts w:cs="Arial"/>
        </w:rPr>
      </w:pPr>
      <w:proofErr w:type="gramStart"/>
      <w:r w:rsidRPr="31B0B1C8">
        <w:rPr>
          <w:rFonts w:cs="Arial"/>
        </w:rPr>
        <w:t>Vypracoval:  Ing.</w:t>
      </w:r>
      <w:proofErr w:type="gramEnd"/>
      <w:r w:rsidRPr="31B0B1C8">
        <w:rPr>
          <w:rFonts w:cs="Arial"/>
        </w:rPr>
        <w:t xml:space="preserve"> Ladislav Drozd </w:t>
      </w:r>
    </w:p>
    <w:p w14:paraId="05C2315C" w14:textId="57771387" w:rsidR="00E80020" w:rsidRPr="003E5118" w:rsidRDefault="31B0B1C8" w:rsidP="003E5118">
      <w:pPr>
        <w:tabs>
          <w:tab w:val="left" w:pos="6804"/>
        </w:tabs>
        <w:spacing w:before="120"/>
        <w:ind w:left="1134" w:right="798"/>
        <w:rPr>
          <w:rFonts w:cs="Arial"/>
        </w:rPr>
      </w:pPr>
      <w:r w:rsidRPr="31B0B1C8">
        <w:rPr>
          <w:rFonts w:cs="Arial"/>
        </w:rPr>
        <w:t>V Rožnově pod Radhoštěm dne: 07/2023</w:t>
      </w:r>
    </w:p>
    <w:p w14:paraId="05EC555E" w14:textId="77777777" w:rsidR="00E80020" w:rsidRPr="003E5118" w:rsidRDefault="00E80020" w:rsidP="003E5118">
      <w:pPr>
        <w:ind w:left="1134"/>
      </w:pPr>
    </w:p>
    <w:p w14:paraId="56939A70" w14:textId="77777777" w:rsidR="004A1948" w:rsidRDefault="004A1948" w:rsidP="004A1948">
      <w:pPr>
        <w:pStyle w:val="Odstavecseseznamem"/>
        <w:ind w:left="2073"/>
      </w:pPr>
    </w:p>
    <w:sectPr w:rsidR="004A1948" w:rsidSect="009F373A">
      <w:headerReference w:type="default" r:id="rId16"/>
      <w:footerReference w:type="default" r:id="rId17"/>
      <w:pgSz w:w="11906" w:h="16838" w:code="9"/>
      <w:pgMar w:top="11" w:right="849" w:bottom="221" w:left="1530" w:header="708" w:footer="62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2225C" w14:textId="77777777" w:rsidR="008B3E2A" w:rsidRDefault="008B3E2A">
      <w:r>
        <w:separator/>
      </w:r>
    </w:p>
  </w:endnote>
  <w:endnote w:type="continuationSeparator" w:id="0">
    <w:p w14:paraId="7CAEB05F" w14:textId="77777777" w:rsidR="008B3E2A" w:rsidRDefault="008B3E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quot;Calibri&quot;,sans-serif">
    <w:altName w:val="Cambria"/>
    <w:panose1 w:val="00000000000000000000"/>
    <w:charset w:val="00"/>
    <w:family w:val="roman"/>
    <w:notTrueType/>
    <w:pitch w:val="default"/>
  </w:font>
  <w:font w:name="&quot;Courier New&quot;">
    <w:altName w:val="Cambria"/>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Black">
    <w:panose1 w:val="020B0A04020102020204"/>
    <w:charset w:val="EE"/>
    <w:family w:val="swiss"/>
    <w:pitch w:val="variable"/>
    <w:sig w:usb0="A00002AF" w:usb1="400078FB"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valon">
    <w:altName w:val="Times New Roman"/>
    <w:charset w:val="00"/>
    <w:family w:val="auto"/>
    <w:pitch w:val="variable"/>
    <w:sig w:usb0="00000007" w:usb1="00000000" w:usb2="00000000" w:usb3="00000000" w:csb0="00000003" w:csb1="00000000"/>
  </w:font>
  <w:font w:name="Franklin Gothic Book">
    <w:panose1 w:val="020B0503020102020204"/>
    <w:charset w:val="EE"/>
    <w:family w:val="swiss"/>
    <w:pitch w:val="variable"/>
    <w:sig w:usb0="00000287" w:usb1="00000000" w:usb2="00000000" w:usb3="00000000" w:csb0="0000009F" w:csb1="00000000"/>
  </w:font>
  <w:font w:name="Lucida Grande">
    <w:altName w:val="Times New Roman"/>
    <w:charset w:val="00"/>
    <w:family w:val="roman"/>
    <w:pitch w:val="default"/>
  </w:font>
  <w:font w:name="ヒラギノ角ゴ Pro W3">
    <w:charset w:val="00"/>
    <w:family w:val="roman"/>
    <w:pitch w:val="default"/>
  </w:font>
  <w:font w:name="Arial Unicode MS">
    <w:panose1 w:val="020B0604020202020204"/>
    <w:charset w:val="80"/>
    <w:family w:val="swiss"/>
    <w:pitch w:val="variable"/>
    <w:sig w:usb0="F7FFAEFF" w:usb1="F9DFFFFF" w:usb2="0000007F" w:usb3="00000000" w:csb0="003F01FF" w:csb1="00000000"/>
  </w:font>
  <w:font w:name="Times New =Roman">
    <w:altName w:val="Times New Roman"/>
    <w:panose1 w:val="00000000000000000000"/>
    <w:charset w:val="EE"/>
    <w:family w:val="roman"/>
    <w:notTrueType/>
    <w:pitch w:val="variable"/>
    <w:sig w:usb0="00000007" w:usb1="00000000" w:usb2="00000000" w:usb3="00000000" w:csb0="00000003" w:csb1="00000000"/>
  </w:font>
  <w:font w:name="Avinion">
    <w:charset w:val="02"/>
    <w:family w:val="swiss"/>
    <w:pitch w:val="variable"/>
  </w:font>
  <w:font w:name="HelveticaNewE">
    <w:altName w:val="Courier New"/>
    <w:panose1 w:val="00000000000000000000"/>
    <w:charset w:val="FF"/>
    <w:family w:val="decorative"/>
    <w:notTrueType/>
    <w:pitch w:val="variable"/>
    <w:sig w:usb0="00000003" w:usb1="00000000" w:usb2="00000000" w:usb3="00000000" w:csb0="00000000" w:csb1="00000000"/>
  </w:font>
  <w:font w:name="FuturaT">
    <w:altName w:val="Segoe UI"/>
    <w:charset w:val="EE"/>
    <w:family w:val="swiss"/>
    <w:pitch w:val="variable"/>
    <w:sig w:usb0="00000001" w:usb1="000078FB" w:usb2="00000000" w:usb3="00000000" w:csb0="0000009F" w:csb1="00000000"/>
  </w:font>
  <w:font w:name="Letter Gothic CE">
    <w:charset w:val="EE"/>
    <w:family w:val="modern"/>
    <w:pitch w:val="variable"/>
    <w:sig w:usb0="00000007" w:usb1="00000000" w:usb2="00000000" w:usb3="00000000" w:csb0="00000013" w:csb1="00000000"/>
  </w:font>
  <w:font w:name="OpenSymbol">
    <w:altName w:val="Arial Unicode MS"/>
    <w:charset w:val="80"/>
    <w:family w:val="auto"/>
    <w:pitch w:val="default"/>
  </w:font>
  <w:font w:name="ShoestringSSK">
    <w:altName w:val="Courier New"/>
    <w:charset w:val="00"/>
    <w:family w:val="auto"/>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6A9BE" w14:textId="67679F4D" w:rsidR="00800900" w:rsidRDefault="001B4AF4">
    <w:pPr>
      <w:pStyle w:val="Zpat"/>
    </w:pPr>
    <w:r>
      <w:rPr>
        <w:noProof/>
      </w:rPr>
      <mc:AlternateContent>
        <mc:Choice Requires="wps">
          <w:drawing>
            <wp:anchor distT="0" distB="0" distL="114300" distR="114300" simplePos="0" relativeHeight="251487232" behindDoc="0" locked="0" layoutInCell="1" allowOverlap="1" wp14:anchorId="34ADDDE0" wp14:editId="6911B55D">
              <wp:simplePos x="0" y="0"/>
              <wp:positionH relativeFrom="column">
                <wp:posOffset>810895</wp:posOffset>
              </wp:positionH>
              <wp:positionV relativeFrom="paragraph">
                <wp:posOffset>-1335405</wp:posOffset>
              </wp:positionV>
              <wp:extent cx="6874510" cy="731520"/>
              <wp:effectExtent l="0" t="0" r="0" b="0"/>
              <wp:wrapNone/>
              <wp:docPr id="214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451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84FC6B" w14:textId="77777777" w:rsidR="00800900" w:rsidRPr="008601FE" w:rsidRDefault="00800900" w:rsidP="008601F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E2EDC9C">
            <v:shapetype id="_x0000_t202" coordsize="21600,21600" o:spt="202" path="m,l,21600r21600,l21600,xe" w14:anchorId="34ADDDE0">
              <v:stroke joinstyle="miter"/>
              <v:path gradientshapeok="t" o:connecttype="rect"/>
            </v:shapetype>
            <v:shape id="Text Box 1" style="position:absolute;left:0;text-align:left;margin-left:63.85pt;margin-top:-105.15pt;width:541.3pt;height:57.6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">
              <v:textbox>
                <w:txbxContent>
                  <w:p w:rsidRPr="008601FE" w:rsidR="00800900" w:rsidP="008601FE" w:rsidRDefault="00800900" w14:paraId="1FC39945" w14:textId="77777777"/>
                </w:txbxContent>
              </v:textbox>
            </v:shape>
          </w:pict>
        </mc:Fallback>
      </mc:AlternateContent>
    </w:r>
    <w:r>
      <w:rPr>
        <w:noProof/>
      </w:rPr>
      <mc:AlternateContent>
        <mc:Choice Requires="wps">
          <w:drawing>
            <wp:anchor distT="0" distB="0" distL="114300" distR="114300" simplePos="0" relativeHeight="251826176" behindDoc="0" locked="0" layoutInCell="1" allowOverlap="1" wp14:anchorId="0D25A622" wp14:editId="08D01BCC">
              <wp:simplePos x="0" y="0"/>
              <wp:positionH relativeFrom="column">
                <wp:posOffset>7091680</wp:posOffset>
              </wp:positionH>
              <wp:positionV relativeFrom="paragraph">
                <wp:posOffset>-715010</wp:posOffset>
              </wp:positionV>
              <wp:extent cx="30480" cy="30480"/>
              <wp:effectExtent l="0" t="0" r="0" b="0"/>
              <wp:wrapNone/>
              <wp:docPr id="2146" name="Freeform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BD11853">
            <v:shape id="Freeform 332" style="position:absolute;margin-left:558.4pt;margin-top:-56.3pt;width:2.4pt;height:2.4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" w14:anchorId="08837A37">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825152" behindDoc="0" locked="0" layoutInCell="1" allowOverlap="1" wp14:anchorId="78630BF6" wp14:editId="0D6FE907">
              <wp:simplePos x="0" y="0"/>
              <wp:positionH relativeFrom="column">
                <wp:posOffset>7030720</wp:posOffset>
              </wp:positionH>
              <wp:positionV relativeFrom="paragraph">
                <wp:posOffset>-715010</wp:posOffset>
              </wp:positionV>
              <wp:extent cx="30480" cy="30480"/>
              <wp:effectExtent l="0" t="0" r="0" b="0"/>
              <wp:wrapNone/>
              <wp:docPr id="2145" name="Freeform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AE48ACB">
            <v:shape id="Freeform 331" style="position:absolute;margin-left:553.6pt;margin-top:-56.3pt;width:2.4pt;height:2.4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" w14:anchorId="2E5701E8">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824128" behindDoc="0" locked="0" layoutInCell="1" allowOverlap="1" wp14:anchorId="0ACEE39E" wp14:editId="2DB1E2B2">
              <wp:simplePos x="0" y="0"/>
              <wp:positionH relativeFrom="column">
                <wp:posOffset>6966585</wp:posOffset>
              </wp:positionH>
              <wp:positionV relativeFrom="paragraph">
                <wp:posOffset>-715010</wp:posOffset>
              </wp:positionV>
              <wp:extent cx="30480" cy="30480"/>
              <wp:effectExtent l="0" t="0" r="0" b="0"/>
              <wp:wrapNone/>
              <wp:docPr id="2144" name="Freeform 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40E25D8">
            <v:shape id="Freeform 330" style="position:absolute;margin-left:548.55pt;margin-top:-56.3pt;width:2.4pt;height:2.4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" w14:anchorId="07E000E0">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23104" behindDoc="0" locked="0" layoutInCell="1" allowOverlap="1" wp14:anchorId="3DFED2A1" wp14:editId="74714E9A">
              <wp:simplePos x="0" y="0"/>
              <wp:positionH relativeFrom="column">
                <wp:posOffset>6905625</wp:posOffset>
              </wp:positionH>
              <wp:positionV relativeFrom="paragraph">
                <wp:posOffset>-715010</wp:posOffset>
              </wp:positionV>
              <wp:extent cx="30480" cy="30480"/>
              <wp:effectExtent l="0" t="0" r="0" b="0"/>
              <wp:wrapNone/>
              <wp:docPr id="2143" name="Freeform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64F4519">
            <v:shape id="Freeform 329" style="position:absolute;margin-left:543.75pt;margin-top:-56.3pt;width:2.4pt;height:2.4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" w14:anchorId="5F529E1E">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22080" behindDoc="0" locked="0" layoutInCell="1" allowOverlap="1" wp14:anchorId="73E34719" wp14:editId="266A4B5F">
              <wp:simplePos x="0" y="0"/>
              <wp:positionH relativeFrom="column">
                <wp:posOffset>6844665</wp:posOffset>
              </wp:positionH>
              <wp:positionV relativeFrom="paragraph">
                <wp:posOffset>-715010</wp:posOffset>
              </wp:positionV>
              <wp:extent cx="30480" cy="30480"/>
              <wp:effectExtent l="0" t="0" r="0" b="0"/>
              <wp:wrapNone/>
              <wp:docPr id="2142" name="Freeform 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149B4FE">
            <v:shape id="Freeform 328" style="position:absolute;margin-left:538.95pt;margin-top:-56.3pt;width:2.4pt;height:2.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ez6g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" w14:anchorId="66AD09DA">
              <v:path arrowok="t" o:connecttype="custom" o:connectlocs="15240,0;21590,3175;27940,6350;30480,8890;30480,15240;30480,21590;27940,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820032" behindDoc="0" locked="0" layoutInCell="1" allowOverlap="1" wp14:anchorId="712B7766" wp14:editId="0884A6F9">
              <wp:simplePos x="0" y="0"/>
              <wp:positionH relativeFrom="column">
                <wp:posOffset>6779260</wp:posOffset>
              </wp:positionH>
              <wp:positionV relativeFrom="paragraph">
                <wp:posOffset>-714375</wp:posOffset>
              </wp:positionV>
              <wp:extent cx="30480" cy="30480"/>
              <wp:effectExtent l="0" t="0" r="0" b="0"/>
              <wp:wrapNone/>
              <wp:docPr id="2141" name="Freeform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EE313E1">
            <v:shape id="Freeform 326" style="position:absolute;margin-left:533.8pt;margin-top:-56.25pt;width:2.4pt;height:2.4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" w14:anchorId="1851B7EB">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819008" behindDoc="0" locked="0" layoutInCell="1" allowOverlap="1" wp14:anchorId="2B9084DC" wp14:editId="30B249B3">
              <wp:simplePos x="0" y="0"/>
              <wp:positionH relativeFrom="column">
                <wp:posOffset>6715125</wp:posOffset>
              </wp:positionH>
              <wp:positionV relativeFrom="paragraph">
                <wp:posOffset>-714375</wp:posOffset>
              </wp:positionV>
              <wp:extent cx="30480" cy="30480"/>
              <wp:effectExtent l="0" t="0" r="0" b="0"/>
              <wp:wrapNone/>
              <wp:docPr id="2140" name="Freeform 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ED391DD">
            <v:shape id="Freeform 325" style="position:absolute;margin-left:528.75pt;margin-top:-56.25pt;width:2.4pt;height:2.4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" w14:anchorId="0339D4FA">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17984" behindDoc="0" locked="0" layoutInCell="1" allowOverlap="1" wp14:anchorId="6245A8B0" wp14:editId="41010559">
              <wp:simplePos x="0" y="0"/>
              <wp:positionH relativeFrom="column">
                <wp:posOffset>6654165</wp:posOffset>
              </wp:positionH>
              <wp:positionV relativeFrom="paragraph">
                <wp:posOffset>-714375</wp:posOffset>
              </wp:positionV>
              <wp:extent cx="30480" cy="30480"/>
              <wp:effectExtent l="0" t="0" r="0" b="0"/>
              <wp:wrapNone/>
              <wp:docPr id="2139" name="Freeform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878602D">
            <v:shape id="Freeform 324" style="position:absolute;margin-left:523.95pt;margin-top:-56.25pt;width:2.4pt;height:2.4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" w14:anchorId="645F9532">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08768" behindDoc="0" locked="0" layoutInCell="1" allowOverlap="1" wp14:anchorId="25654DB1" wp14:editId="5A110F61">
              <wp:simplePos x="0" y="0"/>
              <wp:positionH relativeFrom="column">
                <wp:posOffset>5984875</wp:posOffset>
              </wp:positionH>
              <wp:positionV relativeFrom="paragraph">
                <wp:posOffset>-714375</wp:posOffset>
              </wp:positionV>
              <wp:extent cx="30480" cy="30480"/>
              <wp:effectExtent l="0" t="0" r="0" b="0"/>
              <wp:wrapNone/>
              <wp:docPr id="2138" name="Freeform 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CE9BFBC">
            <v:shape id="Freeform 315" style="position:absolute;margin-left:471.25pt;margin-top:-56.25pt;width:2.4pt;height:2.4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" w14:anchorId="2A6D1E12">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806720" behindDoc="0" locked="0" layoutInCell="1" allowOverlap="1" wp14:anchorId="3A624C67" wp14:editId="6DAF109E">
              <wp:simplePos x="0" y="0"/>
              <wp:positionH relativeFrom="column">
                <wp:posOffset>5920740</wp:posOffset>
              </wp:positionH>
              <wp:positionV relativeFrom="paragraph">
                <wp:posOffset>-714375</wp:posOffset>
              </wp:positionV>
              <wp:extent cx="30480" cy="30480"/>
              <wp:effectExtent l="0" t="0" r="0" b="0"/>
              <wp:wrapNone/>
              <wp:docPr id="2137" name="Freeform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7D158C6">
            <v:shape id="Freeform 313" style="position:absolute;margin-left:466.2pt;margin-top:-56.25pt;width:2.4pt;height:2.4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" w14:anchorId="27EAFDDC">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04672" behindDoc="0" locked="0" layoutInCell="1" allowOverlap="1" wp14:anchorId="6819E1BC" wp14:editId="5CC2022E">
              <wp:simplePos x="0" y="0"/>
              <wp:positionH relativeFrom="column">
                <wp:posOffset>5859780</wp:posOffset>
              </wp:positionH>
              <wp:positionV relativeFrom="paragraph">
                <wp:posOffset>-714375</wp:posOffset>
              </wp:positionV>
              <wp:extent cx="30480" cy="30480"/>
              <wp:effectExtent l="0" t="0" r="0" b="0"/>
              <wp:wrapNone/>
              <wp:docPr id="2136" name="Freeform 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0704522">
            <v:shape id="Freeform 311" style="position:absolute;margin-left:461.4pt;margin-top:-56.25pt;width:2.4pt;height:2.4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" w14:anchorId="56EDBBB2">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801600" behindDoc="0" locked="0" layoutInCell="1" allowOverlap="1" wp14:anchorId="43F5CCBA" wp14:editId="2B482E0B">
              <wp:simplePos x="0" y="0"/>
              <wp:positionH relativeFrom="column">
                <wp:posOffset>5798820</wp:posOffset>
              </wp:positionH>
              <wp:positionV relativeFrom="paragraph">
                <wp:posOffset>-714375</wp:posOffset>
              </wp:positionV>
              <wp:extent cx="30480" cy="30480"/>
              <wp:effectExtent l="0" t="0" r="0" b="0"/>
              <wp:wrapNone/>
              <wp:docPr id="2135" name="Freeform 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3B1AA71">
            <v:shape id="Freeform 308" style="position:absolute;margin-left:456.6pt;margin-top:-56.25pt;width:2.4pt;height:2.4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ZO+6A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" w14:anchorId="1D9D36B7">
              <v:path arrowok="t" o:connecttype="custom" o:connectlocs="15240,0;21590,3175;27305,6350;30480,8890;30480,15240;30480,21590;2730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800576" behindDoc="0" locked="0" layoutInCell="1" allowOverlap="1" wp14:anchorId="47BBD6D5" wp14:editId="177A386A">
              <wp:simplePos x="0" y="0"/>
              <wp:positionH relativeFrom="column">
                <wp:posOffset>6600190</wp:posOffset>
              </wp:positionH>
              <wp:positionV relativeFrom="paragraph">
                <wp:posOffset>-714375</wp:posOffset>
              </wp:positionV>
              <wp:extent cx="30480" cy="30480"/>
              <wp:effectExtent l="0" t="0" r="0" b="0"/>
              <wp:wrapNone/>
              <wp:docPr id="2134" name="Freeform 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CD7EA0E">
            <v:shape id="Freeform 307" style="position:absolute;margin-left:519.7pt;margin-top:-56.25pt;width:2.4pt;height:2.4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bLi5w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" w14:anchorId="1C729391">
              <v:path arrowok="t" o:connecttype="custom" o:connectlocs="15240,0;21590,3175;27305,6350;30480,8890;30480,15240;30480,21590;27305,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97504" behindDoc="0" locked="0" layoutInCell="1" allowOverlap="1" wp14:anchorId="0C2D8C5D" wp14:editId="266EA9D7">
              <wp:simplePos x="0" y="0"/>
              <wp:positionH relativeFrom="column">
                <wp:posOffset>5737860</wp:posOffset>
              </wp:positionH>
              <wp:positionV relativeFrom="paragraph">
                <wp:posOffset>-714375</wp:posOffset>
              </wp:positionV>
              <wp:extent cx="30480" cy="30480"/>
              <wp:effectExtent l="0" t="0" r="0" b="0"/>
              <wp:wrapNone/>
              <wp:docPr id="2133" name="Freeform 3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045FA85">
            <v:shape id="Freeform 304" style="position:absolute;margin-left:451.8pt;margin-top:-56.25pt;width:2.4pt;height:2.4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" w14:anchorId="14F3F5EA">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96480" behindDoc="0" locked="0" layoutInCell="1" allowOverlap="1" wp14:anchorId="4A6E7D3D" wp14:editId="3388A1EE">
              <wp:simplePos x="0" y="0"/>
              <wp:positionH relativeFrom="column">
                <wp:posOffset>6539230</wp:posOffset>
              </wp:positionH>
              <wp:positionV relativeFrom="paragraph">
                <wp:posOffset>-714375</wp:posOffset>
              </wp:positionV>
              <wp:extent cx="30480" cy="30480"/>
              <wp:effectExtent l="0" t="0" r="0" b="0"/>
              <wp:wrapNone/>
              <wp:docPr id="2132" name="Freeform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C6E814C">
            <v:shape id="Freeform 303" style="position:absolute;margin-left:514.9pt;margin-top:-56.25pt;width:2.4pt;height:2.4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" w14:anchorId="3E54C52C">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93408" behindDoc="0" locked="0" layoutInCell="1" allowOverlap="1" wp14:anchorId="0BC76282" wp14:editId="28D5E966">
              <wp:simplePos x="0" y="0"/>
              <wp:positionH relativeFrom="column">
                <wp:posOffset>5676900</wp:posOffset>
              </wp:positionH>
              <wp:positionV relativeFrom="paragraph">
                <wp:posOffset>-714375</wp:posOffset>
              </wp:positionV>
              <wp:extent cx="30480" cy="30480"/>
              <wp:effectExtent l="0" t="0" r="0" b="0"/>
              <wp:wrapNone/>
              <wp:docPr id="2131" name="Freeform 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C759E4E">
            <v:shape id="Freeform 300" style="position:absolute;margin-left:447pt;margin-top:-56.25pt;width:2.4pt;height:2.4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" w14:anchorId="1108D487">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92384" behindDoc="0" locked="0" layoutInCell="1" allowOverlap="1" wp14:anchorId="7B1AC46E" wp14:editId="44E1CBEA">
              <wp:simplePos x="0" y="0"/>
              <wp:positionH relativeFrom="column">
                <wp:posOffset>6478270</wp:posOffset>
              </wp:positionH>
              <wp:positionV relativeFrom="paragraph">
                <wp:posOffset>-714375</wp:posOffset>
              </wp:positionV>
              <wp:extent cx="30480" cy="30480"/>
              <wp:effectExtent l="0" t="0" r="0" b="0"/>
              <wp:wrapNone/>
              <wp:docPr id="2130" name="Freeform 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813E937">
            <v:shape id="Freeform 299" style="position:absolute;margin-left:510.1pt;margin-top:-56.25pt;width:2.4pt;height:2.4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" w14:anchorId="313268AD">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89312" behindDoc="0" locked="0" layoutInCell="1" allowOverlap="1" wp14:anchorId="4CEE9A6F" wp14:editId="1D3022D1">
              <wp:simplePos x="0" y="0"/>
              <wp:positionH relativeFrom="column">
                <wp:posOffset>5613400</wp:posOffset>
              </wp:positionH>
              <wp:positionV relativeFrom="paragraph">
                <wp:posOffset>-714375</wp:posOffset>
              </wp:positionV>
              <wp:extent cx="30480" cy="30480"/>
              <wp:effectExtent l="0" t="0" r="0" b="0"/>
              <wp:wrapNone/>
              <wp:docPr id="2129" name="Freeform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4 w 48"/>
                          <a:gd name="T23" fmla="*/ 34 h 48"/>
                          <a:gd name="T24" fmla="*/ 0 w 48"/>
                          <a:gd name="T25" fmla="*/ 24 h 48"/>
                          <a:gd name="T26" fmla="*/ 4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4" y="34"/>
                            </a:lnTo>
                            <a:lnTo>
                              <a:pt x="0" y="24"/>
                            </a:lnTo>
                            <a:lnTo>
                              <a:pt x="4"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0824140">
            <v:shape id="Freeform 296" style="position:absolute;margin-left:442pt;margin-top:-56.25pt;width:2.4pt;height:2.4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4,34,,24,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" w14:anchorId="7F6A3FA8">
              <v:path arrowok="t" o:connecttype="custom" o:connectlocs="15240,0;20955,3175;27305,6350;30480,8890;30480,15240;30480,21590;27305,27305;20955,30480;15240,30480;8890,30480;5715,27305;2540,21590;0,15240;2540,8890;5715,6350;8890,3175;15240,0" o:connectangles="0,0,0,0,0,0,0,0,0,0,0,0,0,0,0,0,0"/>
            </v:shape>
          </w:pict>
        </mc:Fallback>
      </mc:AlternateContent>
    </w:r>
    <w:r>
      <w:rPr>
        <w:noProof/>
      </w:rPr>
      <mc:AlternateContent>
        <mc:Choice Requires="wps">
          <w:drawing>
            <wp:anchor distT="0" distB="0" distL="114300" distR="114300" simplePos="0" relativeHeight="251788288" behindDoc="0" locked="0" layoutInCell="1" allowOverlap="1" wp14:anchorId="78A77282" wp14:editId="08D47D2F">
              <wp:simplePos x="0" y="0"/>
              <wp:positionH relativeFrom="column">
                <wp:posOffset>6414135</wp:posOffset>
              </wp:positionH>
              <wp:positionV relativeFrom="paragraph">
                <wp:posOffset>-714375</wp:posOffset>
              </wp:positionV>
              <wp:extent cx="30480" cy="30480"/>
              <wp:effectExtent l="0" t="0" r="0" b="0"/>
              <wp:wrapNone/>
              <wp:docPr id="2128" name="Freeform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38CC68A">
            <v:shape id="Freeform 295" style="position:absolute;margin-left:505.05pt;margin-top:-56.25pt;width:2.4pt;height:2.4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" w14:anchorId="1DD52916">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785216" behindDoc="0" locked="0" layoutInCell="1" allowOverlap="1" wp14:anchorId="4AE0CB6E" wp14:editId="3C09FCC8">
              <wp:simplePos x="0" y="0"/>
              <wp:positionH relativeFrom="column">
                <wp:posOffset>5552440</wp:posOffset>
              </wp:positionH>
              <wp:positionV relativeFrom="paragraph">
                <wp:posOffset>-714375</wp:posOffset>
              </wp:positionV>
              <wp:extent cx="30480" cy="30480"/>
              <wp:effectExtent l="0" t="0" r="0" b="0"/>
              <wp:wrapNone/>
              <wp:docPr id="2127" name="Freeform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4 w 48"/>
                          <a:gd name="T23" fmla="*/ 34 h 48"/>
                          <a:gd name="T24" fmla="*/ 0 w 48"/>
                          <a:gd name="T25" fmla="*/ 24 h 48"/>
                          <a:gd name="T26" fmla="*/ 4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4" y="34"/>
                            </a:lnTo>
                            <a:lnTo>
                              <a:pt x="0" y="24"/>
                            </a:lnTo>
                            <a:lnTo>
                              <a:pt x="4"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56D030E">
            <v:shape id="Freeform 292" style="position:absolute;margin-left:437.2pt;margin-top:-56.25pt;width:2.4pt;height:2.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4,34,,24,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" w14:anchorId="66E1D404">
              <v:path arrowok="t" o:connecttype="custom" o:connectlocs="15240,0;20955,3175;27305,6350;30480,8890;30480,15240;30480,21590;27305,27305;20955,30480;15240,30480;8890,30480;5715,27305;2540,21590;0,15240;2540,8890;5715,6350;8890,3175;15240,0" o:connectangles="0,0,0,0,0,0,0,0,0,0,0,0,0,0,0,0,0"/>
            </v:shape>
          </w:pict>
        </mc:Fallback>
      </mc:AlternateContent>
    </w:r>
    <w:r>
      <w:rPr>
        <w:noProof/>
      </w:rPr>
      <mc:AlternateContent>
        <mc:Choice Requires="wps">
          <w:drawing>
            <wp:anchor distT="0" distB="0" distL="114300" distR="114300" simplePos="0" relativeHeight="251784192" behindDoc="0" locked="0" layoutInCell="1" allowOverlap="1" wp14:anchorId="2CE90B83" wp14:editId="0F08825F">
              <wp:simplePos x="0" y="0"/>
              <wp:positionH relativeFrom="column">
                <wp:posOffset>6353175</wp:posOffset>
              </wp:positionH>
              <wp:positionV relativeFrom="paragraph">
                <wp:posOffset>-714375</wp:posOffset>
              </wp:positionV>
              <wp:extent cx="30480" cy="30480"/>
              <wp:effectExtent l="0" t="0" r="0" b="0"/>
              <wp:wrapNone/>
              <wp:docPr id="2126" name="Freeform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986D390">
            <v:shape id="Freeform 291" style="position:absolute;margin-left:500.25pt;margin-top:-56.25pt;width:2.4pt;height:2.4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" w14:anchorId="1537A746">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781120" behindDoc="0" locked="0" layoutInCell="1" allowOverlap="1" wp14:anchorId="036B5E2F" wp14:editId="0ADB5488">
              <wp:simplePos x="0" y="0"/>
              <wp:positionH relativeFrom="column">
                <wp:posOffset>5491480</wp:posOffset>
              </wp:positionH>
              <wp:positionV relativeFrom="paragraph">
                <wp:posOffset>-714375</wp:posOffset>
              </wp:positionV>
              <wp:extent cx="30480" cy="30480"/>
              <wp:effectExtent l="0" t="0" r="0" b="0"/>
              <wp:wrapNone/>
              <wp:docPr id="2125" name="Freeform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5C5F350">
            <v:shape id="Freeform 288" style="position:absolute;margin-left:432.4pt;margin-top:-56.25pt;width:2.4pt;height:2.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" w14:anchorId="61583028">
              <v:path arrowok="t" o:connecttype="custom" o:connectlocs="15240,0;20955,3175;27305,6350;30480,8890;30480,15240;30480,21590;27305,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80096" behindDoc="0" locked="0" layoutInCell="1" allowOverlap="1" wp14:anchorId="4908F063" wp14:editId="31F09170">
              <wp:simplePos x="0" y="0"/>
              <wp:positionH relativeFrom="column">
                <wp:posOffset>6292215</wp:posOffset>
              </wp:positionH>
              <wp:positionV relativeFrom="paragraph">
                <wp:posOffset>-714375</wp:posOffset>
              </wp:positionV>
              <wp:extent cx="30480" cy="30480"/>
              <wp:effectExtent l="0" t="0" r="0" b="0"/>
              <wp:wrapNone/>
              <wp:docPr id="2124" name="Freeform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2579D7">
            <v:shape id="Freeform 287" style="position:absolute;margin-left:495.45pt;margin-top:-56.25pt;width:2.4pt;height:2.4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ez6g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" w14:anchorId="4F9F740F">
              <v:path arrowok="t" o:connecttype="custom" o:connectlocs="15240,0;21590,3175;27940,6350;30480,8890;30480,15240;30480,21590;27940,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77024" behindDoc="0" locked="0" layoutInCell="1" allowOverlap="1" wp14:anchorId="76FAF275" wp14:editId="2F3873BF">
              <wp:simplePos x="0" y="0"/>
              <wp:positionH relativeFrom="column">
                <wp:posOffset>5430520</wp:posOffset>
              </wp:positionH>
              <wp:positionV relativeFrom="paragraph">
                <wp:posOffset>-714375</wp:posOffset>
              </wp:positionV>
              <wp:extent cx="30480" cy="30480"/>
              <wp:effectExtent l="0" t="0" r="0" b="0"/>
              <wp:wrapNone/>
              <wp:docPr id="2123" name="Freeform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62D6294">
            <v:shape id="Freeform 284" style="position:absolute;margin-left:427.6pt;margin-top:-56.25pt;width:2.4pt;height:2.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" w14:anchorId="45738D8E">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76000" behindDoc="0" locked="0" layoutInCell="1" allowOverlap="1" wp14:anchorId="1434734F" wp14:editId="5E658431">
              <wp:simplePos x="0" y="0"/>
              <wp:positionH relativeFrom="column">
                <wp:posOffset>6231255</wp:posOffset>
              </wp:positionH>
              <wp:positionV relativeFrom="paragraph">
                <wp:posOffset>-714375</wp:posOffset>
              </wp:positionV>
              <wp:extent cx="30480" cy="30480"/>
              <wp:effectExtent l="0" t="0" r="0" b="0"/>
              <wp:wrapNone/>
              <wp:docPr id="2122" name="Freeform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5019AFE">
            <v:shape id="Freeform 283" style="position:absolute;margin-left:490.65pt;margin-top:-56.25pt;width:2.4pt;height:2.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" w14:anchorId="7FD00633">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72928" behindDoc="0" locked="0" layoutInCell="1" allowOverlap="1" wp14:anchorId="3B385A77" wp14:editId="65780231">
              <wp:simplePos x="0" y="0"/>
              <wp:positionH relativeFrom="column">
                <wp:posOffset>5369560</wp:posOffset>
              </wp:positionH>
              <wp:positionV relativeFrom="paragraph">
                <wp:posOffset>-714375</wp:posOffset>
              </wp:positionV>
              <wp:extent cx="30480" cy="30480"/>
              <wp:effectExtent l="0" t="0" r="0" b="0"/>
              <wp:wrapNone/>
              <wp:docPr id="2121" name="Freeform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10980C7">
            <v:shape id="Freeform 280" style="position:absolute;margin-left:422.8pt;margin-top:-56.25pt;width:2.4pt;height:2.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" w14:anchorId="061ABD20">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71904" behindDoc="0" locked="0" layoutInCell="1" allowOverlap="1" wp14:anchorId="7BF36CFB" wp14:editId="2BEA8671">
              <wp:simplePos x="0" y="0"/>
              <wp:positionH relativeFrom="column">
                <wp:posOffset>6170930</wp:posOffset>
              </wp:positionH>
              <wp:positionV relativeFrom="paragraph">
                <wp:posOffset>-714375</wp:posOffset>
              </wp:positionV>
              <wp:extent cx="30480" cy="30480"/>
              <wp:effectExtent l="0" t="0" r="0" b="0"/>
              <wp:wrapNone/>
              <wp:docPr id="2120" name="Freeform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E74D2CD">
            <v:shape id="Freeform 279" style="position:absolute;margin-left:485.9pt;margin-top:-56.25pt;width:2.4pt;height:2.4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" w14:anchorId="6A8C68F2">
              <v:path arrowok="t" o:connecttype="custom" o:connectlocs="15240,0;20955,3175;24130,6350;27305,8890;30480,15240;27305,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768832" behindDoc="0" locked="0" layoutInCell="1" allowOverlap="1" wp14:anchorId="44A8CCA6" wp14:editId="0F6E9794">
              <wp:simplePos x="0" y="0"/>
              <wp:positionH relativeFrom="column">
                <wp:posOffset>5305425</wp:posOffset>
              </wp:positionH>
              <wp:positionV relativeFrom="paragraph">
                <wp:posOffset>-714375</wp:posOffset>
              </wp:positionV>
              <wp:extent cx="30480" cy="30480"/>
              <wp:effectExtent l="0" t="0" r="0" b="0"/>
              <wp:wrapNone/>
              <wp:docPr id="2119" name="Freeform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C8C432C">
            <v:shape id="Freeform 276" style="position:absolute;margin-left:417.75pt;margin-top:-56.25pt;width:2.4pt;height:2.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" w14:anchorId="4CC5223F">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767808" behindDoc="0" locked="0" layoutInCell="1" allowOverlap="1" wp14:anchorId="1ABFD2B3" wp14:editId="53058940">
              <wp:simplePos x="0" y="0"/>
              <wp:positionH relativeFrom="column">
                <wp:posOffset>6106795</wp:posOffset>
              </wp:positionH>
              <wp:positionV relativeFrom="paragraph">
                <wp:posOffset>-714375</wp:posOffset>
              </wp:positionV>
              <wp:extent cx="30480" cy="30480"/>
              <wp:effectExtent l="0" t="0" r="0" b="0"/>
              <wp:wrapNone/>
              <wp:docPr id="2118" name="Freeform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AAC9812">
            <v:shape id="Freeform 275" style="position:absolute;margin-left:480.85pt;margin-top:-56.25pt;width:2.4pt;height:2.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" w14:anchorId="658AA589">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763712" behindDoc="0" locked="0" layoutInCell="1" allowOverlap="1" wp14:anchorId="4C02E110" wp14:editId="4CE86704">
              <wp:simplePos x="0" y="0"/>
              <wp:positionH relativeFrom="column">
                <wp:posOffset>5244465</wp:posOffset>
              </wp:positionH>
              <wp:positionV relativeFrom="paragraph">
                <wp:posOffset>-714375</wp:posOffset>
              </wp:positionV>
              <wp:extent cx="30480" cy="30480"/>
              <wp:effectExtent l="0" t="0" r="0" b="0"/>
              <wp:wrapNone/>
              <wp:docPr id="2117" name="Freeform 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E619FD">
            <v:shape id="Freeform 271" style="position:absolute;margin-left:412.95pt;margin-top:-56.25pt;width:2.4pt;height:2.4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" w14:anchorId="51ABD31E">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762688" behindDoc="0" locked="0" layoutInCell="1" allowOverlap="1" wp14:anchorId="2580F9F5" wp14:editId="08F9C51D">
              <wp:simplePos x="0" y="0"/>
              <wp:positionH relativeFrom="column">
                <wp:posOffset>6045835</wp:posOffset>
              </wp:positionH>
              <wp:positionV relativeFrom="paragraph">
                <wp:posOffset>-714375</wp:posOffset>
              </wp:positionV>
              <wp:extent cx="30480" cy="30480"/>
              <wp:effectExtent l="0" t="0" r="0" b="0"/>
              <wp:wrapNone/>
              <wp:docPr id="2116" name="Freeform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48D741E">
            <v:shape id="Freeform 270" style="position:absolute;margin-left:476.05pt;margin-top:-56.25pt;width:2.4pt;height:2.4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" w14:anchorId="73449CAD">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758592" behindDoc="0" locked="0" layoutInCell="1" allowOverlap="1" wp14:anchorId="6001E8FE" wp14:editId="74318350">
              <wp:simplePos x="0" y="0"/>
              <wp:positionH relativeFrom="column">
                <wp:posOffset>5183505</wp:posOffset>
              </wp:positionH>
              <wp:positionV relativeFrom="paragraph">
                <wp:posOffset>-714375</wp:posOffset>
              </wp:positionV>
              <wp:extent cx="30480" cy="30480"/>
              <wp:effectExtent l="0" t="0" r="0" b="0"/>
              <wp:wrapNone/>
              <wp:docPr id="2115" name="Freeform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77123E3">
            <v:shape id="Freeform 266" style="position:absolute;margin-left:408.15pt;margin-top:-56.25pt;width:2.4pt;height:2.4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ZO+6A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" w14:anchorId="1441790D">
              <v:path arrowok="t" o:connecttype="custom" o:connectlocs="15240,0;21590,3175;27305,6350;30480,8890;30480,15240;30480,21590;2730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54496" behindDoc="0" locked="0" layoutInCell="1" allowOverlap="1" wp14:anchorId="445452EE" wp14:editId="52EC6944">
              <wp:simplePos x="0" y="0"/>
              <wp:positionH relativeFrom="column">
                <wp:posOffset>5122545</wp:posOffset>
              </wp:positionH>
              <wp:positionV relativeFrom="paragraph">
                <wp:posOffset>-714375</wp:posOffset>
              </wp:positionV>
              <wp:extent cx="30480" cy="30480"/>
              <wp:effectExtent l="0" t="0" r="0" b="0"/>
              <wp:wrapNone/>
              <wp:docPr id="2114" name="Freeform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3 w 48"/>
                          <a:gd name="T7" fmla="*/ 14 h 48"/>
                          <a:gd name="T8" fmla="*/ 48 w 48"/>
                          <a:gd name="T9" fmla="*/ 24 h 48"/>
                          <a:gd name="T10" fmla="*/ 43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3" y="14"/>
                            </a:lnTo>
                            <a:lnTo>
                              <a:pt x="48" y="24"/>
                            </a:lnTo>
                            <a:lnTo>
                              <a:pt x="43"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8D7A302">
            <v:shape id="Freeform 262" style="position:absolute;margin-left:403.35pt;margin-top:-56.25pt;width:2.4pt;height:2.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3,14r5,10l43,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jj8A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" w14:anchorId="5CC00030">
              <v:path arrowok="t" o:connecttype="custom" o:connectlocs="15240,0;21590,3175;24765,6350;27305,8890;30480,15240;27305,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50400" behindDoc="0" locked="0" layoutInCell="1" allowOverlap="1" wp14:anchorId="71FE5B8F" wp14:editId="1A44DBAB">
              <wp:simplePos x="0" y="0"/>
              <wp:positionH relativeFrom="column">
                <wp:posOffset>5059045</wp:posOffset>
              </wp:positionH>
              <wp:positionV relativeFrom="paragraph">
                <wp:posOffset>-714375</wp:posOffset>
              </wp:positionV>
              <wp:extent cx="33020" cy="30480"/>
              <wp:effectExtent l="0" t="0" r="0" b="0"/>
              <wp:wrapNone/>
              <wp:docPr id="2113" name="Freeform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8 w 52"/>
                          <a:gd name="T1" fmla="*/ 0 h 48"/>
                          <a:gd name="T2" fmla="*/ 38 w 52"/>
                          <a:gd name="T3" fmla="*/ 5 h 48"/>
                          <a:gd name="T4" fmla="*/ 43 w 52"/>
                          <a:gd name="T5" fmla="*/ 10 h 48"/>
                          <a:gd name="T6" fmla="*/ 48 w 52"/>
                          <a:gd name="T7" fmla="*/ 14 h 48"/>
                          <a:gd name="T8" fmla="*/ 52 w 52"/>
                          <a:gd name="T9" fmla="*/ 24 h 48"/>
                          <a:gd name="T10" fmla="*/ 48 w 52"/>
                          <a:gd name="T11" fmla="*/ 34 h 48"/>
                          <a:gd name="T12" fmla="*/ 43 w 52"/>
                          <a:gd name="T13" fmla="*/ 43 h 48"/>
                          <a:gd name="T14" fmla="*/ 38 w 52"/>
                          <a:gd name="T15" fmla="*/ 48 h 48"/>
                          <a:gd name="T16" fmla="*/ 28 w 52"/>
                          <a:gd name="T17" fmla="*/ 48 h 48"/>
                          <a:gd name="T18" fmla="*/ 19 w 52"/>
                          <a:gd name="T19" fmla="*/ 48 h 48"/>
                          <a:gd name="T20" fmla="*/ 9 w 52"/>
                          <a:gd name="T21" fmla="*/ 43 h 48"/>
                          <a:gd name="T22" fmla="*/ 4 w 52"/>
                          <a:gd name="T23" fmla="*/ 34 h 48"/>
                          <a:gd name="T24" fmla="*/ 0 w 52"/>
                          <a:gd name="T25" fmla="*/ 24 h 48"/>
                          <a:gd name="T26" fmla="*/ 4 w 52"/>
                          <a:gd name="T27" fmla="*/ 14 h 48"/>
                          <a:gd name="T28" fmla="*/ 9 w 52"/>
                          <a:gd name="T29" fmla="*/ 10 h 48"/>
                          <a:gd name="T30" fmla="*/ 19 w 52"/>
                          <a:gd name="T31" fmla="*/ 5 h 48"/>
                          <a:gd name="T32" fmla="*/ 28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8" y="0"/>
                            </a:moveTo>
                            <a:lnTo>
                              <a:pt x="38" y="5"/>
                            </a:lnTo>
                            <a:lnTo>
                              <a:pt x="43" y="10"/>
                            </a:lnTo>
                            <a:lnTo>
                              <a:pt x="48" y="14"/>
                            </a:lnTo>
                            <a:lnTo>
                              <a:pt x="52" y="24"/>
                            </a:lnTo>
                            <a:lnTo>
                              <a:pt x="48" y="34"/>
                            </a:lnTo>
                            <a:lnTo>
                              <a:pt x="43" y="43"/>
                            </a:lnTo>
                            <a:lnTo>
                              <a:pt x="38" y="48"/>
                            </a:lnTo>
                            <a:lnTo>
                              <a:pt x="28" y="48"/>
                            </a:lnTo>
                            <a:lnTo>
                              <a:pt x="19" y="48"/>
                            </a:lnTo>
                            <a:lnTo>
                              <a:pt x="9" y="43"/>
                            </a:lnTo>
                            <a:lnTo>
                              <a:pt x="4" y="34"/>
                            </a:lnTo>
                            <a:lnTo>
                              <a:pt x="0" y="24"/>
                            </a:lnTo>
                            <a:lnTo>
                              <a:pt x="4" y="14"/>
                            </a:lnTo>
                            <a:lnTo>
                              <a:pt x="9" y="10"/>
                            </a:lnTo>
                            <a:lnTo>
                              <a:pt x="19" y="5"/>
                            </a:lnTo>
                            <a:lnTo>
                              <a:pt x="28"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7185D6A">
            <v:shape id="Freeform 258" style="position:absolute;margin-left:398.35pt;margin-top:-56.25pt;width:2.6pt;height:2.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8,l38,5r5,5l48,14r4,10l48,34r-5,9l38,48r-10,l19,48,9,43,4,34,,24,4,14,9,10,19,5,2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" w14:anchorId="16382953">
              <v:path arrowok="t" o:connecttype="custom" o:connectlocs="17780,0;24130,3175;27305,6350;30480,8890;33020,15240;30480,21590;27305,27305;24130,30480;17780,30480;12065,30480;5715,27305;2540,21590;0,15240;2540,8890;5715,6350;12065,3175;17780,0" o:connectangles="0,0,0,0,0,0,0,0,0,0,0,0,0,0,0,0,0"/>
            </v:shape>
          </w:pict>
        </mc:Fallback>
      </mc:AlternateContent>
    </w:r>
    <w:r>
      <w:rPr>
        <w:noProof/>
      </w:rPr>
      <mc:AlternateContent>
        <mc:Choice Requires="wps">
          <w:drawing>
            <wp:anchor distT="0" distB="0" distL="114300" distR="114300" simplePos="0" relativeHeight="251746304" behindDoc="0" locked="0" layoutInCell="1" allowOverlap="1" wp14:anchorId="460B7AC1" wp14:editId="02F747A4">
              <wp:simplePos x="0" y="0"/>
              <wp:positionH relativeFrom="column">
                <wp:posOffset>4998085</wp:posOffset>
              </wp:positionH>
              <wp:positionV relativeFrom="paragraph">
                <wp:posOffset>-714375</wp:posOffset>
              </wp:positionV>
              <wp:extent cx="30480" cy="30480"/>
              <wp:effectExtent l="0" t="0" r="0" b="0"/>
              <wp:wrapNone/>
              <wp:docPr id="2112" name="Freeform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4 w 48"/>
                          <a:gd name="T23" fmla="*/ 34 h 48"/>
                          <a:gd name="T24" fmla="*/ 0 w 48"/>
                          <a:gd name="T25" fmla="*/ 24 h 48"/>
                          <a:gd name="T26" fmla="*/ 4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4" y="34"/>
                            </a:lnTo>
                            <a:lnTo>
                              <a:pt x="0" y="24"/>
                            </a:lnTo>
                            <a:lnTo>
                              <a:pt x="4"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80AB230">
            <v:shape id="Freeform 254" style="position:absolute;margin-left:393.55pt;margin-top:-56.25pt;width:2.4pt;height:2.4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4,34,,24,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" w14:anchorId="0B237D8F">
              <v:path arrowok="t" o:connecttype="custom" o:connectlocs="15240,0;20955,3175;27305,6350;30480,8890;30480,15240;30480,21590;27305,27305;20955,30480;15240,30480;8890,30480;5715,27305;2540,21590;0,15240;2540,8890;5715,6350;8890,3175;15240,0" o:connectangles="0,0,0,0,0,0,0,0,0,0,0,0,0,0,0,0,0"/>
            </v:shape>
          </w:pict>
        </mc:Fallback>
      </mc:AlternateContent>
    </w:r>
    <w:r>
      <w:rPr>
        <w:noProof/>
      </w:rPr>
      <mc:AlternateContent>
        <mc:Choice Requires="wps">
          <w:drawing>
            <wp:anchor distT="0" distB="0" distL="114300" distR="114300" simplePos="0" relativeHeight="251742208" behindDoc="0" locked="0" layoutInCell="1" allowOverlap="1" wp14:anchorId="4171170E" wp14:editId="0FF3C167">
              <wp:simplePos x="0" y="0"/>
              <wp:positionH relativeFrom="column">
                <wp:posOffset>4937125</wp:posOffset>
              </wp:positionH>
              <wp:positionV relativeFrom="paragraph">
                <wp:posOffset>-714375</wp:posOffset>
              </wp:positionV>
              <wp:extent cx="30480" cy="30480"/>
              <wp:effectExtent l="0" t="0" r="0" b="0"/>
              <wp:wrapNone/>
              <wp:docPr id="2111" name="Freeform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0 w 48"/>
                          <a:gd name="T23" fmla="*/ 34 h 48"/>
                          <a:gd name="T24" fmla="*/ 0 w 48"/>
                          <a:gd name="T25" fmla="*/ 24 h 48"/>
                          <a:gd name="T26" fmla="*/ 0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0" y="34"/>
                            </a:lnTo>
                            <a:lnTo>
                              <a:pt x="0" y="24"/>
                            </a:lnTo>
                            <a:lnTo>
                              <a:pt x="0"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78ECA4F">
            <v:shape id="Freeform 250" style="position:absolute;margin-left:388.75pt;margin-top:-56.25pt;width:2.4pt;height:2.4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34,,2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" w14:anchorId="0F503EEE">
              <v:path arrowok="t" o:connecttype="custom" o:connectlocs="15240,0;20955,3175;27305,6350;30480,8890;30480,15240;30480,21590;27305,27305;20955,30480;15240,30480;8890,30480;5715,27305;0,21590;0,15240;0,8890;5715,6350;8890,3175;15240,0" o:connectangles="0,0,0,0,0,0,0,0,0,0,0,0,0,0,0,0,0"/>
            </v:shape>
          </w:pict>
        </mc:Fallback>
      </mc:AlternateContent>
    </w:r>
    <w:r>
      <w:rPr>
        <w:noProof/>
      </w:rPr>
      <mc:AlternateContent>
        <mc:Choice Requires="wps">
          <w:drawing>
            <wp:anchor distT="0" distB="0" distL="114300" distR="114300" simplePos="0" relativeHeight="251738112" behindDoc="0" locked="0" layoutInCell="1" allowOverlap="1" wp14:anchorId="2A8E3EDE" wp14:editId="6BB6873F">
              <wp:simplePos x="0" y="0"/>
              <wp:positionH relativeFrom="column">
                <wp:posOffset>4876165</wp:posOffset>
              </wp:positionH>
              <wp:positionV relativeFrom="paragraph">
                <wp:posOffset>-714375</wp:posOffset>
              </wp:positionV>
              <wp:extent cx="30480" cy="30480"/>
              <wp:effectExtent l="0" t="0" r="0" b="0"/>
              <wp:wrapNone/>
              <wp:docPr id="2110" name="Freeform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8 w 48"/>
                          <a:gd name="T7" fmla="*/ 14 h 48"/>
                          <a:gd name="T8" fmla="*/ 48 w 48"/>
                          <a:gd name="T9" fmla="*/ 24 h 48"/>
                          <a:gd name="T10" fmla="*/ 48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8" y="14"/>
                            </a:lnTo>
                            <a:lnTo>
                              <a:pt x="48" y="24"/>
                            </a:lnTo>
                            <a:lnTo>
                              <a:pt x="48"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7B1FAEC">
            <v:shape id="Freeform 246" style="position:absolute;margin-left:383.95pt;margin-top:-56.25pt;width:2.4pt;height:2.4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10,4l48,24r,10l38,43r-5,5l24,48r-10,l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" w14:anchorId="23572ABE">
              <v:path arrowok="t" o:connecttype="custom" o:connectlocs="15240,0;20955,3175;24130,6350;30480,8890;30480,15240;30480,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734016" behindDoc="0" locked="0" layoutInCell="1" allowOverlap="1" wp14:anchorId="2E0E88C4" wp14:editId="25D4932C">
              <wp:simplePos x="0" y="0"/>
              <wp:positionH relativeFrom="column">
                <wp:posOffset>4815205</wp:posOffset>
              </wp:positionH>
              <wp:positionV relativeFrom="paragraph">
                <wp:posOffset>-714375</wp:posOffset>
              </wp:positionV>
              <wp:extent cx="30480" cy="30480"/>
              <wp:effectExtent l="0" t="0" r="0" b="0"/>
              <wp:wrapNone/>
              <wp:docPr id="2109" name="Freeform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7D294DF">
            <v:shape id="Freeform 242" style="position:absolute;margin-left:379.15pt;margin-top:-56.25pt;width:2.4pt;height:2.4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" w14:anchorId="47B787A7">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729920" behindDoc="0" locked="0" layoutInCell="1" allowOverlap="1" wp14:anchorId="7EA190EE" wp14:editId="3058DF6B">
              <wp:simplePos x="0" y="0"/>
              <wp:positionH relativeFrom="column">
                <wp:posOffset>4751070</wp:posOffset>
              </wp:positionH>
              <wp:positionV relativeFrom="paragraph">
                <wp:posOffset>-714375</wp:posOffset>
              </wp:positionV>
              <wp:extent cx="33655" cy="30480"/>
              <wp:effectExtent l="0" t="0" r="0" b="0"/>
              <wp:wrapNone/>
              <wp:docPr id="2108" name="Freeform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4 w 53"/>
                          <a:gd name="T3" fmla="*/ 5 h 48"/>
                          <a:gd name="T4" fmla="*/ 43 w 53"/>
                          <a:gd name="T5" fmla="*/ 10 h 48"/>
                          <a:gd name="T6" fmla="*/ 48 w 53"/>
                          <a:gd name="T7" fmla="*/ 14 h 48"/>
                          <a:gd name="T8" fmla="*/ 53 w 53"/>
                          <a:gd name="T9" fmla="*/ 24 h 48"/>
                          <a:gd name="T10" fmla="*/ 48 w 53"/>
                          <a:gd name="T11" fmla="*/ 34 h 48"/>
                          <a:gd name="T12" fmla="*/ 43 w 53"/>
                          <a:gd name="T13" fmla="*/ 43 h 48"/>
                          <a:gd name="T14" fmla="*/ 34 w 53"/>
                          <a:gd name="T15" fmla="*/ 48 h 48"/>
                          <a:gd name="T16" fmla="*/ 29 w 53"/>
                          <a:gd name="T17" fmla="*/ 48 h 48"/>
                          <a:gd name="T18" fmla="*/ 19 w 53"/>
                          <a:gd name="T19" fmla="*/ 48 h 48"/>
                          <a:gd name="T20" fmla="*/ 10 w 53"/>
                          <a:gd name="T21" fmla="*/ 43 h 48"/>
                          <a:gd name="T22" fmla="*/ 5 w 53"/>
                          <a:gd name="T23" fmla="*/ 34 h 48"/>
                          <a:gd name="T24" fmla="*/ 0 w 53"/>
                          <a:gd name="T25" fmla="*/ 24 h 48"/>
                          <a:gd name="T26" fmla="*/ 5 w 53"/>
                          <a:gd name="T27" fmla="*/ 14 h 48"/>
                          <a:gd name="T28" fmla="*/ 10 w 53"/>
                          <a:gd name="T29" fmla="*/ 10 h 48"/>
                          <a:gd name="T30" fmla="*/ 19 w 53"/>
                          <a:gd name="T31" fmla="*/ 5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4" y="5"/>
                            </a:lnTo>
                            <a:lnTo>
                              <a:pt x="43" y="10"/>
                            </a:lnTo>
                            <a:lnTo>
                              <a:pt x="48" y="14"/>
                            </a:lnTo>
                            <a:lnTo>
                              <a:pt x="53" y="24"/>
                            </a:lnTo>
                            <a:lnTo>
                              <a:pt x="48" y="34"/>
                            </a:lnTo>
                            <a:lnTo>
                              <a:pt x="43" y="43"/>
                            </a:lnTo>
                            <a:lnTo>
                              <a:pt x="34" y="48"/>
                            </a:lnTo>
                            <a:lnTo>
                              <a:pt x="29" y="48"/>
                            </a:lnTo>
                            <a:lnTo>
                              <a:pt x="19" y="48"/>
                            </a:lnTo>
                            <a:lnTo>
                              <a:pt x="10" y="43"/>
                            </a:lnTo>
                            <a:lnTo>
                              <a:pt x="5" y="34"/>
                            </a:lnTo>
                            <a:lnTo>
                              <a:pt x="0" y="24"/>
                            </a:lnTo>
                            <a:lnTo>
                              <a:pt x="5" y="14"/>
                            </a:lnTo>
                            <a:lnTo>
                              <a:pt x="10" y="10"/>
                            </a:lnTo>
                            <a:lnTo>
                              <a:pt x="19" y="5"/>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CBDDE42">
            <v:shape id="Freeform 238" style="position:absolute;margin-left:374.1pt;margin-top:-56.25pt;width:2.65pt;height:2.4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5,5l43,10r5,4l53,24,48,34r-5,9l34,48r-5,l19,48,10,43,5,34,,24,5,14r5,-4l19,5,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" w14:anchorId="346E6B7F">
              <v:path arrowok="t" o:connecttype="custom" o:connectlocs="18415,0;21590,3175;27305,6350;30480,8890;33655,15240;30480,21590;27305,27305;21590,30480;18415,30480;12065,30480;6350,27305;3175,21590;0,15240;3175,8890;6350,6350;12065,3175;18415,0" o:connectangles="0,0,0,0,0,0,0,0,0,0,0,0,0,0,0,0,0"/>
            </v:shape>
          </w:pict>
        </mc:Fallback>
      </mc:AlternateContent>
    </w:r>
    <w:r>
      <w:rPr>
        <w:noProof/>
      </w:rPr>
      <mc:AlternateContent>
        <mc:Choice Requires="wps">
          <w:drawing>
            <wp:anchor distT="0" distB="0" distL="114300" distR="114300" simplePos="0" relativeHeight="251725824" behindDoc="0" locked="0" layoutInCell="1" allowOverlap="1" wp14:anchorId="1741F07A" wp14:editId="409170A5">
              <wp:simplePos x="0" y="0"/>
              <wp:positionH relativeFrom="column">
                <wp:posOffset>4690110</wp:posOffset>
              </wp:positionH>
              <wp:positionV relativeFrom="paragraph">
                <wp:posOffset>-714375</wp:posOffset>
              </wp:positionV>
              <wp:extent cx="30480" cy="30480"/>
              <wp:effectExtent l="0" t="0" r="0" b="0"/>
              <wp:wrapNone/>
              <wp:docPr id="2107" name="Freeform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10" y="43"/>
                            </a:lnTo>
                            <a:lnTo>
                              <a:pt x="5" y="34"/>
                            </a:lnTo>
                            <a:lnTo>
                              <a:pt x="0" y="24"/>
                            </a:lnTo>
                            <a:lnTo>
                              <a:pt x="5"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31F9A28">
            <v:shape id="Freeform 234" style="position:absolute;margin-left:369.3pt;margin-top:-56.25pt;width:2.4pt;height:2.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10,43,5,34,,24,5,14r5,-4l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" w14:anchorId="169E57C1">
              <v:path arrowok="t" o:connecttype="custom" o:connectlocs="15240,0;21590,3175;27305,6350;30480,8890;30480,15240;30480,21590;27305,27305;21590,30480;15240,30480;8890,30480;6350,27305;3175,21590;0,15240;3175,8890;6350,6350;8890,3175;15240,0" o:connectangles="0,0,0,0,0,0,0,0,0,0,0,0,0,0,0,0,0"/>
            </v:shape>
          </w:pict>
        </mc:Fallback>
      </mc:AlternateContent>
    </w:r>
    <w:r>
      <w:rPr>
        <w:noProof/>
      </w:rPr>
      <mc:AlternateContent>
        <mc:Choice Requires="wps">
          <w:drawing>
            <wp:anchor distT="0" distB="0" distL="114300" distR="114300" simplePos="0" relativeHeight="251721728" behindDoc="0" locked="0" layoutInCell="1" allowOverlap="1" wp14:anchorId="57B32F17" wp14:editId="37AD203B">
              <wp:simplePos x="0" y="0"/>
              <wp:positionH relativeFrom="column">
                <wp:posOffset>4629150</wp:posOffset>
              </wp:positionH>
              <wp:positionV relativeFrom="paragraph">
                <wp:posOffset>-714375</wp:posOffset>
              </wp:positionV>
              <wp:extent cx="30480" cy="30480"/>
              <wp:effectExtent l="0" t="0" r="0" b="0"/>
              <wp:wrapNone/>
              <wp:docPr id="2106" name="Freeform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0 w 48"/>
                          <a:gd name="T23" fmla="*/ 34 h 48"/>
                          <a:gd name="T24" fmla="*/ 0 w 48"/>
                          <a:gd name="T25" fmla="*/ 24 h 48"/>
                          <a:gd name="T26" fmla="*/ 0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0" y="34"/>
                            </a:lnTo>
                            <a:lnTo>
                              <a:pt x="0" y="24"/>
                            </a:lnTo>
                            <a:lnTo>
                              <a:pt x="0"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D6A43CF">
            <v:shape id="Freeform 230" style="position:absolute;margin-left:364.5pt;margin-top:-56.25pt;width:2.4pt;height:2.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34,,24,,14,10,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" w14:anchorId="619682D6">
              <v:path arrowok="t" o:connecttype="custom" o:connectlocs="15240,0;21590,3175;27305,6350;30480,8890;30480,15240;30480,21590;27305,27305;21590,30480;15240,30480;9525,30480;6350,27305;0,21590;0,15240;0,8890;6350,6350;9525,3175;15240,0" o:connectangles="0,0,0,0,0,0,0,0,0,0,0,0,0,0,0,0,0"/>
            </v:shape>
          </w:pict>
        </mc:Fallback>
      </mc:AlternateContent>
    </w:r>
    <w:r>
      <w:rPr>
        <w:noProof/>
      </w:rPr>
      <mc:AlternateContent>
        <mc:Choice Requires="wps">
          <w:drawing>
            <wp:anchor distT="0" distB="0" distL="114300" distR="114300" simplePos="0" relativeHeight="251717632" behindDoc="0" locked="0" layoutInCell="1" allowOverlap="1" wp14:anchorId="10227D18" wp14:editId="63AF01E9">
              <wp:simplePos x="0" y="0"/>
              <wp:positionH relativeFrom="column">
                <wp:posOffset>4568190</wp:posOffset>
              </wp:positionH>
              <wp:positionV relativeFrom="paragraph">
                <wp:posOffset>-714375</wp:posOffset>
              </wp:positionV>
              <wp:extent cx="30480" cy="30480"/>
              <wp:effectExtent l="0" t="0" r="0" b="0"/>
              <wp:wrapNone/>
              <wp:docPr id="2105" name="Freeform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8 w 48"/>
                          <a:gd name="T7" fmla="*/ 14 h 48"/>
                          <a:gd name="T8" fmla="*/ 48 w 48"/>
                          <a:gd name="T9" fmla="*/ 24 h 48"/>
                          <a:gd name="T10" fmla="*/ 48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8" y="14"/>
                            </a:lnTo>
                            <a:lnTo>
                              <a:pt x="48" y="24"/>
                            </a:lnTo>
                            <a:lnTo>
                              <a:pt x="48"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358802A">
            <v:shape id="Freeform 226" style="position:absolute;margin-left:359.7pt;margin-top:-56.25pt;width:2.4pt;height:2.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8,14r,10l48,34r-9,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" w14:anchorId="4D1753FC">
              <v:path arrowok="t" o:connecttype="custom" o:connectlocs="15240,0;21590,3175;24765,6350;30480,8890;30480,15240;3048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13536" behindDoc="0" locked="0" layoutInCell="1" allowOverlap="1" wp14:anchorId="1625BF3D" wp14:editId="01D07900">
              <wp:simplePos x="0" y="0"/>
              <wp:positionH relativeFrom="column">
                <wp:posOffset>4507230</wp:posOffset>
              </wp:positionH>
              <wp:positionV relativeFrom="paragraph">
                <wp:posOffset>-714375</wp:posOffset>
              </wp:positionV>
              <wp:extent cx="30480" cy="30480"/>
              <wp:effectExtent l="0" t="0" r="0" b="0"/>
              <wp:wrapNone/>
              <wp:docPr id="2104" name="Freeform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3 w 48"/>
                          <a:gd name="T7" fmla="*/ 14 h 48"/>
                          <a:gd name="T8" fmla="*/ 48 w 48"/>
                          <a:gd name="T9" fmla="*/ 24 h 48"/>
                          <a:gd name="T10" fmla="*/ 43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3" y="14"/>
                            </a:lnTo>
                            <a:lnTo>
                              <a:pt x="48" y="24"/>
                            </a:lnTo>
                            <a:lnTo>
                              <a:pt x="43"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5D83830">
            <v:shape id="Freeform 222" style="position:absolute;margin-left:354.9pt;margin-top:-56.25pt;width:2.4pt;height:2.4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3,14r5,10l43,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jj8A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" w14:anchorId="7728D34C">
              <v:path arrowok="t" o:connecttype="custom" o:connectlocs="15240,0;21590,3175;24765,6350;27305,8890;30480,15240;27305,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709440" behindDoc="0" locked="0" layoutInCell="1" allowOverlap="1" wp14:anchorId="41263F82" wp14:editId="2A7CA86E">
              <wp:simplePos x="0" y="0"/>
              <wp:positionH relativeFrom="column">
                <wp:posOffset>4443095</wp:posOffset>
              </wp:positionH>
              <wp:positionV relativeFrom="paragraph">
                <wp:posOffset>-714375</wp:posOffset>
              </wp:positionV>
              <wp:extent cx="33655" cy="30480"/>
              <wp:effectExtent l="0" t="0" r="0" b="0"/>
              <wp:wrapNone/>
              <wp:docPr id="2103" name="Freeform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4 w 53"/>
                          <a:gd name="T1" fmla="*/ 0 h 48"/>
                          <a:gd name="T2" fmla="*/ 34 w 53"/>
                          <a:gd name="T3" fmla="*/ 5 h 48"/>
                          <a:gd name="T4" fmla="*/ 44 w 53"/>
                          <a:gd name="T5" fmla="*/ 10 h 48"/>
                          <a:gd name="T6" fmla="*/ 48 w 53"/>
                          <a:gd name="T7" fmla="*/ 14 h 48"/>
                          <a:gd name="T8" fmla="*/ 53 w 53"/>
                          <a:gd name="T9" fmla="*/ 24 h 48"/>
                          <a:gd name="T10" fmla="*/ 48 w 53"/>
                          <a:gd name="T11" fmla="*/ 34 h 48"/>
                          <a:gd name="T12" fmla="*/ 44 w 53"/>
                          <a:gd name="T13" fmla="*/ 43 h 48"/>
                          <a:gd name="T14" fmla="*/ 34 w 53"/>
                          <a:gd name="T15" fmla="*/ 48 h 48"/>
                          <a:gd name="T16" fmla="*/ 24 w 53"/>
                          <a:gd name="T17" fmla="*/ 48 h 48"/>
                          <a:gd name="T18" fmla="*/ 20 w 53"/>
                          <a:gd name="T19" fmla="*/ 48 h 48"/>
                          <a:gd name="T20" fmla="*/ 10 w 53"/>
                          <a:gd name="T21" fmla="*/ 43 h 48"/>
                          <a:gd name="T22" fmla="*/ 5 w 53"/>
                          <a:gd name="T23" fmla="*/ 34 h 48"/>
                          <a:gd name="T24" fmla="*/ 0 w 53"/>
                          <a:gd name="T25" fmla="*/ 24 h 48"/>
                          <a:gd name="T26" fmla="*/ 5 w 53"/>
                          <a:gd name="T27" fmla="*/ 14 h 48"/>
                          <a:gd name="T28" fmla="*/ 10 w 53"/>
                          <a:gd name="T29" fmla="*/ 10 h 48"/>
                          <a:gd name="T30" fmla="*/ 20 w 53"/>
                          <a:gd name="T31" fmla="*/ 5 h 48"/>
                          <a:gd name="T32" fmla="*/ 24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4" y="0"/>
                            </a:moveTo>
                            <a:lnTo>
                              <a:pt x="34" y="5"/>
                            </a:lnTo>
                            <a:lnTo>
                              <a:pt x="44" y="10"/>
                            </a:lnTo>
                            <a:lnTo>
                              <a:pt x="48" y="14"/>
                            </a:lnTo>
                            <a:lnTo>
                              <a:pt x="53" y="24"/>
                            </a:lnTo>
                            <a:lnTo>
                              <a:pt x="48" y="34"/>
                            </a:lnTo>
                            <a:lnTo>
                              <a:pt x="44" y="43"/>
                            </a:lnTo>
                            <a:lnTo>
                              <a:pt x="34" y="48"/>
                            </a:lnTo>
                            <a:lnTo>
                              <a:pt x="24" y="48"/>
                            </a:lnTo>
                            <a:lnTo>
                              <a:pt x="20" y="48"/>
                            </a:lnTo>
                            <a:lnTo>
                              <a:pt x="10" y="43"/>
                            </a:lnTo>
                            <a:lnTo>
                              <a:pt x="5" y="34"/>
                            </a:lnTo>
                            <a:lnTo>
                              <a:pt x="0" y="24"/>
                            </a:lnTo>
                            <a:lnTo>
                              <a:pt x="5" y="14"/>
                            </a:lnTo>
                            <a:lnTo>
                              <a:pt x="10" y="10"/>
                            </a:lnTo>
                            <a:lnTo>
                              <a:pt x="20"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08FAEAB">
            <v:shape id="Freeform 218" style="position:absolute;margin-left:349.85pt;margin-top:-56.25pt;width:2.65pt;height:2.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4,l34,5r10,5l48,14r5,10l48,34r-4,9l34,48r-10,l20,48,10,43,5,34,,24,5,14r5,-4l20,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" w14:anchorId="4E176ADC">
              <v:path arrowok="t" o:connecttype="custom" o:connectlocs="15240,0;21590,3175;27940,6350;30480,8890;33655,15240;30480,21590;27940,27305;21590,30480;15240,30480;12700,30480;6350,27305;3175,21590;0,15240;3175,8890;6350,6350;12700,3175;15240,0" o:connectangles="0,0,0,0,0,0,0,0,0,0,0,0,0,0,0,0,0"/>
            </v:shape>
          </w:pict>
        </mc:Fallback>
      </mc:AlternateContent>
    </w:r>
    <w:r>
      <w:rPr>
        <w:noProof/>
      </w:rPr>
      <mc:AlternateContent>
        <mc:Choice Requires="wps">
          <w:drawing>
            <wp:anchor distT="0" distB="0" distL="114300" distR="114300" simplePos="0" relativeHeight="251705344" behindDoc="0" locked="0" layoutInCell="1" allowOverlap="1" wp14:anchorId="735F287A" wp14:editId="2AEBFA2B">
              <wp:simplePos x="0" y="0"/>
              <wp:positionH relativeFrom="column">
                <wp:posOffset>4382770</wp:posOffset>
              </wp:positionH>
              <wp:positionV relativeFrom="paragraph">
                <wp:posOffset>-714375</wp:posOffset>
              </wp:positionV>
              <wp:extent cx="30480" cy="30480"/>
              <wp:effectExtent l="0" t="0" r="0" b="0"/>
              <wp:wrapNone/>
              <wp:docPr id="2102" name="Freeform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4 w 48"/>
                          <a:gd name="T23" fmla="*/ 34 h 48"/>
                          <a:gd name="T24" fmla="*/ 0 w 48"/>
                          <a:gd name="T25" fmla="*/ 24 h 48"/>
                          <a:gd name="T26" fmla="*/ 4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4" y="34"/>
                            </a:lnTo>
                            <a:lnTo>
                              <a:pt x="0" y="24"/>
                            </a:lnTo>
                            <a:lnTo>
                              <a:pt x="4"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29C3B04">
            <v:shape id="Freeform 214" style="position:absolute;margin-left:345.1pt;margin-top:-56.25pt;width:2.4pt;height:2.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4,34,,24,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" w14:anchorId="098030B1">
              <v:path arrowok="t" o:connecttype="custom" o:connectlocs="15240,0;20955,3175;27305,6350;30480,8890;30480,15240;30480,21590;27305,27305;20955,30480;15240,30480;8890,30480;5715,27305;2540,21590;0,15240;2540,8890;5715,6350;8890,3175;15240,0" o:connectangles="0,0,0,0,0,0,0,0,0,0,0,0,0,0,0,0,0"/>
            </v:shape>
          </w:pict>
        </mc:Fallback>
      </mc:AlternateContent>
    </w:r>
    <w:r>
      <w:rPr>
        <w:noProof/>
      </w:rPr>
      <mc:AlternateContent>
        <mc:Choice Requires="wps">
          <w:drawing>
            <wp:anchor distT="0" distB="0" distL="114300" distR="114300" simplePos="0" relativeHeight="251701248" behindDoc="0" locked="0" layoutInCell="1" allowOverlap="1" wp14:anchorId="24A0D0C0" wp14:editId="20D47F01">
              <wp:simplePos x="0" y="0"/>
              <wp:positionH relativeFrom="column">
                <wp:posOffset>4321810</wp:posOffset>
              </wp:positionH>
              <wp:positionV relativeFrom="paragraph">
                <wp:posOffset>-714375</wp:posOffset>
              </wp:positionV>
              <wp:extent cx="30480" cy="30480"/>
              <wp:effectExtent l="0" t="0" r="0" b="0"/>
              <wp:wrapNone/>
              <wp:docPr id="2101" name="Freeform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D005739">
            <v:shape id="Freeform 210" style="position:absolute;margin-left:340.3pt;margin-top:-56.25pt;width:2.4pt;height:2.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" w14:anchorId="2B7456C7">
              <v:path arrowok="t" o:connecttype="custom" o:connectlocs="15240,0;20955,3175;27305,6350;30480,8890;30480,15240;30480,21590;27305,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97152" behindDoc="0" locked="0" layoutInCell="1" allowOverlap="1" wp14:anchorId="4875161D" wp14:editId="1B5280C4">
              <wp:simplePos x="0" y="0"/>
              <wp:positionH relativeFrom="column">
                <wp:posOffset>4260850</wp:posOffset>
              </wp:positionH>
              <wp:positionV relativeFrom="paragraph">
                <wp:posOffset>-714375</wp:posOffset>
              </wp:positionV>
              <wp:extent cx="30480" cy="30480"/>
              <wp:effectExtent l="0" t="0" r="0" b="0"/>
              <wp:wrapNone/>
              <wp:docPr id="2100" name="Freeform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8 w 48"/>
                          <a:gd name="T7" fmla="*/ 14 h 48"/>
                          <a:gd name="T8" fmla="*/ 48 w 48"/>
                          <a:gd name="T9" fmla="*/ 24 h 48"/>
                          <a:gd name="T10" fmla="*/ 48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8" y="14"/>
                            </a:lnTo>
                            <a:lnTo>
                              <a:pt x="48" y="24"/>
                            </a:lnTo>
                            <a:lnTo>
                              <a:pt x="48"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E6295D7">
            <v:shape id="Freeform 206" style="position:absolute;margin-left:335.5pt;margin-top:-56.25pt;width:2.4pt;height:2.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10,4l48,24r,10l38,43r-5,5l24,48r-10,l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" w14:anchorId="32CD8B9A">
              <v:path arrowok="t" o:connecttype="custom" o:connectlocs="15240,0;20955,3175;24130,6350;30480,8890;30480,15240;30480,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93056" behindDoc="0" locked="0" layoutInCell="1" allowOverlap="1" wp14:anchorId="4EDE317F" wp14:editId="75D157AE">
              <wp:simplePos x="0" y="0"/>
              <wp:positionH relativeFrom="column">
                <wp:posOffset>4199890</wp:posOffset>
              </wp:positionH>
              <wp:positionV relativeFrom="paragraph">
                <wp:posOffset>-714375</wp:posOffset>
              </wp:positionV>
              <wp:extent cx="30480" cy="30480"/>
              <wp:effectExtent l="0" t="0" r="0" b="0"/>
              <wp:wrapNone/>
              <wp:docPr id="2099" name="Freeform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B9A0986">
            <v:shape id="Freeform 202" style="position:absolute;margin-left:330.7pt;margin-top:-56.25pt;width:2.4pt;height:2.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" w14:anchorId="1A7CAFB2">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688960" behindDoc="0" locked="0" layoutInCell="1" allowOverlap="1" wp14:anchorId="3D1DC29C" wp14:editId="7EF1706B">
              <wp:simplePos x="0" y="0"/>
              <wp:positionH relativeFrom="column">
                <wp:posOffset>4135755</wp:posOffset>
              </wp:positionH>
              <wp:positionV relativeFrom="paragraph">
                <wp:posOffset>-714375</wp:posOffset>
              </wp:positionV>
              <wp:extent cx="33655" cy="30480"/>
              <wp:effectExtent l="0" t="0" r="0" b="0"/>
              <wp:wrapNone/>
              <wp:docPr id="2098"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4 w 53"/>
                          <a:gd name="T1" fmla="*/ 0 h 48"/>
                          <a:gd name="T2" fmla="*/ 34 w 53"/>
                          <a:gd name="T3" fmla="*/ 5 h 48"/>
                          <a:gd name="T4" fmla="*/ 43 w 53"/>
                          <a:gd name="T5" fmla="*/ 10 h 48"/>
                          <a:gd name="T6" fmla="*/ 48 w 53"/>
                          <a:gd name="T7" fmla="*/ 14 h 48"/>
                          <a:gd name="T8" fmla="*/ 53 w 53"/>
                          <a:gd name="T9" fmla="*/ 24 h 48"/>
                          <a:gd name="T10" fmla="*/ 48 w 53"/>
                          <a:gd name="T11" fmla="*/ 34 h 48"/>
                          <a:gd name="T12" fmla="*/ 43 w 53"/>
                          <a:gd name="T13" fmla="*/ 43 h 48"/>
                          <a:gd name="T14" fmla="*/ 34 w 53"/>
                          <a:gd name="T15" fmla="*/ 48 h 48"/>
                          <a:gd name="T16" fmla="*/ 24 w 53"/>
                          <a:gd name="T17" fmla="*/ 48 h 48"/>
                          <a:gd name="T18" fmla="*/ 14 w 53"/>
                          <a:gd name="T19" fmla="*/ 48 h 48"/>
                          <a:gd name="T20" fmla="*/ 10 w 53"/>
                          <a:gd name="T21" fmla="*/ 43 h 48"/>
                          <a:gd name="T22" fmla="*/ 5 w 53"/>
                          <a:gd name="T23" fmla="*/ 34 h 48"/>
                          <a:gd name="T24" fmla="*/ 0 w 53"/>
                          <a:gd name="T25" fmla="*/ 24 h 48"/>
                          <a:gd name="T26" fmla="*/ 5 w 53"/>
                          <a:gd name="T27" fmla="*/ 14 h 48"/>
                          <a:gd name="T28" fmla="*/ 10 w 53"/>
                          <a:gd name="T29" fmla="*/ 10 h 48"/>
                          <a:gd name="T30" fmla="*/ 14 w 53"/>
                          <a:gd name="T31" fmla="*/ 5 h 48"/>
                          <a:gd name="T32" fmla="*/ 24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4" y="0"/>
                            </a:moveTo>
                            <a:lnTo>
                              <a:pt x="34" y="5"/>
                            </a:lnTo>
                            <a:lnTo>
                              <a:pt x="43" y="10"/>
                            </a:lnTo>
                            <a:lnTo>
                              <a:pt x="48" y="14"/>
                            </a:lnTo>
                            <a:lnTo>
                              <a:pt x="53" y="24"/>
                            </a:lnTo>
                            <a:lnTo>
                              <a:pt x="48" y="34"/>
                            </a:lnTo>
                            <a:lnTo>
                              <a:pt x="43" y="43"/>
                            </a:lnTo>
                            <a:lnTo>
                              <a:pt x="34" y="48"/>
                            </a:lnTo>
                            <a:lnTo>
                              <a:pt x="24" y="48"/>
                            </a:lnTo>
                            <a:lnTo>
                              <a:pt x="14" y="48"/>
                            </a:lnTo>
                            <a:lnTo>
                              <a:pt x="10" y="43"/>
                            </a:lnTo>
                            <a:lnTo>
                              <a:pt x="5" y="34"/>
                            </a:lnTo>
                            <a:lnTo>
                              <a:pt x="0" y="24"/>
                            </a:lnTo>
                            <a:lnTo>
                              <a:pt x="5"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F03BCA4">
            <v:shape id="Freeform 198" style="position:absolute;margin-left:325.65pt;margin-top:-56.25pt;width:2.65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4,l34,5r9,5l48,14r5,10l48,34r-5,9l34,48r-10,l14,48,10,43,5,34,,24,5,14r5,-4l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" w14:anchorId="75327E70">
              <v:path arrowok="t" o:connecttype="custom" o:connectlocs="15240,0;21590,3175;27305,6350;30480,8890;33655,15240;30480,21590;27305,27305;21590,30480;15240,30480;8890,30480;6350,27305;3175,21590;0,15240;3175,8890;6350,6350;8890,3175;15240,0" o:connectangles="0,0,0,0,0,0,0,0,0,0,0,0,0,0,0,0,0"/>
            </v:shape>
          </w:pict>
        </mc:Fallback>
      </mc:AlternateContent>
    </w:r>
    <w:r>
      <w:rPr>
        <w:noProof/>
      </w:rPr>
      <mc:AlternateContent>
        <mc:Choice Requires="wps">
          <w:drawing>
            <wp:anchor distT="0" distB="0" distL="114300" distR="114300" simplePos="0" relativeHeight="251684864" behindDoc="0" locked="0" layoutInCell="1" allowOverlap="1" wp14:anchorId="39BF9C9C" wp14:editId="640D5671">
              <wp:simplePos x="0" y="0"/>
              <wp:positionH relativeFrom="column">
                <wp:posOffset>4074795</wp:posOffset>
              </wp:positionH>
              <wp:positionV relativeFrom="paragraph">
                <wp:posOffset>-714375</wp:posOffset>
              </wp:positionV>
              <wp:extent cx="30480" cy="30480"/>
              <wp:effectExtent l="0" t="0" r="0" b="0"/>
              <wp:wrapNone/>
              <wp:docPr id="2097" name="Freeform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10" y="43"/>
                            </a:lnTo>
                            <a:lnTo>
                              <a:pt x="5" y="34"/>
                            </a:lnTo>
                            <a:lnTo>
                              <a:pt x="0" y="24"/>
                            </a:lnTo>
                            <a:lnTo>
                              <a:pt x="5"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D55884C">
            <v:shape id="Freeform 194" style="position:absolute;margin-left:320.85pt;margin-top:-56.25pt;width:2.4pt;height:2.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10,43,5,34,,24,5,14r5,-4l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" w14:anchorId="0E78A80B">
              <v:path arrowok="t" o:connecttype="custom" o:connectlocs="15240,0;21590,3175;27305,6350;30480,8890;30480,15240;30480,21590;27305,27305;21590,30480;15240,30480;8890,30480;6350,27305;3175,21590;0,15240;3175,8890;6350,6350;8890,3175;15240,0" o:connectangles="0,0,0,0,0,0,0,0,0,0,0,0,0,0,0,0,0"/>
            </v:shape>
          </w:pict>
        </mc:Fallback>
      </mc:AlternateContent>
    </w:r>
    <w:r>
      <w:rPr>
        <w:noProof/>
      </w:rPr>
      <mc:AlternateContent>
        <mc:Choice Requires="wps">
          <w:drawing>
            <wp:anchor distT="0" distB="0" distL="114300" distR="114300" simplePos="0" relativeHeight="251680768" behindDoc="0" locked="0" layoutInCell="1" allowOverlap="1" wp14:anchorId="06E7E085" wp14:editId="77F5ABD5">
              <wp:simplePos x="0" y="0"/>
              <wp:positionH relativeFrom="column">
                <wp:posOffset>4013835</wp:posOffset>
              </wp:positionH>
              <wp:positionV relativeFrom="paragraph">
                <wp:posOffset>-714375</wp:posOffset>
              </wp:positionV>
              <wp:extent cx="30480" cy="30480"/>
              <wp:effectExtent l="0" t="0" r="0" b="0"/>
              <wp:wrapNone/>
              <wp:docPr id="2096" name="Freeform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9A7F50">
            <v:shape id="Freeform 190" style="position:absolute;margin-left:316.05pt;margin-top:-56.25pt;width:2.4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bLi5w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" w14:anchorId="3D4ADA4F">
              <v:path arrowok="t" o:connecttype="custom" o:connectlocs="15240,0;21590,3175;27305,6350;30480,8890;30480,15240;30480,21590;27305,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676672" behindDoc="0" locked="0" layoutInCell="1" allowOverlap="1" wp14:anchorId="089D0B9D" wp14:editId="37768B8C">
              <wp:simplePos x="0" y="0"/>
              <wp:positionH relativeFrom="column">
                <wp:posOffset>3952875</wp:posOffset>
              </wp:positionH>
              <wp:positionV relativeFrom="paragraph">
                <wp:posOffset>-714375</wp:posOffset>
              </wp:positionV>
              <wp:extent cx="30480" cy="30480"/>
              <wp:effectExtent l="0" t="0" r="0" b="0"/>
              <wp:wrapNone/>
              <wp:docPr id="2095" name="Freef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3 w 48"/>
                          <a:gd name="T7" fmla="*/ 14 h 48"/>
                          <a:gd name="T8" fmla="*/ 48 w 48"/>
                          <a:gd name="T9" fmla="*/ 24 h 48"/>
                          <a:gd name="T10" fmla="*/ 43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3" y="14"/>
                            </a:lnTo>
                            <a:lnTo>
                              <a:pt x="48" y="24"/>
                            </a:lnTo>
                            <a:lnTo>
                              <a:pt x="43"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676E692">
            <v:shape id="Freeform 186" style="position:absolute;margin-left:311.25pt;margin-top:-56.25pt;width:2.4pt;height: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3,14r5,10l43,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jj8A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" w14:anchorId="3F237B31">
              <v:path arrowok="t" o:connecttype="custom" o:connectlocs="15240,0;21590,3175;24765,6350;27305,8890;30480,15240;27305,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673600" behindDoc="0" locked="0" layoutInCell="1" allowOverlap="1" wp14:anchorId="0BD3297B" wp14:editId="3C68189F">
              <wp:simplePos x="0" y="0"/>
              <wp:positionH relativeFrom="column">
                <wp:posOffset>3891915</wp:posOffset>
              </wp:positionH>
              <wp:positionV relativeFrom="paragraph">
                <wp:posOffset>-714375</wp:posOffset>
              </wp:positionV>
              <wp:extent cx="30480" cy="30480"/>
              <wp:effectExtent l="0" t="0" r="0" b="0"/>
              <wp:wrapNone/>
              <wp:docPr id="2094" name="Freef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3 w 48"/>
                          <a:gd name="T7" fmla="*/ 14 h 48"/>
                          <a:gd name="T8" fmla="*/ 48 w 48"/>
                          <a:gd name="T9" fmla="*/ 24 h 48"/>
                          <a:gd name="T10" fmla="*/ 43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3" y="14"/>
                            </a:lnTo>
                            <a:lnTo>
                              <a:pt x="48" y="24"/>
                            </a:lnTo>
                            <a:lnTo>
                              <a:pt x="43"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3CD8DC2">
            <v:shape id="Freeform 183" style="position:absolute;margin-left:306.45pt;margin-top:-56.25pt;width:2.4pt;height:2.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3,14r5,10l43,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jj8A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" w14:anchorId="6A6E66A3">
              <v:path arrowok="t" o:connecttype="custom" o:connectlocs="15240,0;21590,3175;24765,6350;27305,8890;30480,15240;27305,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670528" behindDoc="0" locked="0" layoutInCell="1" allowOverlap="1" wp14:anchorId="3EEB03F0" wp14:editId="7EDF3055">
              <wp:simplePos x="0" y="0"/>
              <wp:positionH relativeFrom="column">
                <wp:posOffset>3827780</wp:posOffset>
              </wp:positionH>
              <wp:positionV relativeFrom="paragraph">
                <wp:posOffset>-714375</wp:posOffset>
              </wp:positionV>
              <wp:extent cx="30480" cy="30480"/>
              <wp:effectExtent l="0" t="0" r="0" b="0"/>
              <wp:wrapNone/>
              <wp:docPr id="2093" name="Freeform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7C6AD83">
            <v:shape id="Freeform 180" style="position:absolute;margin-left:301.4pt;margin-top:-56.25pt;width:2.4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" w14:anchorId="1FD1598B">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667456" behindDoc="0" locked="0" layoutInCell="1" allowOverlap="1" wp14:anchorId="5902E720" wp14:editId="5D564A0D">
              <wp:simplePos x="0" y="0"/>
              <wp:positionH relativeFrom="column">
                <wp:posOffset>3766820</wp:posOffset>
              </wp:positionH>
              <wp:positionV relativeFrom="paragraph">
                <wp:posOffset>-714375</wp:posOffset>
              </wp:positionV>
              <wp:extent cx="30480" cy="30480"/>
              <wp:effectExtent l="0" t="0" r="0" b="0"/>
              <wp:wrapNone/>
              <wp:docPr id="2092" name="Freeform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F0CB1E5">
            <v:shape id="Freeform 177" style="position:absolute;margin-left:296.6pt;margin-top:-56.25pt;width:2.4pt;height: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" w14:anchorId="7FFD7D4B">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664384" behindDoc="0" locked="0" layoutInCell="1" allowOverlap="1" wp14:anchorId="5F69A7C4" wp14:editId="52536FAA">
              <wp:simplePos x="0" y="0"/>
              <wp:positionH relativeFrom="column">
                <wp:posOffset>3706495</wp:posOffset>
              </wp:positionH>
              <wp:positionV relativeFrom="paragraph">
                <wp:posOffset>-714375</wp:posOffset>
              </wp:positionV>
              <wp:extent cx="30480" cy="30480"/>
              <wp:effectExtent l="0" t="0" r="0" b="0"/>
              <wp:wrapNone/>
              <wp:docPr id="2091" name="Freef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60B2502">
            <v:shape id="Freeform 174" style="position:absolute;margin-left:291.85pt;margin-top:-56.25pt;width:2.4pt;height: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" w14:anchorId="71DDCEEC">
              <v:path arrowok="t" o:connecttype="custom" o:connectlocs="15240,0;20955,3175;27305,6350;30480,8890;30480,15240;30480,21590;27305,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61312" behindDoc="0" locked="0" layoutInCell="1" allowOverlap="1" wp14:anchorId="7355EEAE" wp14:editId="5FC3C3F4">
              <wp:simplePos x="0" y="0"/>
              <wp:positionH relativeFrom="column">
                <wp:posOffset>1016000</wp:posOffset>
              </wp:positionH>
              <wp:positionV relativeFrom="paragraph">
                <wp:posOffset>-3385185</wp:posOffset>
              </wp:positionV>
              <wp:extent cx="30480" cy="30480"/>
              <wp:effectExtent l="0" t="0" r="0" b="0"/>
              <wp:wrapNone/>
              <wp:docPr id="2090" name="Freeform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9BF10F4">
            <v:shape id="Freeform 171" style="position:absolute;margin-left:80pt;margin-top:-266.55pt;width:2.4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" w14:anchorId="46D1A28D">
              <v:path arrowok="t" o:connecttype="custom" o:connectlocs="0,15240;0,8890;3175,5715;8890,3175;15240,0;21590,3175;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660288" behindDoc="0" locked="0" layoutInCell="1" allowOverlap="1" wp14:anchorId="42B2794E" wp14:editId="3CA1C06D">
              <wp:simplePos x="0" y="0"/>
              <wp:positionH relativeFrom="column">
                <wp:posOffset>3645535</wp:posOffset>
              </wp:positionH>
              <wp:positionV relativeFrom="paragraph">
                <wp:posOffset>-714375</wp:posOffset>
              </wp:positionV>
              <wp:extent cx="30480" cy="30480"/>
              <wp:effectExtent l="0" t="0" r="0" b="0"/>
              <wp:wrapNone/>
              <wp:docPr id="2089" name="Freeform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DE0C343">
            <v:shape id="Freeform 170" style="position:absolute;margin-left:287.05pt;margin-top:-56.25pt;width:2.4pt;height:2.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" w14:anchorId="4D9162AC">
              <v:path arrowok="t" o:connecttype="custom" o:connectlocs="15240,0;20955,3175;24130,6350;27305,8890;30480,15240;27305,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57216" behindDoc="0" locked="0" layoutInCell="1" allowOverlap="1" wp14:anchorId="53E474FC" wp14:editId="3B094540">
              <wp:simplePos x="0" y="0"/>
              <wp:positionH relativeFrom="column">
                <wp:posOffset>1016000</wp:posOffset>
              </wp:positionH>
              <wp:positionV relativeFrom="paragraph">
                <wp:posOffset>-3324225</wp:posOffset>
              </wp:positionV>
              <wp:extent cx="30480" cy="33655"/>
              <wp:effectExtent l="0" t="0" r="0" b="0"/>
              <wp:wrapNone/>
              <wp:docPr id="2088" name="Freef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9 h 53"/>
                          <a:gd name="T4" fmla="*/ 5 w 48"/>
                          <a:gd name="T5" fmla="*/ 9 h 53"/>
                          <a:gd name="T6" fmla="*/ 14 w 48"/>
                          <a:gd name="T7" fmla="*/ 5 h 53"/>
                          <a:gd name="T8" fmla="*/ 24 w 48"/>
                          <a:gd name="T9" fmla="*/ 0 h 53"/>
                          <a:gd name="T10" fmla="*/ 34 w 48"/>
                          <a:gd name="T11" fmla="*/ 5 h 53"/>
                          <a:gd name="T12" fmla="*/ 38 w 48"/>
                          <a:gd name="T13" fmla="*/ 9 h 53"/>
                          <a:gd name="T14" fmla="*/ 43 w 48"/>
                          <a:gd name="T15" fmla="*/ 19 h 53"/>
                          <a:gd name="T16" fmla="*/ 48 w 48"/>
                          <a:gd name="T17" fmla="*/ 24 h 53"/>
                          <a:gd name="T18" fmla="*/ 43 w 48"/>
                          <a:gd name="T19" fmla="*/ 33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3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9"/>
                            </a:lnTo>
                            <a:lnTo>
                              <a:pt x="5" y="9"/>
                            </a:lnTo>
                            <a:lnTo>
                              <a:pt x="14" y="5"/>
                            </a:lnTo>
                            <a:lnTo>
                              <a:pt x="24" y="0"/>
                            </a:lnTo>
                            <a:lnTo>
                              <a:pt x="34" y="5"/>
                            </a:lnTo>
                            <a:lnTo>
                              <a:pt x="38" y="9"/>
                            </a:lnTo>
                            <a:lnTo>
                              <a:pt x="43" y="19"/>
                            </a:lnTo>
                            <a:lnTo>
                              <a:pt x="48" y="24"/>
                            </a:lnTo>
                            <a:lnTo>
                              <a:pt x="43" y="33"/>
                            </a:lnTo>
                            <a:lnTo>
                              <a:pt x="38" y="43"/>
                            </a:lnTo>
                            <a:lnTo>
                              <a:pt x="34" y="48"/>
                            </a:lnTo>
                            <a:lnTo>
                              <a:pt x="24" y="53"/>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14DAA1B">
            <v:shape id="Freeform 167" style="position:absolute;margin-left:80pt;margin-top:-261.75pt;width:2.4pt;height:2.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9,5,9,14,5,24,,34,5r4,4l43,19r5,5l43,33,38,43r-4,5l24,53,14,48,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" w14:anchorId="507B3860">
              <v:path arrowok="t" o:connecttype="custom" o:connectlocs="0,15240;0,12065;3175,5715;8890,3175;15240,0;21590,3175;24130,5715;27305,12065;30480,15240;27305,20955;24130,27305;21590,30480;15240,33655;8890,30480;3175,27305;0,20955;0,15240" o:connectangles="0,0,0,0,0,0,0,0,0,0,0,0,0,0,0,0,0"/>
            </v:shape>
          </w:pict>
        </mc:Fallback>
      </mc:AlternateContent>
    </w:r>
    <w:r>
      <w:rPr>
        <w:noProof/>
      </w:rPr>
      <mc:AlternateContent>
        <mc:Choice Requires="wps">
          <w:drawing>
            <wp:anchor distT="0" distB="0" distL="114300" distR="114300" simplePos="0" relativeHeight="251656192" behindDoc="0" locked="0" layoutInCell="1" allowOverlap="1" wp14:anchorId="7E68C49B" wp14:editId="035EF097">
              <wp:simplePos x="0" y="0"/>
              <wp:positionH relativeFrom="column">
                <wp:posOffset>3584575</wp:posOffset>
              </wp:positionH>
              <wp:positionV relativeFrom="paragraph">
                <wp:posOffset>-714375</wp:posOffset>
              </wp:positionV>
              <wp:extent cx="30480" cy="30480"/>
              <wp:effectExtent l="0" t="0" r="0" b="0"/>
              <wp:wrapNone/>
              <wp:docPr id="2087" name="Freeform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0403436">
            <v:shape id="Freeform 166" style="position:absolute;margin-left:282.25pt;margin-top:-56.25pt;width:2.4pt;height:2.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" w14:anchorId="3E1986F5">
              <v:path arrowok="t" o:connecttype="custom" o:connectlocs="15240,0;20955,3175;24130,6350;27305,8890;30480,15240;27305,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53120" behindDoc="0" locked="0" layoutInCell="1" allowOverlap="1" wp14:anchorId="144B5F14" wp14:editId="5C16A77F">
              <wp:simplePos x="0" y="0"/>
              <wp:positionH relativeFrom="column">
                <wp:posOffset>1016000</wp:posOffset>
              </wp:positionH>
              <wp:positionV relativeFrom="paragraph">
                <wp:posOffset>-3260090</wp:posOffset>
              </wp:positionV>
              <wp:extent cx="30480" cy="29845"/>
              <wp:effectExtent l="0" t="0" r="0" b="0"/>
              <wp:wrapNone/>
              <wp:docPr id="2086" name="Freeform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29845"/>
                      </a:xfrm>
                      <a:custGeom>
                        <a:avLst/>
                        <a:gdLst>
                          <a:gd name="T0" fmla="*/ 0 w 48"/>
                          <a:gd name="T1" fmla="*/ 23 h 47"/>
                          <a:gd name="T2" fmla="*/ 0 w 48"/>
                          <a:gd name="T3" fmla="*/ 14 h 47"/>
                          <a:gd name="T4" fmla="*/ 5 w 48"/>
                          <a:gd name="T5" fmla="*/ 4 h 47"/>
                          <a:gd name="T6" fmla="*/ 14 w 48"/>
                          <a:gd name="T7" fmla="*/ 0 h 47"/>
                          <a:gd name="T8" fmla="*/ 24 w 48"/>
                          <a:gd name="T9" fmla="*/ 0 h 47"/>
                          <a:gd name="T10" fmla="*/ 34 w 48"/>
                          <a:gd name="T11" fmla="*/ 0 h 47"/>
                          <a:gd name="T12" fmla="*/ 38 w 48"/>
                          <a:gd name="T13" fmla="*/ 4 h 47"/>
                          <a:gd name="T14" fmla="*/ 43 w 48"/>
                          <a:gd name="T15" fmla="*/ 14 h 47"/>
                          <a:gd name="T16" fmla="*/ 48 w 48"/>
                          <a:gd name="T17" fmla="*/ 23 h 47"/>
                          <a:gd name="T18" fmla="*/ 43 w 48"/>
                          <a:gd name="T19" fmla="*/ 33 h 47"/>
                          <a:gd name="T20" fmla="*/ 38 w 48"/>
                          <a:gd name="T21" fmla="*/ 38 h 47"/>
                          <a:gd name="T22" fmla="*/ 34 w 48"/>
                          <a:gd name="T23" fmla="*/ 43 h 47"/>
                          <a:gd name="T24" fmla="*/ 24 w 48"/>
                          <a:gd name="T25" fmla="*/ 47 h 47"/>
                          <a:gd name="T26" fmla="*/ 14 w 48"/>
                          <a:gd name="T27" fmla="*/ 43 h 47"/>
                          <a:gd name="T28" fmla="*/ 5 w 48"/>
                          <a:gd name="T29" fmla="*/ 38 h 47"/>
                          <a:gd name="T30" fmla="*/ 0 w 48"/>
                          <a:gd name="T31" fmla="*/ 33 h 47"/>
                          <a:gd name="T32" fmla="*/ 0 w 48"/>
                          <a:gd name="T33" fmla="*/ 2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7">
                            <a:moveTo>
                              <a:pt x="0" y="23"/>
                            </a:moveTo>
                            <a:lnTo>
                              <a:pt x="0" y="14"/>
                            </a:lnTo>
                            <a:lnTo>
                              <a:pt x="5" y="4"/>
                            </a:lnTo>
                            <a:lnTo>
                              <a:pt x="14" y="0"/>
                            </a:lnTo>
                            <a:lnTo>
                              <a:pt x="24" y="0"/>
                            </a:lnTo>
                            <a:lnTo>
                              <a:pt x="34" y="0"/>
                            </a:lnTo>
                            <a:lnTo>
                              <a:pt x="38" y="4"/>
                            </a:lnTo>
                            <a:lnTo>
                              <a:pt x="43" y="14"/>
                            </a:lnTo>
                            <a:lnTo>
                              <a:pt x="48" y="23"/>
                            </a:lnTo>
                            <a:lnTo>
                              <a:pt x="43" y="33"/>
                            </a:lnTo>
                            <a:lnTo>
                              <a:pt x="38" y="38"/>
                            </a:lnTo>
                            <a:lnTo>
                              <a:pt x="34" y="43"/>
                            </a:lnTo>
                            <a:lnTo>
                              <a:pt x="24" y="47"/>
                            </a:lnTo>
                            <a:lnTo>
                              <a:pt x="14" y="43"/>
                            </a:lnTo>
                            <a:lnTo>
                              <a:pt x="5" y="38"/>
                            </a:lnTo>
                            <a:lnTo>
                              <a:pt x="0" y="33"/>
                            </a:lnTo>
                            <a:lnTo>
                              <a:pt x="0" y="23"/>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06E4113">
            <v:shape id="Freeform 163" style="position:absolute;margin-left:80pt;margin-top:-256.7pt;width:2.4pt;height:2.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7" o:spid="_x0000_s1026" fillcolor="#00a7d1" stroked="f" path="m,23l,14,5,4,14,,24,,34,r4,4l43,14r5,9l43,33r-5,5l34,43,24,47,14,43,5,38,,33,,2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" w14:anchorId="3F1B9410">
              <v:path arrowok="t" o:connecttype="custom" o:connectlocs="0,14605;0,8890;3175,2540;8890,0;15240,0;21590,0;24130,2540;27305,8890;30480,14605;27305,20955;24130,24130;21590,27305;15240,29845;8890,27305;3175,24130;0,20955;0,14605" o:connectangles="0,0,0,0,0,0,0,0,0,0,0,0,0,0,0,0,0"/>
            </v:shape>
          </w:pict>
        </mc:Fallback>
      </mc:AlternateContent>
    </w:r>
    <w:r>
      <w:rPr>
        <w:noProof/>
      </w:rPr>
      <mc:AlternateContent>
        <mc:Choice Requires="wps">
          <w:drawing>
            <wp:anchor distT="0" distB="0" distL="114300" distR="114300" simplePos="0" relativeHeight="251652096" behindDoc="0" locked="0" layoutInCell="1" allowOverlap="1" wp14:anchorId="2A8B43FB" wp14:editId="4A54E609">
              <wp:simplePos x="0" y="0"/>
              <wp:positionH relativeFrom="column">
                <wp:posOffset>3520440</wp:posOffset>
              </wp:positionH>
              <wp:positionV relativeFrom="paragraph">
                <wp:posOffset>-714375</wp:posOffset>
              </wp:positionV>
              <wp:extent cx="30480" cy="30480"/>
              <wp:effectExtent l="0" t="0" r="0" b="0"/>
              <wp:wrapNone/>
              <wp:docPr id="2085" name="Freeform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10" y="43"/>
                            </a:lnTo>
                            <a:lnTo>
                              <a:pt x="5" y="34"/>
                            </a:lnTo>
                            <a:lnTo>
                              <a:pt x="0" y="24"/>
                            </a:lnTo>
                            <a:lnTo>
                              <a:pt x="5"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474EB1">
            <v:shape id="Freeform 162" style="position:absolute;margin-left:277.2pt;margin-top:-56.25pt;width:2.4pt;height:2.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10,43,5,34,,24,5,14r5,-4l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" w14:anchorId="510980BA">
              <v:path arrowok="t" o:connecttype="custom" o:connectlocs="15240,0;21590,3175;27305,6350;30480,8890;30480,15240;30480,21590;27305,27305;21590,30480;15240,30480;8890,30480;6350,27305;3175,21590;0,15240;3175,8890;6350,6350;8890,3175;15240,0" o:connectangles="0,0,0,0,0,0,0,0,0,0,0,0,0,0,0,0,0"/>
            </v:shape>
          </w:pict>
        </mc:Fallback>
      </mc:AlternateContent>
    </w:r>
    <w:r>
      <w:rPr>
        <w:noProof/>
      </w:rPr>
      <mc:AlternateContent>
        <mc:Choice Requires="wps">
          <w:drawing>
            <wp:anchor distT="0" distB="0" distL="114300" distR="114300" simplePos="0" relativeHeight="251649024" behindDoc="0" locked="0" layoutInCell="1" allowOverlap="1" wp14:anchorId="3BBBB320" wp14:editId="24BF21A6">
              <wp:simplePos x="0" y="0"/>
              <wp:positionH relativeFrom="column">
                <wp:posOffset>1016000</wp:posOffset>
              </wp:positionH>
              <wp:positionV relativeFrom="paragraph">
                <wp:posOffset>-3199765</wp:posOffset>
              </wp:positionV>
              <wp:extent cx="30480" cy="30480"/>
              <wp:effectExtent l="0" t="0" r="0" b="0"/>
              <wp:wrapNone/>
              <wp:docPr id="2084" name="Freeform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8 h 48"/>
                          <a:gd name="T24" fmla="*/ 24 w 48"/>
                          <a:gd name="T25" fmla="*/ 48 h 48"/>
                          <a:gd name="T26" fmla="*/ 14 w 48"/>
                          <a:gd name="T27" fmla="*/ 48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8"/>
                            </a:lnTo>
                            <a:lnTo>
                              <a:pt x="24" y="48"/>
                            </a:lnTo>
                            <a:lnTo>
                              <a:pt x="14" y="48"/>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DCBC81A">
            <v:shape id="Freeform 159" style="position:absolute;margin-left:80pt;margin-top:-251.95pt;width:2.4pt;height: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8r-10,l14,48,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" w14:anchorId="05E52852">
              <v:path arrowok="t" o:connecttype="custom" o:connectlocs="0,15240;0,9525;3175,3175;8890,0;15240,0;21590,0;24130,3175;27305,9525;30480,15240;27305,21590;24130,24765;21590,30480;15240,30480;8890,30480;3175,24765;0,21590;0,15240" o:connectangles="0,0,0,0,0,0,0,0,0,0,0,0,0,0,0,0,0"/>
            </v:shape>
          </w:pict>
        </mc:Fallback>
      </mc:AlternateContent>
    </w:r>
    <w:r>
      <w:rPr>
        <w:noProof/>
      </w:rPr>
      <mc:AlternateContent>
        <mc:Choice Requires="wps">
          <w:drawing>
            <wp:anchor distT="0" distB="0" distL="114300" distR="114300" simplePos="0" relativeHeight="251648000" behindDoc="0" locked="0" layoutInCell="1" allowOverlap="1" wp14:anchorId="2AD39C48" wp14:editId="2A34978C">
              <wp:simplePos x="0" y="0"/>
              <wp:positionH relativeFrom="column">
                <wp:posOffset>3459480</wp:posOffset>
              </wp:positionH>
              <wp:positionV relativeFrom="paragraph">
                <wp:posOffset>-714375</wp:posOffset>
              </wp:positionV>
              <wp:extent cx="30480" cy="30480"/>
              <wp:effectExtent l="0" t="0" r="0" b="0"/>
              <wp:wrapNone/>
              <wp:docPr id="2083" name="Freeform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10" y="43"/>
                            </a:lnTo>
                            <a:lnTo>
                              <a:pt x="5" y="34"/>
                            </a:lnTo>
                            <a:lnTo>
                              <a:pt x="0" y="24"/>
                            </a:lnTo>
                            <a:lnTo>
                              <a:pt x="5"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B03A5BF">
            <v:shape id="Freeform 158" style="position:absolute;margin-left:272.4pt;margin-top:-56.25pt;width:2.4pt;height:2.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10,43,5,34,,24,5,14r5,-4l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" w14:anchorId="4AA67792">
              <v:path arrowok="t" o:connecttype="custom" o:connectlocs="15240,0;21590,3175;27305,6350;30480,8890;30480,15240;30480,21590;27305,27305;21590,30480;15240,30480;8890,30480;6350,27305;3175,21590;0,15240;3175,8890;6350,6350;8890,3175;15240,0" o:connectangles="0,0,0,0,0,0,0,0,0,0,0,0,0,0,0,0,0"/>
            </v:shape>
          </w:pict>
        </mc:Fallback>
      </mc:AlternateContent>
    </w:r>
    <w:r>
      <w:rPr>
        <w:noProof/>
      </w:rPr>
      <mc:AlternateContent>
        <mc:Choice Requires="wps">
          <w:drawing>
            <wp:anchor distT="0" distB="0" distL="114300" distR="114300" simplePos="0" relativeHeight="251644928" behindDoc="0" locked="0" layoutInCell="1" allowOverlap="1" wp14:anchorId="131F3ED7" wp14:editId="3AF886E4">
              <wp:simplePos x="0" y="0"/>
              <wp:positionH relativeFrom="column">
                <wp:posOffset>1016000</wp:posOffset>
              </wp:positionH>
              <wp:positionV relativeFrom="paragraph">
                <wp:posOffset>-3138805</wp:posOffset>
              </wp:positionV>
              <wp:extent cx="30480" cy="30480"/>
              <wp:effectExtent l="0" t="0" r="0" b="0"/>
              <wp:wrapNone/>
              <wp:docPr id="2082" name="Freeform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0"/>
                            </a:lnTo>
                            <a:lnTo>
                              <a:pt x="24" y="0"/>
                            </a:lnTo>
                            <a:lnTo>
                              <a:pt x="34" y="0"/>
                            </a:lnTo>
                            <a:lnTo>
                              <a:pt x="38" y="10"/>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343E4A7">
            <v:shape id="Freeform 155" style="position:absolute;margin-left:80pt;margin-top:-247.15pt;width:2.4pt;height:2.4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24,,34,r4,10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" w14:anchorId="496BF516">
              <v:path arrowok="t" o:connecttype="custom" o:connectlocs="0,15240;0,9525;3175,6350;8890,0;15240,0;21590,0;24130,6350;27305,9525;30480,15240;27305,21590;24130,27940;21590,30480;15240,30480;8890,30480;3175,27940;0,21590;0,15240" o:connectangles="0,0,0,0,0,0,0,0,0,0,0,0,0,0,0,0,0"/>
            </v:shape>
          </w:pict>
        </mc:Fallback>
      </mc:AlternateContent>
    </w:r>
    <w:r>
      <w:rPr>
        <w:noProof/>
      </w:rPr>
      <mc:AlternateContent>
        <mc:Choice Requires="wps">
          <w:drawing>
            <wp:anchor distT="0" distB="0" distL="114300" distR="114300" simplePos="0" relativeHeight="251643904" behindDoc="0" locked="0" layoutInCell="1" allowOverlap="1" wp14:anchorId="30BA78ED" wp14:editId="000B3C05">
              <wp:simplePos x="0" y="0"/>
              <wp:positionH relativeFrom="column">
                <wp:posOffset>3398520</wp:posOffset>
              </wp:positionH>
              <wp:positionV relativeFrom="paragraph">
                <wp:posOffset>-714375</wp:posOffset>
              </wp:positionV>
              <wp:extent cx="30480" cy="30480"/>
              <wp:effectExtent l="0" t="0" r="0" b="0"/>
              <wp:wrapNone/>
              <wp:docPr id="2081" name="Freeform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8FF213F">
            <v:shape id="Freeform 154" style="position:absolute;margin-left:267.6pt;margin-top:-56.25pt;width:2.4pt;height:2.4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bLi5w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" w14:anchorId="261B6857">
              <v:path arrowok="t" o:connecttype="custom" o:connectlocs="15240,0;21590,3175;27305,6350;30480,8890;30480,15240;30480,21590;27305,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640832" behindDoc="0" locked="0" layoutInCell="1" allowOverlap="1" wp14:anchorId="7CBDE620" wp14:editId="31EFD493">
              <wp:simplePos x="0" y="0"/>
              <wp:positionH relativeFrom="column">
                <wp:posOffset>1016000</wp:posOffset>
              </wp:positionH>
              <wp:positionV relativeFrom="paragraph">
                <wp:posOffset>-3077845</wp:posOffset>
              </wp:positionV>
              <wp:extent cx="30480" cy="30480"/>
              <wp:effectExtent l="0" t="0" r="0" b="0"/>
              <wp:wrapNone/>
              <wp:docPr id="2080" name="Freef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ADA076E">
            <v:shape id="Freeform 151" style="position:absolute;margin-left:80pt;margin-top:-242.35pt;width:2.4pt;height:2.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" w14:anchorId="3537D47E">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639808" behindDoc="0" locked="0" layoutInCell="1" allowOverlap="1" wp14:anchorId="1C324526" wp14:editId="256D9C9F">
              <wp:simplePos x="0" y="0"/>
              <wp:positionH relativeFrom="column">
                <wp:posOffset>3337560</wp:posOffset>
              </wp:positionH>
              <wp:positionV relativeFrom="paragraph">
                <wp:posOffset>-714375</wp:posOffset>
              </wp:positionV>
              <wp:extent cx="30480" cy="30480"/>
              <wp:effectExtent l="0" t="0" r="0" b="0"/>
              <wp:wrapNone/>
              <wp:docPr id="2079"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5BF8CA4">
            <v:shape id="Freeform 150" style="position:absolute;margin-left:262.8pt;margin-top:-56.25pt;width:2.4pt;height:2.4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" w14:anchorId="15AE1E7A">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636736" behindDoc="0" locked="0" layoutInCell="1" allowOverlap="1" wp14:anchorId="4F938F75" wp14:editId="5683F457">
              <wp:simplePos x="0" y="0"/>
              <wp:positionH relativeFrom="column">
                <wp:posOffset>1016000</wp:posOffset>
              </wp:positionH>
              <wp:positionV relativeFrom="paragraph">
                <wp:posOffset>-3016885</wp:posOffset>
              </wp:positionV>
              <wp:extent cx="30480" cy="33655"/>
              <wp:effectExtent l="0" t="0" r="0" b="0"/>
              <wp:wrapNone/>
              <wp:docPr id="2078" name="Freeform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9 h 53"/>
                          <a:gd name="T2" fmla="*/ 0 w 48"/>
                          <a:gd name="T3" fmla="*/ 19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9 h 53"/>
                          <a:gd name="T16" fmla="*/ 48 w 48"/>
                          <a:gd name="T17" fmla="*/ 29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9"/>
                            </a:moveTo>
                            <a:lnTo>
                              <a:pt x="0" y="19"/>
                            </a:lnTo>
                            <a:lnTo>
                              <a:pt x="5" y="10"/>
                            </a:lnTo>
                            <a:lnTo>
                              <a:pt x="14" y="5"/>
                            </a:lnTo>
                            <a:lnTo>
                              <a:pt x="24" y="0"/>
                            </a:lnTo>
                            <a:lnTo>
                              <a:pt x="34" y="5"/>
                            </a:lnTo>
                            <a:lnTo>
                              <a:pt x="38" y="10"/>
                            </a:lnTo>
                            <a:lnTo>
                              <a:pt x="43" y="19"/>
                            </a:lnTo>
                            <a:lnTo>
                              <a:pt x="48" y="29"/>
                            </a:lnTo>
                            <a:lnTo>
                              <a:pt x="43" y="34"/>
                            </a:lnTo>
                            <a:lnTo>
                              <a:pt x="38" y="43"/>
                            </a:lnTo>
                            <a:lnTo>
                              <a:pt x="34" y="48"/>
                            </a:lnTo>
                            <a:lnTo>
                              <a:pt x="24" y="53"/>
                            </a:lnTo>
                            <a:lnTo>
                              <a:pt x="14" y="48"/>
                            </a:lnTo>
                            <a:lnTo>
                              <a:pt x="5" y="43"/>
                            </a:lnTo>
                            <a:lnTo>
                              <a:pt x="0" y="34"/>
                            </a:lnTo>
                            <a:lnTo>
                              <a:pt x="0" y="2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3B4854">
            <v:shape id="Freeform 147" style="position:absolute;margin-left:80pt;margin-top:-237.55pt;width:2.4pt;height:2.6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9l,19,5,10,14,5,24,,34,5r4,5l43,19r5,10l43,34r-5,9l34,48,24,53,14,48,5,43,,34,,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" w14:anchorId="3C93BBEE">
              <v:path arrowok="t" o:connecttype="custom" o:connectlocs="0,18415;0,12065;3175,6350;8890,3175;15240,0;21590,3175;24130,6350;27305,12065;30480,18415;27305,21590;24130,27305;21590,30480;15240,33655;8890,30480;3175,27305;0,21590;0,18415" o:connectangles="0,0,0,0,0,0,0,0,0,0,0,0,0,0,0,0,0"/>
            </v:shape>
          </w:pict>
        </mc:Fallback>
      </mc:AlternateContent>
    </w:r>
    <w:r>
      <w:rPr>
        <w:noProof/>
      </w:rPr>
      <mc:AlternateContent>
        <mc:Choice Requires="wps">
          <w:drawing>
            <wp:anchor distT="0" distB="0" distL="114300" distR="114300" simplePos="0" relativeHeight="251635712" behindDoc="0" locked="0" layoutInCell="1" allowOverlap="1" wp14:anchorId="6AF34E5F" wp14:editId="39F59A12">
              <wp:simplePos x="0" y="0"/>
              <wp:positionH relativeFrom="column">
                <wp:posOffset>3276600</wp:posOffset>
              </wp:positionH>
              <wp:positionV relativeFrom="paragraph">
                <wp:posOffset>-714375</wp:posOffset>
              </wp:positionV>
              <wp:extent cx="30480" cy="30480"/>
              <wp:effectExtent l="0" t="0" r="0" b="0"/>
              <wp:wrapNone/>
              <wp:docPr id="2077" name="Freeform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3 w 48"/>
                          <a:gd name="T7" fmla="*/ 14 h 48"/>
                          <a:gd name="T8" fmla="*/ 48 w 48"/>
                          <a:gd name="T9" fmla="*/ 24 h 48"/>
                          <a:gd name="T10" fmla="*/ 43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3" y="14"/>
                            </a:lnTo>
                            <a:lnTo>
                              <a:pt x="48" y="24"/>
                            </a:lnTo>
                            <a:lnTo>
                              <a:pt x="43"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4DFB6FD">
            <v:shape id="Freeform 146" style="position:absolute;margin-left:258pt;margin-top:-56.25pt;width:2.4pt;height:2.4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3,14r5,10l43,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xjj8A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" w14:anchorId="0C50D4A0">
              <v:path arrowok="t" o:connecttype="custom" o:connectlocs="15240,0;21590,3175;24765,6350;27305,8890;30480,15240;27305,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632640" behindDoc="0" locked="0" layoutInCell="1" allowOverlap="1" wp14:anchorId="13128EAC" wp14:editId="34342ABB">
              <wp:simplePos x="0" y="0"/>
              <wp:positionH relativeFrom="column">
                <wp:posOffset>1016000</wp:posOffset>
              </wp:positionH>
              <wp:positionV relativeFrom="paragraph">
                <wp:posOffset>-2952750</wp:posOffset>
              </wp:positionV>
              <wp:extent cx="30480" cy="30480"/>
              <wp:effectExtent l="0" t="0" r="0" b="0"/>
              <wp:wrapNone/>
              <wp:docPr id="2076" name="Freeform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4C3A362">
            <v:shape id="Freeform 143" style="position:absolute;margin-left:80pt;margin-top:-232.5pt;width:2.4pt;height: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3,24,48,14,43,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" w14:anchorId="74760C08">
              <v:path arrowok="t" o:connecttype="custom" o:connectlocs="0,15240;0,8890;3175,3175;8890,0;15240,0;21590,0;24130,3175;27305,8890;30480,15240;27305,21590;24130,24130;21590,27305;15240,30480;8890,27305;3175,24130;0,21590;0,15240" o:connectangles="0,0,0,0,0,0,0,0,0,0,0,0,0,0,0,0,0"/>
            </v:shape>
          </w:pict>
        </mc:Fallback>
      </mc:AlternateContent>
    </w:r>
    <w:r>
      <w:rPr>
        <w:noProof/>
      </w:rPr>
      <mc:AlternateContent>
        <mc:Choice Requires="wps">
          <w:drawing>
            <wp:anchor distT="0" distB="0" distL="114300" distR="114300" simplePos="0" relativeHeight="251631616" behindDoc="0" locked="0" layoutInCell="1" allowOverlap="1" wp14:anchorId="49F80F36" wp14:editId="10678A0A">
              <wp:simplePos x="0" y="0"/>
              <wp:positionH relativeFrom="column">
                <wp:posOffset>3212465</wp:posOffset>
              </wp:positionH>
              <wp:positionV relativeFrom="paragraph">
                <wp:posOffset>-714375</wp:posOffset>
              </wp:positionV>
              <wp:extent cx="30480" cy="30480"/>
              <wp:effectExtent l="0" t="0" r="0" b="0"/>
              <wp:wrapNone/>
              <wp:docPr id="2075" name="Freeform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0415458">
            <v:shape id="Freeform 142" style="position:absolute;margin-left:252.95pt;margin-top:-56.25pt;width:2.4pt;height:2.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" w14:anchorId="7BD91E92">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628544" behindDoc="0" locked="0" layoutInCell="1" allowOverlap="1" wp14:anchorId="4C6C6355" wp14:editId="0E92F4FD">
              <wp:simplePos x="0" y="0"/>
              <wp:positionH relativeFrom="column">
                <wp:posOffset>1016000</wp:posOffset>
              </wp:positionH>
              <wp:positionV relativeFrom="paragraph">
                <wp:posOffset>-2891790</wp:posOffset>
              </wp:positionV>
              <wp:extent cx="30480" cy="30480"/>
              <wp:effectExtent l="0" t="0" r="0" b="0"/>
              <wp:wrapNone/>
              <wp:docPr id="2074" name="Freeform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3C462FE">
            <v:shape id="Freeform 139" style="position:absolute;margin-left:80pt;margin-top:-227.7pt;width:2.4pt;height:2.4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" w14:anchorId="44F664FE">
              <v:path arrowok="t" o:connecttype="custom" o:connectlocs="0,15240;0,8890;3175,3175;8890,0;15240,0;21590,0;24130,317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627520" behindDoc="0" locked="0" layoutInCell="1" allowOverlap="1" wp14:anchorId="752B901D" wp14:editId="0E3417F9">
              <wp:simplePos x="0" y="0"/>
              <wp:positionH relativeFrom="column">
                <wp:posOffset>3151505</wp:posOffset>
              </wp:positionH>
              <wp:positionV relativeFrom="paragraph">
                <wp:posOffset>-714375</wp:posOffset>
              </wp:positionV>
              <wp:extent cx="30480" cy="30480"/>
              <wp:effectExtent l="0" t="0" r="0" b="0"/>
              <wp:wrapNone/>
              <wp:docPr id="2073" name="Freeform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0 w 48"/>
                          <a:gd name="T23" fmla="*/ 34 h 48"/>
                          <a:gd name="T24" fmla="*/ 0 w 48"/>
                          <a:gd name="T25" fmla="*/ 24 h 48"/>
                          <a:gd name="T26" fmla="*/ 0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0" y="34"/>
                            </a:lnTo>
                            <a:lnTo>
                              <a:pt x="0" y="24"/>
                            </a:lnTo>
                            <a:lnTo>
                              <a:pt x="0"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06D2C62">
            <v:shape id="Freeform 138" style="position:absolute;margin-left:248.15pt;margin-top:-56.25pt;width:2.4pt;height:2.4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34,,24,,14,10,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" w14:anchorId="41791C46">
              <v:path arrowok="t" o:connecttype="custom" o:connectlocs="15240,0;21590,3175;27940,6350;30480,8890;30480,15240;30480,21590;27940,27305;21590,30480;15240,30480;9525,30480;6350,27305;0,21590;0,15240;0,8890;6350,6350;9525,3175;15240,0" o:connectangles="0,0,0,0,0,0,0,0,0,0,0,0,0,0,0,0,0"/>
            </v:shape>
          </w:pict>
        </mc:Fallback>
      </mc:AlternateContent>
    </w:r>
    <w:r>
      <w:rPr>
        <w:noProof/>
      </w:rPr>
      <mc:AlternateContent>
        <mc:Choice Requires="wps">
          <w:drawing>
            <wp:anchor distT="0" distB="0" distL="114300" distR="114300" simplePos="0" relativeHeight="251624448" behindDoc="0" locked="0" layoutInCell="1" allowOverlap="1" wp14:anchorId="23449961" wp14:editId="5B89E12B">
              <wp:simplePos x="0" y="0"/>
              <wp:positionH relativeFrom="column">
                <wp:posOffset>1016000</wp:posOffset>
              </wp:positionH>
              <wp:positionV relativeFrom="paragraph">
                <wp:posOffset>-2830830</wp:posOffset>
              </wp:positionV>
              <wp:extent cx="30480" cy="30480"/>
              <wp:effectExtent l="0" t="0" r="0" b="0"/>
              <wp:wrapNone/>
              <wp:docPr id="2072" name="Freeform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02BF3E">
            <v:shape id="Freeform 135" style="position:absolute;margin-left:80pt;margin-top:-222.9pt;width:2.4pt;height:2.4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" w14:anchorId="0E2A0E63">
              <v:path arrowok="t" o:connecttype="custom" o:connectlocs="0,15240;0,8890;3175,5715;8890,3175;15240,0;21590,3175;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623424" behindDoc="0" locked="0" layoutInCell="1" allowOverlap="1" wp14:anchorId="19BCE6FF" wp14:editId="0A05A220">
              <wp:simplePos x="0" y="0"/>
              <wp:positionH relativeFrom="column">
                <wp:posOffset>3091180</wp:posOffset>
              </wp:positionH>
              <wp:positionV relativeFrom="paragraph">
                <wp:posOffset>-714375</wp:posOffset>
              </wp:positionV>
              <wp:extent cx="29845" cy="30480"/>
              <wp:effectExtent l="0" t="0" r="0" b="0"/>
              <wp:wrapNone/>
              <wp:docPr id="2071" name="Freeform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45" cy="30480"/>
                      </a:xfrm>
                      <a:custGeom>
                        <a:avLst/>
                        <a:gdLst>
                          <a:gd name="T0" fmla="*/ 23 w 47"/>
                          <a:gd name="T1" fmla="*/ 0 h 48"/>
                          <a:gd name="T2" fmla="*/ 33 w 47"/>
                          <a:gd name="T3" fmla="*/ 5 h 48"/>
                          <a:gd name="T4" fmla="*/ 43 w 47"/>
                          <a:gd name="T5" fmla="*/ 10 h 48"/>
                          <a:gd name="T6" fmla="*/ 47 w 47"/>
                          <a:gd name="T7" fmla="*/ 14 h 48"/>
                          <a:gd name="T8" fmla="*/ 47 w 47"/>
                          <a:gd name="T9" fmla="*/ 24 h 48"/>
                          <a:gd name="T10" fmla="*/ 47 w 47"/>
                          <a:gd name="T11" fmla="*/ 34 h 48"/>
                          <a:gd name="T12" fmla="*/ 43 w 47"/>
                          <a:gd name="T13" fmla="*/ 43 h 48"/>
                          <a:gd name="T14" fmla="*/ 33 w 47"/>
                          <a:gd name="T15" fmla="*/ 48 h 48"/>
                          <a:gd name="T16" fmla="*/ 23 w 47"/>
                          <a:gd name="T17" fmla="*/ 48 h 48"/>
                          <a:gd name="T18" fmla="*/ 14 w 47"/>
                          <a:gd name="T19" fmla="*/ 48 h 48"/>
                          <a:gd name="T20" fmla="*/ 4 w 47"/>
                          <a:gd name="T21" fmla="*/ 43 h 48"/>
                          <a:gd name="T22" fmla="*/ 0 w 47"/>
                          <a:gd name="T23" fmla="*/ 34 h 48"/>
                          <a:gd name="T24" fmla="*/ 0 w 47"/>
                          <a:gd name="T25" fmla="*/ 24 h 48"/>
                          <a:gd name="T26" fmla="*/ 0 w 47"/>
                          <a:gd name="T27" fmla="*/ 14 h 48"/>
                          <a:gd name="T28" fmla="*/ 4 w 47"/>
                          <a:gd name="T29" fmla="*/ 10 h 48"/>
                          <a:gd name="T30" fmla="*/ 14 w 47"/>
                          <a:gd name="T31" fmla="*/ 5 h 48"/>
                          <a:gd name="T32" fmla="*/ 23 w 47"/>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 h="48">
                            <a:moveTo>
                              <a:pt x="23" y="0"/>
                            </a:moveTo>
                            <a:lnTo>
                              <a:pt x="33" y="5"/>
                            </a:lnTo>
                            <a:lnTo>
                              <a:pt x="43" y="10"/>
                            </a:lnTo>
                            <a:lnTo>
                              <a:pt x="47" y="14"/>
                            </a:lnTo>
                            <a:lnTo>
                              <a:pt x="47" y="24"/>
                            </a:lnTo>
                            <a:lnTo>
                              <a:pt x="47" y="34"/>
                            </a:lnTo>
                            <a:lnTo>
                              <a:pt x="43" y="43"/>
                            </a:lnTo>
                            <a:lnTo>
                              <a:pt x="33" y="48"/>
                            </a:lnTo>
                            <a:lnTo>
                              <a:pt x="23" y="48"/>
                            </a:lnTo>
                            <a:lnTo>
                              <a:pt x="14" y="48"/>
                            </a:lnTo>
                            <a:lnTo>
                              <a:pt x="4" y="43"/>
                            </a:lnTo>
                            <a:lnTo>
                              <a:pt x="0" y="34"/>
                            </a:lnTo>
                            <a:lnTo>
                              <a:pt x="0" y="24"/>
                            </a:lnTo>
                            <a:lnTo>
                              <a:pt x="0" y="14"/>
                            </a:lnTo>
                            <a:lnTo>
                              <a:pt x="4" y="10"/>
                            </a:lnTo>
                            <a:lnTo>
                              <a:pt x="14" y="5"/>
                            </a:lnTo>
                            <a:lnTo>
                              <a:pt x="23"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62E5366">
            <v:shape id="Freeform 134" style="position:absolute;margin-left:243.4pt;margin-top:-56.25pt;width:2.35pt;height:2.4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7,48" o:spid="_x0000_s1026" fillcolor="#00a7d1" stroked="f" path="m23,l33,5r10,5l47,14r,10l47,34r-4,9l33,48r-10,l14,48,4,43,,34,,24,,14,4,10,14,5,2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" w14:anchorId="720DD76F">
              <v:path arrowok="t" o:connecttype="custom" o:connectlocs="14605,0;20955,3175;27305,6350;29845,8890;29845,15240;29845,21590;27305,27305;20955,30480;14605,30480;8890,30480;2540,27305;0,21590;0,15240;0,8890;2540,6350;8890,3175;14605,0" o:connectangles="0,0,0,0,0,0,0,0,0,0,0,0,0,0,0,0,0"/>
            </v:shape>
          </w:pict>
        </mc:Fallback>
      </mc:AlternateContent>
    </w:r>
    <w:r>
      <w:rPr>
        <w:noProof/>
      </w:rPr>
      <mc:AlternateContent>
        <mc:Choice Requires="wps">
          <w:drawing>
            <wp:anchor distT="0" distB="0" distL="114300" distR="114300" simplePos="0" relativeHeight="251620352" behindDoc="0" locked="0" layoutInCell="1" allowOverlap="1" wp14:anchorId="7EF6866C" wp14:editId="3C2384DA">
              <wp:simplePos x="0" y="0"/>
              <wp:positionH relativeFrom="column">
                <wp:posOffset>1016000</wp:posOffset>
              </wp:positionH>
              <wp:positionV relativeFrom="paragraph">
                <wp:posOffset>-2769870</wp:posOffset>
              </wp:positionV>
              <wp:extent cx="30480" cy="30480"/>
              <wp:effectExtent l="0" t="0" r="0" b="0"/>
              <wp:wrapNone/>
              <wp:docPr id="2070" name="Freef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EDBB1F">
            <v:shape id="Freeform 131" style="position:absolute;margin-left:80pt;margin-top:-218.1pt;width:2.4pt;height:2.4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" w14:anchorId="6792EEE6">
              <v:path arrowok="t" o:connecttype="custom" o:connectlocs="0,15240;0,8890;3175,5715;8890,3175;15240,0;21590,3175;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619328" behindDoc="0" locked="0" layoutInCell="1" allowOverlap="1" wp14:anchorId="528FC981" wp14:editId="3C9D26AE">
              <wp:simplePos x="0" y="0"/>
              <wp:positionH relativeFrom="column">
                <wp:posOffset>3030220</wp:posOffset>
              </wp:positionH>
              <wp:positionV relativeFrom="paragraph">
                <wp:posOffset>-714375</wp:posOffset>
              </wp:positionV>
              <wp:extent cx="30480" cy="30480"/>
              <wp:effectExtent l="0" t="0" r="0" b="0"/>
              <wp:wrapNone/>
              <wp:docPr id="2069" name="Freeform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4 w 48"/>
                          <a:gd name="T21" fmla="*/ 43 h 48"/>
                          <a:gd name="T22" fmla="*/ 0 w 48"/>
                          <a:gd name="T23" fmla="*/ 34 h 48"/>
                          <a:gd name="T24" fmla="*/ 0 w 48"/>
                          <a:gd name="T25" fmla="*/ 24 h 48"/>
                          <a:gd name="T26" fmla="*/ 0 w 48"/>
                          <a:gd name="T27" fmla="*/ 14 h 48"/>
                          <a:gd name="T28" fmla="*/ 4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4" y="43"/>
                            </a:lnTo>
                            <a:lnTo>
                              <a:pt x="0" y="34"/>
                            </a:lnTo>
                            <a:lnTo>
                              <a:pt x="0" y="24"/>
                            </a:lnTo>
                            <a:lnTo>
                              <a:pt x="0" y="14"/>
                            </a:lnTo>
                            <a:lnTo>
                              <a:pt x="4"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095CB2C">
            <v:shape id="Freeform 130" style="position:absolute;margin-left:238.6pt;margin-top:-56.25pt;width:2.4pt;height:2.4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4,43,,34,,24,,14,4,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" w14:anchorId="5BE32903">
              <v:path arrowok="t" o:connecttype="custom" o:connectlocs="15240,0;20955,3175;24130,6350;27305,8890;30480,15240;27305,21590;24130,27305;20955,30480;15240,30480;8890,30480;2540,27305;0,21590;0,15240;0,8890;2540,6350;8890,3175;15240,0" o:connectangles="0,0,0,0,0,0,0,0,0,0,0,0,0,0,0,0,0"/>
            </v:shape>
          </w:pict>
        </mc:Fallback>
      </mc:AlternateContent>
    </w:r>
    <w:r>
      <w:rPr>
        <w:noProof/>
      </w:rPr>
      <mc:AlternateContent>
        <mc:Choice Requires="wps">
          <w:drawing>
            <wp:anchor distT="0" distB="0" distL="114300" distR="114300" simplePos="0" relativeHeight="251616256" behindDoc="0" locked="0" layoutInCell="1" allowOverlap="1" wp14:anchorId="713245D5" wp14:editId="06C84AEA">
              <wp:simplePos x="0" y="0"/>
              <wp:positionH relativeFrom="column">
                <wp:posOffset>1016000</wp:posOffset>
              </wp:positionH>
              <wp:positionV relativeFrom="paragraph">
                <wp:posOffset>-2706370</wp:posOffset>
              </wp:positionV>
              <wp:extent cx="30480" cy="30480"/>
              <wp:effectExtent l="0" t="0" r="0" b="0"/>
              <wp:wrapNone/>
              <wp:docPr id="2068" name="Freeform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4 h 48"/>
                          <a:gd name="T24" fmla="*/ 24 w 48"/>
                          <a:gd name="T25" fmla="*/ 48 h 48"/>
                          <a:gd name="T26" fmla="*/ 14 w 48"/>
                          <a:gd name="T27" fmla="*/ 44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4"/>
                            </a:lnTo>
                            <a:lnTo>
                              <a:pt x="24" y="48"/>
                            </a:lnTo>
                            <a:lnTo>
                              <a:pt x="14" y="44"/>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3912790">
            <v:shape id="Freeform 127" style="position:absolute;margin-left:80pt;margin-top:-213.1pt;width:2.4pt;height:2.4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4,24,48,14,44,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" w14:anchorId="30930256">
              <v:path arrowok="t" o:connecttype="custom" o:connectlocs="0,15240;0,9525;3175,3175;8890,0;15240,0;21590,0;24130,3175;27305,9525;30480,15240;27305,21590;24130,24765;21590,27940;15240,30480;8890,27940;3175,24765;0,21590;0,15240" o:connectangles="0,0,0,0,0,0,0,0,0,0,0,0,0,0,0,0,0"/>
            </v:shape>
          </w:pict>
        </mc:Fallback>
      </mc:AlternateContent>
    </w:r>
    <w:r>
      <w:rPr>
        <w:noProof/>
      </w:rPr>
      <mc:AlternateContent>
        <mc:Choice Requires="wps">
          <w:drawing>
            <wp:anchor distT="0" distB="0" distL="114300" distR="114300" simplePos="0" relativeHeight="251615232" behindDoc="0" locked="0" layoutInCell="1" allowOverlap="1" wp14:anchorId="30ADF2C4" wp14:editId="595A430C">
              <wp:simplePos x="0" y="0"/>
              <wp:positionH relativeFrom="column">
                <wp:posOffset>2966085</wp:posOffset>
              </wp:positionH>
              <wp:positionV relativeFrom="paragraph">
                <wp:posOffset>-714375</wp:posOffset>
              </wp:positionV>
              <wp:extent cx="33655" cy="30480"/>
              <wp:effectExtent l="0" t="0" r="0" b="0"/>
              <wp:wrapNone/>
              <wp:docPr id="2067" name="Freeform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3 w 53"/>
                          <a:gd name="T3" fmla="*/ 5 h 48"/>
                          <a:gd name="T4" fmla="*/ 43 w 53"/>
                          <a:gd name="T5" fmla="*/ 10 h 48"/>
                          <a:gd name="T6" fmla="*/ 48 w 53"/>
                          <a:gd name="T7" fmla="*/ 14 h 48"/>
                          <a:gd name="T8" fmla="*/ 53 w 53"/>
                          <a:gd name="T9" fmla="*/ 24 h 48"/>
                          <a:gd name="T10" fmla="*/ 48 w 53"/>
                          <a:gd name="T11" fmla="*/ 34 h 48"/>
                          <a:gd name="T12" fmla="*/ 43 w 53"/>
                          <a:gd name="T13" fmla="*/ 43 h 48"/>
                          <a:gd name="T14" fmla="*/ 33 w 53"/>
                          <a:gd name="T15" fmla="*/ 48 h 48"/>
                          <a:gd name="T16" fmla="*/ 29 w 53"/>
                          <a:gd name="T17" fmla="*/ 48 h 48"/>
                          <a:gd name="T18" fmla="*/ 19 w 53"/>
                          <a:gd name="T19" fmla="*/ 48 h 48"/>
                          <a:gd name="T20" fmla="*/ 9 w 53"/>
                          <a:gd name="T21" fmla="*/ 43 h 48"/>
                          <a:gd name="T22" fmla="*/ 5 w 53"/>
                          <a:gd name="T23" fmla="*/ 34 h 48"/>
                          <a:gd name="T24" fmla="*/ 0 w 53"/>
                          <a:gd name="T25" fmla="*/ 24 h 48"/>
                          <a:gd name="T26" fmla="*/ 5 w 53"/>
                          <a:gd name="T27" fmla="*/ 14 h 48"/>
                          <a:gd name="T28" fmla="*/ 9 w 53"/>
                          <a:gd name="T29" fmla="*/ 10 h 48"/>
                          <a:gd name="T30" fmla="*/ 19 w 53"/>
                          <a:gd name="T31" fmla="*/ 5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3" y="5"/>
                            </a:lnTo>
                            <a:lnTo>
                              <a:pt x="43" y="10"/>
                            </a:lnTo>
                            <a:lnTo>
                              <a:pt x="48" y="14"/>
                            </a:lnTo>
                            <a:lnTo>
                              <a:pt x="53" y="24"/>
                            </a:lnTo>
                            <a:lnTo>
                              <a:pt x="48" y="34"/>
                            </a:lnTo>
                            <a:lnTo>
                              <a:pt x="43" y="43"/>
                            </a:lnTo>
                            <a:lnTo>
                              <a:pt x="33" y="48"/>
                            </a:lnTo>
                            <a:lnTo>
                              <a:pt x="29" y="48"/>
                            </a:lnTo>
                            <a:lnTo>
                              <a:pt x="19" y="48"/>
                            </a:lnTo>
                            <a:lnTo>
                              <a:pt x="9" y="43"/>
                            </a:lnTo>
                            <a:lnTo>
                              <a:pt x="5" y="34"/>
                            </a:lnTo>
                            <a:lnTo>
                              <a:pt x="0" y="24"/>
                            </a:lnTo>
                            <a:lnTo>
                              <a:pt x="5" y="14"/>
                            </a:lnTo>
                            <a:lnTo>
                              <a:pt x="9" y="10"/>
                            </a:lnTo>
                            <a:lnTo>
                              <a:pt x="19" y="5"/>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0143C4">
            <v:shape id="Freeform 126" style="position:absolute;margin-left:233.55pt;margin-top:-56.25pt;width:2.65pt;height:2.4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4,5l43,10r5,4l53,24,48,34r-5,9l33,48r-4,l19,48,9,43,5,34,,24,5,14,9,10,19,5,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" w14:anchorId="25CE5541">
              <v:path arrowok="t" o:connecttype="custom" o:connectlocs="18415,0;20955,3175;27305,6350;30480,8890;33655,15240;30480,21590;27305,27305;20955,30480;18415,30480;12065,30480;5715,27305;3175,21590;0,15240;3175,8890;5715,6350;12065,3175;18415,0" o:connectangles="0,0,0,0,0,0,0,0,0,0,0,0,0,0,0,0,0"/>
            </v:shape>
          </w:pict>
        </mc:Fallback>
      </mc:AlternateContent>
    </w:r>
    <w:r>
      <w:rPr>
        <w:noProof/>
      </w:rPr>
      <mc:AlternateContent>
        <mc:Choice Requires="wps">
          <w:drawing>
            <wp:anchor distT="0" distB="0" distL="114300" distR="114300" simplePos="0" relativeHeight="251612160" behindDoc="0" locked="0" layoutInCell="1" allowOverlap="1" wp14:anchorId="1C4722BF" wp14:editId="4E2430AB">
              <wp:simplePos x="0" y="0"/>
              <wp:positionH relativeFrom="column">
                <wp:posOffset>1016000</wp:posOffset>
              </wp:positionH>
              <wp:positionV relativeFrom="paragraph">
                <wp:posOffset>-2645410</wp:posOffset>
              </wp:positionV>
              <wp:extent cx="30480" cy="30480"/>
              <wp:effectExtent l="0" t="0" r="0" b="0"/>
              <wp:wrapNone/>
              <wp:docPr id="2066" name="Freeform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4 h 48"/>
                          <a:gd name="T24" fmla="*/ 24 w 48"/>
                          <a:gd name="T25" fmla="*/ 48 h 48"/>
                          <a:gd name="T26" fmla="*/ 14 w 48"/>
                          <a:gd name="T27" fmla="*/ 44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4"/>
                            </a:lnTo>
                            <a:lnTo>
                              <a:pt x="24" y="48"/>
                            </a:lnTo>
                            <a:lnTo>
                              <a:pt x="14" y="44"/>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2A6EAF0">
            <v:shape id="Freeform 123" style="position:absolute;margin-left:80pt;margin-top:-208.3pt;width:2.4pt;height:2.4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4,24,48,14,44,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" w14:anchorId="024549E3">
              <v:path arrowok="t" o:connecttype="custom" o:connectlocs="0,15240;0,9525;3175,3175;8890,0;15240,0;21590,0;24130,3175;27305,9525;30480,15240;27305,21590;24130,24765;21590,27940;15240,30480;8890,27940;3175,24765;0,21590;0,15240" o:connectangles="0,0,0,0,0,0,0,0,0,0,0,0,0,0,0,0,0"/>
            </v:shape>
          </w:pict>
        </mc:Fallback>
      </mc:AlternateContent>
    </w:r>
    <w:r>
      <w:rPr>
        <w:noProof/>
      </w:rPr>
      <mc:AlternateContent>
        <mc:Choice Requires="wps">
          <w:drawing>
            <wp:anchor distT="0" distB="0" distL="114300" distR="114300" simplePos="0" relativeHeight="251611136" behindDoc="0" locked="0" layoutInCell="1" allowOverlap="1" wp14:anchorId="700CAF2F" wp14:editId="17CCD3B1">
              <wp:simplePos x="0" y="0"/>
              <wp:positionH relativeFrom="column">
                <wp:posOffset>2905125</wp:posOffset>
              </wp:positionH>
              <wp:positionV relativeFrom="paragraph">
                <wp:posOffset>-714375</wp:posOffset>
              </wp:positionV>
              <wp:extent cx="30480" cy="30480"/>
              <wp:effectExtent l="0" t="0" r="0" b="0"/>
              <wp:wrapNone/>
              <wp:docPr id="2065" name="Freeform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2DAC946">
            <v:shape id="Freeform 122" style="position:absolute;margin-left:228.75pt;margin-top:-56.25pt;width:2.4pt;height:2.4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" w14:anchorId="2230EE1D">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608064" behindDoc="0" locked="0" layoutInCell="1" allowOverlap="1" wp14:anchorId="31A987F3" wp14:editId="35979513">
              <wp:simplePos x="0" y="0"/>
              <wp:positionH relativeFrom="column">
                <wp:posOffset>1016000</wp:posOffset>
              </wp:positionH>
              <wp:positionV relativeFrom="paragraph">
                <wp:posOffset>-2584450</wp:posOffset>
              </wp:positionV>
              <wp:extent cx="30480" cy="30480"/>
              <wp:effectExtent l="0" t="0" r="0" b="0"/>
              <wp:wrapNone/>
              <wp:docPr id="2064" name="Freeform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D888687">
            <v:shape id="Freeform 119" style="position:absolute;margin-left:80pt;margin-top:-203.5pt;width:2.4pt;height:2.4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" w14:anchorId="4FEB395C">
              <v:path arrowok="t" o:connecttype="custom" o:connectlocs="0,15240;0,9525;3175,3175;8890,0;15240,0;21590,0;24130,3175;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607040" behindDoc="0" locked="0" layoutInCell="1" allowOverlap="1" wp14:anchorId="4FD14214" wp14:editId="6B3EA2CA">
              <wp:simplePos x="0" y="0"/>
              <wp:positionH relativeFrom="column">
                <wp:posOffset>2844165</wp:posOffset>
              </wp:positionH>
              <wp:positionV relativeFrom="paragraph">
                <wp:posOffset>-714375</wp:posOffset>
              </wp:positionV>
              <wp:extent cx="30480" cy="30480"/>
              <wp:effectExtent l="0" t="0" r="0" b="0"/>
              <wp:wrapNone/>
              <wp:docPr id="2063"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4 w 48"/>
                          <a:gd name="T19" fmla="*/ 48 h 48"/>
                          <a:gd name="T20" fmla="*/ 10 w 48"/>
                          <a:gd name="T21" fmla="*/ 43 h 48"/>
                          <a:gd name="T22" fmla="*/ 0 w 48"/>
                          <a:gd name="T23" fmla="*/ 34 h 48"/>
                          <a:gd name="T24" fmla="*/ 0 w 48"/>
                          <a:gd name="T25" fmla="*/ 24 h 48"/>
                          <a:gd name="T26" fmla="*/ 0 w 48"/>
                          <a:gd name="T27" fmla="*/ 14 h 48"/>
                          <a:gd name="T28" fmla="*/ 10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4" y="48"/>
                            </a:lnTo>
                            <a:lnTo>
                              <a:pt x="10" y="43"/>
                            </a:lnTo>
                            <a:lnTo>
                              <a:pt x="0" y="34"/>
                            </a:lnTo>
                            <a:lnTo>
                              <a:pt x="0" y="24"/>
                            </a:lnTo>
                            <a:lnTo>
                              <a:pt x="0" y="14"/>
                            </a:lnTo>
                            <a:lnTo>
                              <a:pt x="10"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D570FC5">
            <v:shape id="Freeform 118" style="position:absolute;margin-left:223.95pt;margin-top:-56.25pt;width:2.4pt;height:2.4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4,48,10,43,,34,,24,,14,10,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" w14:anchorId="06D50EE4">
              <v:path arrowok="t" o:connecttype="custom" o:connectlocs="15240,0;21590,3175;27305,6350;30480,8890;30480,15240;30480,21590;27305,27305;21590,30480;15240,30480;8890,30480;6350,27305;0,21590;0,15240;0,8890;6350,6350;8890,3175;15240,0" o:connectangles="0,0,0,0,0,0,0,0,0,0,0,0,0,0,0,0,0"/>
            </v:shape>
          </w:pict>
        </mc:Fallback>
      </mc:AlternateContent>
    </w:r>
    <w:r>
      <w:rPr>
        <w:noProof/>
      </w:rPr>
      <mc:AlternateContent>
        <mc:Choice Requires="wps">
          <w:drawing>
            <wp:anchor distT="0" distB="0" distL="114300" distR="114300" simplePos="0" relativeHeight="251603968" behindDoc="0" locked="0" layoutInCell="1" allowOverlap="1" wp14:anchorId="29E0DA13" wp14:editId="58CFA04A">
              <wp:simplePos x="0" y="0"/>
              <wp:positionH relativeFrom="column">
                <wp:posOffset>1016000</wp:posOffset>
              </wp:positionH>
              <wp:positionV relativeFrom="paragraph">
                <wp:posOffset>-2523490</wp:posOffset>
              </wp:positionV>
              <wp:extent cx="30480" cy="30480"/>
              <wp:effectExtent l="0" t="0" r="0" b="0"/>
              <wp:wrapNone/>
              <wp:docPr id="2062" name="Freeform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F4B9AAD">
            <v:shape id="Freeform 115" style="position:absolute;margin-left:80pt;margin-top:-198.7pt;width:2.4pt;height:2.4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" w14:anchorId="19D6C1A9">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602944" behindDoc="0" locked="0" layoutInCell="1" allowOverlap="1" wp14:anchorId="321AD874" wp14:editId="072C6EA2">
              <wp:simplePos x="0" y="0"/>
              <wp:positionH relativeFrom="column">
                <wp:posOffset>2783205</wp:posOffset>
              </wp:positionH>
              <wp:positionV relativeFrom="paragraph">
                <wp:posOffset>-714375</wp:posOffset>
              </wp:positionV>
              <wp:extent cx="30480" cy="30480"/>
              <wp:effectExtent l="0" t="0" r="0" b="0"/>
              <wp:wrapNone/>
              <wp:docPr id="2061" name="Freeform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8 w 48"/>
                          <a:gd name="T7" fmla="*/ 14 h 48"/>
                          <a:gd name="T8" fmla="*/ 48 w 48"/>
                          <a:gd name="T9" fmla="*/ 24 h 48"/>
                          <a:gd name="T10" fmla="*/ 48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8" y="14"/>
                            </a:lnTo>
                            <a:lnTo>
                              <a:pt x="48" y="24"/>
                            </a:lnTo>
                            <a:lnTo>
                              <a:pt x="48"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E168D8C">
            <v:shape id="Freeform 114" style="position:absolute;margin-left:219.15pt;margin-top:-56.25pt;width:2.4pt;height:2.4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8,14r,10l48,34,38,43r-4,5l24,48r-10,l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" w14:anchorId="1B46B96B">
              <v:path arrowok="t" o:connecttype="custom" o:connectlocs="15240,0;21590,3175;24130,6350;30480,8890;30480,15240;30480,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600896" behindDoc="0" locked="0" layoutInCell="1" allowOverlap="1" wp14:anchorId="4AEEB3E8" wp14:editId="0BCC665A">
              <wp:simplePos x="0" y="0"/>
              <wp:positionH relativeFrom="column">
                <wp:posOffset>1016000</wp:posOffset>
              </wp:positionH>
              <wp:positionV relativeFrom="paragraph">
                <wp:posOffset>-5170170</wp:posOffset>
              </wp:positionV>
              <wp:extent cx="30480" cy="30480"/>
              <wp:effectExtent l="0" t="0" r="0" b="0"/>
              <wp:wrapNone/>
              <wp:docPr id="2060" name="Freeform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3A39620">
            <v:shape id="Freeform 112" style="position:absolute;margin-left:80pt;margin-top:-407.1pt;width:2.4pt;height:2.4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" w14:anchorId="732CFAED">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99872" behindDoc="0" locked="0" layoutInCell="1" allowOverlap="1" wp14:anchorId="427895FC" wp14:editId="6F65E442">
              <wp:simplePos x="0" y="0"/>
              <wp:positionH relativeFrom="column">
                <wp:posOffset>1016000</wp:posOffset>
              </wp:positionH>
              <wp:positionV relativeFrom="paragraph">
                <wp:posOffset>-2462530</wp:posOffset>
              </wp:positionV>
              <wp:extent cx="30480" cy="30480"/>
              <wp:effectExtent l="0" t="0" r="0" b="0"/>
              <wp:wrapNone/>
              <wp:docPr id="2059" name="Freeform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110F57F">
            <v:shape id="Freeform 111" style="position:absolute;margin-left:80pt;margin-top:-193.9pt;width:2.4pt;height:2.4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" w14:anchorId="7FC997B2">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98848" behindDoc="0" locked="0" layoutInCell="1" allowOverlap="1" wp14:anchorId="271EC20F" wp14:editId="4381B705">
              <wp:simplePos x="0" y="0"/>
              <wp:positionH relativeFrom="column">
                <wp:posOffset>2722245</wp:posOffset>
              </wp:positionH>
              <wp:positionV relativeFrom="paragraph">
                <wp:posOffset>-714375</wp:posOffset>
              </wp:positionV>
              <wp:extent cx="30480" cy="30480"/>
              <wp:effectExtent l="0" t="0" r="0" b="0"/>
              <wp:wrapNone/>
              <wp:docPr id="2058" name="Freeform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0BAB84">
            <v:shape id="Freeform 110" style="position:absolute;margin-left:214.35pt;margin-top:-56.25pt;width:2.4pt;height:2.4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" w14:anchorId="35A9381E">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96800" behindDoc="0" locked="0" layoutInCell="1" allowOverlap="1" wp14:anchorId="6207874C" wp14:editId="1A56A15F">
              <wp:simplePos x="0" y="0"/>
              <wp:positionH relativeFrom="column">
                <wp:posOffset>1016000</wp:posOffset>
              </wp:positionH>
              <wp:positionV relativeFrom="paragraph">
                <wp:posOffset>-5106035</wp:posOffset>
              </wp:positionV>
              <wp:extent cx="30480" cy="30480"/>
              <wp:effectExtent l="0" t="0" r="0" b="0"/>
              <wp:wrapNone/>
              <wp:docPr id="2057" name="Freeform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1FF8D2E">
            <v:shape id="Freeform 108" style="position:absolute;margin-left:80pt;margin-top:-402.05pt;width:2.4pt;height:2.4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" w14:anchorId="351F495A">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95776" behindDoc="0" locked="0" layoutInCell="1" allowOverlap="1" wp14:anchorId="55DE643F" wp14:editId="57385C50">
              <wp:simplePos x="0" y="0"/>
              <wp:positionH relativeFrom="column">
                <wp:posOffset>1016000</wp:posOffset>
              </wp:positionH>
              <wp:positionV relativeFrom="paragraph">
                <wp:posOffset>-2398395</wp:posOffset>
              </wp:positionV>
              <wp:extent cx="30480" cy="30480"/>
              <wp:effectExtent l="0" t="0" r="0" b="0"/>
              <wp:wrapNone/>
              <wp:docPr id="2056"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DCFB95A">
            <v:shape id="Freeform 107" style="position:absolute;margin-left:80pt;margin-top:-188.85pt;width:2.4pt;height:2.4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" w14:anchorId="75499335">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94752" behindDoc="0" locked="0" layoutInCell="1" allowOverlap="1" wp14:anchorId="4FB8A578" wp14:editId="754CE284">
              <wp:simplePos x="0" y="0"/>
              <wp:positionH relativeFrom="column">
                <wp:posOffset>2658110</wp:posOffset>
              </wp:positionH>
              <wp:positionV relativeFrom="paragraph">
                <wp:posOffset>-714375</wp:posOffset>
              </wp:positionV>
              <wp:extent cx="33655" cy="30480"/>
              <wp:effectExtent l="0" t="0" r="0" b="0"/>
              <wp:wrapNone/>
              <wp:docPr id="2055" name="Freef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4 w 53"/>
                          <a:gd name="T1" fmla="*/ 0 h 48"/>
                          <a:gd name="T2" fmla="*/ 34 w 53"/>
                          <a:gd name="T3" fmla="*/ 5 h 48"/>
                          <a:gd name="T4" fmla="*/ 43 w 53"/>
                          <a:gd name="T5" fmla="*/ 10 h 48"/>
                          <a:gd name="T6" fmla="*/ 48 w 53"/>
                          <a:gd name="T7" fmla="*/ 14 h 48"/>
                          <a:gd name="T8" fmla="*/ 53 w 53"/>
                          <a:gd name="T9" fmla="*/ 24 h 48"/>
                          <a:gd name="T10" fmla="*/ 48 w 53"/>
                          <a:gd name="T11" fmla="*/ 34 h 48"/>
                          <a:gd name="T12" fmla="*/ 43 w 53"/>
                          <a:gd name="T13" fmla="*/ 43 h 48"/>
                          <a:gd name="T14" fmla="*/ 34 w 53"/>
                          <a:gd name="T15" fmla="*/ 48 h 48"/>
                          <a:gd name="T16" fmla="*/ 24 w 53"/>
                          <a:gd name="T17" fmla="*/ 48 h 48"/>
                          <a:gd name="T18" fmla="*/ 19 w 53"/>
                          <a:gd name="T19" fmla="*/ 48 h 48"/>
                          <a:gd name="T20" fmla="*/ 10 w 53"/>
                          <a:gd name="T21" fmla="*/ 43 h 48"/>
                          <a:gd name="T22" fmla="*/ 5 w 53"/>
                          <a:gd name="T23" fmla="*/ 34 h 48"/>
                          <a:gd name="T24" fmla="*/ 0 w 53"/>
                          <a:gd name="T25" fmla="*/ 24 h 48"/>
                          <a:gd name="T26" fmla="*/ 5 w 53"/>
                          <a:gd name="T27" fmla="*/ 14 h 48"/>
                          <a:gd name="T28" fmla="*/ 10 w 53"/>
                          <a:gd name="T29" fmla="*/ 10 h 48"/>
                          <a:gd name="T30" fmla="*/ 19 w 53"/>
                          <a:gd name="T31" fmla="*/ 5 h 48"/>
                          <a:gd name="T32" fmla="*/ 24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4" y="0"/>
                            </a:moveTo>
                            <a:lnTo>
                              <a:pt x="34" y="5"/>
                            </a:lnTo>
                            <a:lnTo>
                              <a:pt x="43" y="10"/>
                            </a:lnTo>
                            <a:lnTo>
                              <a:pt x="48" y="14"/>
                            </a:lnTo>
                            <a:lnTo>
                              <a:pt x="53" y="24"/>
                            </a:lnTo>
                            <a:lnTo>
                              <a:pt x="48" y="34"/>
                            </a:lnTo>
                            <a:lnTo>
                              <a:pt x="43" y="43"/>
                            </a:lnTo>
                            <a:lnTo>
                              <a:pt x="34" y="48"/>
                            </a:lnTo>
                            <a:lnTo>
                              <a:pt x="24" y="48"/>
                            </a:lnTo>
                            <a:lnTo>
                              <a:pt x="19" y="48"/>
                            </a:lnTo>
                            <a:lnTo>
                              <a:pt x="10" y="43"/>
                            </a:lnTo>
                            <a:lnTo>
                              <a:pt x="5" y="34"/>
                            </a:lnTo>
                            <a:lnTo>
                              <a:pt x="0" y="24"/>
                            </a:lnTo>
                            <a:lnTo>
                              <a:pt x="5" y="14"/>
                            </a:lnTo>
                            <a:lnTo>
                              <a:pt x="10" y="10"/>
                            </a:lnTo>
                            <a:lnTo>
                              <a:pt x="19"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9D137A8">
            <v:shape id="Freeform 106" style="position:absolute;margin-left:209.3pt;margin-top:-56.25pt;width:2.65pt;height:2.4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4,l34,5r9,5l48,14r5,10l48,34r-5,9l34,48r-10,l19,48,10,43,5,34,,24,5,14r5,-4l19,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" w14:anchorId="5BF9E7CE">
              <v:path arrowok="t" o:connecttype="custom" o:connectlocs="15240,0;21590,3175;27305,6350;30480,8890;33655,15240;30480,21590;27305,27305;21590,30480;15240,30480;12065,30480;6350,27305;3175,21590;0,15240;3175,8890;6350,6350;12065,3175;15240,0" o:connectangles="0,0,0,0,0,0,0,0,0,0,0,0,0,0,0,0,0"/>
            </v:shape>
          </w:pict>
        </mc:Fallback>
      </mc:AlternateContent>
    </w:r>
    <w:r>
      <w:rPr>
        <w:noProof/>
      </w:rPr>
      <mc:AlternateContent>
        <mc:Choice Requires="wps">
          <w:drawing>
            <wp:anchor distT="0" distB="0" distL="114300" distR="114300" simplePos="0" relativeHeight="251592704" behindDoc="0" locked="0" layoutInCell="1" allowOverlap="1" wp14:anchorId="79B0CB9A" wp14:editId="6D2F7765">
              <wp:simplePos x="0" y="0"/>
              <wp:positionH relativeFrom="column">
                <wp:posOffset>1016000</wp:posOffset>
              </wp:positionH>
              <wp:positionV relativeFrom="paragraph">
                <wp:posOffset>-5045075</wp:posOffset>
              </wp:positionV>
              <wp:extent cx="30480" cy="30480"/>
              <wp:effectExtent l="0" t="0" r="0" b="0"/>
              <wp:wrapNone/>
              <wp:docPr id="2054" name="Freeform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684EAC4">
            <v:shape id="Freeform 104" style="position:absolute;margin-left:80pt;margin-top:-397.25pt;width:2.4pt;height:2.4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" w14:anchorId="61489A12">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91680" behindDoc="0" locked="0" layoutInCell="1" allowOverlap="1" wp14:anchorId="0E7FB913" wp14:editId="40D61320">
              <wp:simplePos x="0" y="0"/>
              <wp:positionH relativeFrom="column">
                <wp:posOffset>1016000</wp:posOffset>
              </wp:positionH>
              <wp:positionV relativeFrom="paragraph">
                <wp:posOffset>-2337435</wp:posOffset>
              </wp:positionV>
              <wp:extent cx="30480" cy="30480"/>
              <wp:effectExtent l="0" t="0" r="0" b="0"/>
              <wp:wrapNone/>
              <wp:docPr id="2053" name="Freeform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8"/>
                            </a:lnTo>
                            <a:lnTo>
                              <a:pt x="24" y="48"/>
                            </a:lnTo>
                            <a:lnTo>
                              <a:pt x="14" y="48"/>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C7DAA0B">
            <v:shape id="Freeform 103" style="position:absolute;margin-left:80pt;margin-top:-184.05pt;width:2.4pt;height:2.4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8r-10,l14,48,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" w14:anchorId="01505BB6">
              <v:path arrowok="t" o:connecttype="custom" o:connectlocs="0,15240;0,8890;3175,3175;8890,0;15240,0;21590,0;24130,3175;27305,8890;30480,15240;27305,20955;24130,24130;21590,30480;15240,30480;8890,30480;3175,24130;0,20955;0,15240" o:connectangles="0,0,0,0,0,0,0,0,0,0,0,0,0,0,0,0,0"/>
            </v:shape>
          </w:pict>
        </mc:Fallback>
      </mc:AlternateContent>
    </w:r>
    <w:r>
      <w:rPr>
        <w:noProof/>
      </w:rPr>
      <mc:AlternateContent>
        <mc:Choice Requires="wps">
          <w:drawing>
            <wp:anchor distT="0" distB="0" distL="114300" distR="114300" simplePos="0" relativeHeight="251590656" behindDoc="0" locked="0" layoutInCell="1" allowOverlap="1" wp14:anchorId="54EBD78E" wp14:editId="2825FBA0">
              <wp:simplePos x="0" y="0"/>
              <wp:positionH relativeFrom="column">
                <wp:posOffset>2597150</wp:posOffset>
              </wp:positionH>
              <wp:positionV relativeFrom="paragraph">
                <wp:posOffset>-714375</wp:posOffset>
              </wp:positionV>
              <wp:extent cx="30480" cy="30480"/>
              <wp:effectExtent l="0" t="0" r="0" b="0"/>
              <wp:wrapNone/>
              <wp:docPr id="2052" name="Freeform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2B15915">
            <v:shape id="Freeform 102" style="position:absolute;margin-left:204.5pt;margin-top:-56.25pt;width:2.4pt;height:2.4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" w14:anchorId="334C5834">
              <v:path arrowok="t" o:connecttype="custom" o:connectlocs="15240,0;21590,3175;27940,6350;30480,8890;30480,15240;30480,21590;27940,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588608" behindDoc="0" locked="0" layoutInCell="1" allowOverlap="1" wp14:anchorId="76B951A0" wp14:editId="1D492A86">
              <wp:simplePos x="0" y="0"/>
              <wp:positionH relativeFrom="column">
                <wp:posOffset>1016000</wp:posOffset>
              </wp:positionH>
              <wp:positionV relativeFrom="paragraph">
                <wp:posOffset>-4984115</wp:posOffset>
              </wp:positionV>
              <wp:extent cx="30480" cy="30480"/>
              <wp:effectExtent l="0" t="0" r="0" b="0"/>
              <wp:wrapNone/>
              <wp:docPr id="2051" name="Freeform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B22F51E">
            <v:shape id="Freeform 100" style="position:absolute;margin-left:80pt;margin-top:-392.45pt;width:2.4pt;height:2.4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" w14:anchorId="4B7B1544">
              <v:path arrowok="t" o:connecttype="custom" o:connectlocs="0,15240;0,8890;3175,3175;8890,0;15240,0;21590,0;24130,317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87584" behindDoc="0" locked="0" layoutInCell="1" allowOverlap="1" wp14:anchorId="3E7D6EAC" wp14:editId="442EE9EA">
              <wp:simplePos x="0" y="0"/>
              <wp:positionH relativeFrom="column">
                <wp:posOffset>1016000</wp:posOffset>
              </wp:positionH>
              <wp:positionV relativeFrom="paragraph">
                <wp:posOffset>-2276475</wp:posOffset>
              </wp:positionV>
              <wp:extent cx="30480" cy="30480"/>
              <wp:effectExtent l="0" t="0" r="0" b="0"/>
              <wp:wrapNone/>
              <wp:docPr id="2050"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0 h 48"/>
                          <a:gd name="T8" fmla="*/ 24 w 48"/>
                          <a:gd name="T9" fmla="*/ 0 h 48"/>
                          <a:gd name="T10" fmla="*/ 34 w 48"/>
                          <a:gd name="T11" fmla="*/ 0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0"/>
                            </a:lnTo>
                            <a:lnTo>
                              <a:pt x="24" y="0"/>
                            </a:lnTo>
                            <a:lnTo>
                              <a:pt x="34" y="0"/>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58CB80F">
            <v:shape id="Freeform 99" style="position:absolute;margin-left:80pt;margin-top:-179.25pt;width:2.4pt;height:2.4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24,,34,r4,9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" w14:anchorId="4F4C83AC">
              <v:path arrowok="t" o:connecttype="custom" o:connectlocs="0,15240;0,8890;3175,5715;8890,0;15240,0;21590,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86560" behindDoc="0" locked="0" layoutInCell="1" allowOverlap="1" wp14:anchorId="6D0B8696" wp14:editId="2A7B705B">
              <wp:simplePos x="0" y="0"/>
              <wp:positionH relativeFrom="column">
                <wp:posOffset>2536190</wp:posOffset>
              </wp:positionH>
              <wp:positionV relativeFrom="paragraph">
                <wp:posOffset>-714375</wp:posOffset>
              </wp:positionV>
              <wp:extent cx="30480" cy="30480"/>
              <wp:effectExtent l="0" t="0" r="0" b="0"/>
              <wp:wrapNone/>
              <wp:docPr id="2049" name="Freeform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10 w 48"/>
                          <a:gd name="T21" fmla="*/ 43 h 48"/>
                          <a:gd name="T22" fmla="*/ 0 w 48"/>
                          <a:gd name="T23" fmla="*/ 34 h 48"/>
                          <a:gd name="T24" fmla="*/ 0 w 48"/>
                          <a:gd name="T25" fmla="*/ 24 h 48"/>
                          <a:gd name="T26" fmla="*/ 0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10" y="43"/>
                            </a:lnTo>
                            <a:lnTo>
                              <a:pt x="0" y="34"/>
                            </a:lnTo>
                            <a:lnTo>
                              <a:pt x="0" y="24"/>
                            </a:lnTo>
                            <a:lnTo>
                              <a:pt x="0"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D49271">
            <v:shape id="Freeform 98" style="position:absolute;margin-left:199.7pt;margin-top:-56.25pt;width:2.4pt;height:2.4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10,43,,34,,24,,14,10,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" w14:anchorId="5B46B630">
              <v:path arrowok="t" o:connecttype="custom" o:connectlocs="15240,0;21590,3175;27940,6350;30480,8890;30480,15240;30480,21590;27940,27305;21590,30480;15240,30480;9525,30480;6350,27305;0,21590;0,15240;0,8890;6350,6350;9525,3175;15240,0" o:connectangles="0,0,0,0,0,0,0,0,0,0,0,0,0,0,0,0,0"/>
            </v:shape>
          </w:pict>
        </mc:Fallback>
      </mc:AlternateContent>
    </w:r>
    <w:r>
      <w:rPr>
        <w:noProof/>
      </w:rPr>
      <mc:AlternateContent>
        <mc:Choice Requires="wps">
          <w:drawing>
            <wp:anchor distT="0" distB="0" distL="114300" distR="114300" simplePos="0" relativeHeight="251584512" behindDoc="0" locked="0" layoutInCell="1" allowOverlap="1" wp14:anchorId="6E371AFB" wp14:editId="62B4EFC0">
              <wp:simplePos x="0" y="0"/>
              <wp:positionH relativeFrom="column">
                <wp:posOffset>1016000</wp:posOffset>
              </wp:positionH>
              <wp:positionV relativeFrom="paragraph">
                <wp:posOffset>-4923155</wp:posOffset>
              </wp:positionV>
              <wp:extent cx="30480" cy="30480"/>
              <wp:effectExtent l="0" t="0" r="0" b="0"/>
              <wp:wrapNone/>
              <wp:docPr id="2048" name="Freeform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D4BCA03">
            <v:shape id="Freeform 96" style="position:absolute;margin-left:80pt;margin-top:-387.65pt;width:2.4pt;height:2.4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" w14:anchorId="4BF9B073">
              <v:path arrowok="t" o:connecttype="custom" o:connectlocs="0,15240;0,8890;3175,5715;8890,2540;15240,0;21590,254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83488" behindDoc="0" locked="0" layoutInCell="1" allowOverlap="1" wp14:anchorId="5312FE00" wp14:editId="286D3F38">
              <wp:simplePos x="0" y="0"/>
              <wp:positionH relativeFrom="column">
                <wp:posOffset>1016000</wp:posOffset>
              </wp:positionH>
              <wp:positionV relativeFrom="paragraph">
                <wp:posOffset>-2215515</wp:posOffset>
              </wp:positionV>
              <wp:extent cx="30480" cy="30480"/>
              <wp:effectExtent l="0" t="0" r="0" b="0"/>
              <wp:wrapNone/>
              <wp:docPr id="2047" name="Freeform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99D19C5">
            <v:shape id="Freeform 95" style="position:absolute;margin-left:80pt;margin-top:-174.45pt;width:2.4pt;height:2.4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" w14:anchorId="0C335072">
              <v:path arrowok="t" o:connecttype="custom" o:connectlocs="0,15240;0,8890;3175,5715;8890,2540;15240,0;21590,254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82464" behindDoc="0" locked="0" layoutInCell="1" allowOverlap="1" wp14:anchorId="1AA738B8" wp14:editId="030F0D3F">
              <wp:simplePos x="0" y="0"/>
              <wp:positionH relativeFrom="column">
                <wp:posOffset>2475230</wp:posOffset>
              </wp:positionH>
              <wp:positionV relativeFrom="paragraph">
                <wp:posOffset>-714375</wp:posOffset>
              </wp:positionV>
              <wp:extent cx="30480" cy="30480"/>
              <wp:effectExtent l="0" t="0" r="0" b="0"/>
              <wp:wrapNone/>
              <wp:docPr id="2046" name="Freeform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8 w 48"/>
                          <a:gd name="T7" fmla="*/ 14 h 48"/>
                          <a:gd name="T8" fmla="*/ 48 w 48"/>
                          <a:gd name="T9" fmla="*/ 24 h 48"/>
                          <a:gd name="T10" fmla="*/ 48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8" y="14"/>
                            </a:lnTo>
                            <a:lnTo>
                              <a:pt x="48" y="24"/>
                            </a:lnTo>
                            <a:lnTo>
                              <a:pt x="48"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264FCA">
            <v:shape id="Freeform 94" style="position:absolute;margin-left:194.9pt;margin-top:-56.25pt;width:2.4pt;height:2.4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8,14r,10l48,34r-9,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" w14:anchorId="2C5C9FAA">
              <v:path arrowok="t" o:connecttype="custom" o:connectlocs="15240,0;21590,3175;24765,6350;30480,8890;30480,15240;3048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580416" behindDoc="0" locked="0" layoutInCell="1" allowOverlap="1" wp14:anchorId="1C37A1D8" wp14:editId="59BF2725">
              <wp:simplePos x="0" y="0"/>
              <wp:positionH relativeFrom="column">
                <wp:posOffset>1016000</wp:posOffset>
              </wp:positionH>
              <wp:positionV relativeFrom="paragraph">
                <wp:posOffset>-4862195</wp:posOffset>
              </wp:positionV>
              <wp:extent cx="30480" cy="33020"/>
              <wp:effectExtent l="0" t="0" r="0" b="0"/>
              <wp:wrapNone/>
              <wp:docPr id="2045" name="Freeform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020"/>
                      </a:xfrm>
                      <a:custGeom>
                        <a:avLst/>
                        <a:gdLst>
                          <a:gd name="T0" fmla="*/ 0 w 48"/>
                          <a:gd name="T1" fmla="*/ 24 h 52"/>
                          <a:gd name="T2" fmla="*/ 0 w 48"/>
                          <a:gd name="T3" fmla="*/ 14 h 52"/>
                          <a:gd name="T4" fmla="*/ 5 w 48"/>
                          <a:gd name="T5" fmla="*/ 9 h 52"/>
                          <a:gd name="T6" fmla="*/ 14 w 48"/>
                          <a:gd name="T7" fmla="*/ 4 h 52"/>
                          <a:gd name="T8" fmla="*/ 24 w 48"/>
                          <a:gd name="T9" fmla="*/ 0 h 52"/>
                          <a:gd name="T10" fmla="*/ 34 w 48"/>
                          <a:gd name="T11" fmla="*/ 4 h 52"/>
                          <a:gd name="T12" fmla="*/ 38 w 48"/>
                          <a:gd name="T13" fmla="*/ 9 h 52"/>
                          <a:gd name="T14" fmla="*/ 43 w 48"/>
                          <a:gd name="T15" fmla="*/ 14 h 52"/>
                          <a:gd name="T16" fmla="*/ 48 w 48"/>
                          <a:gd name="T17" fmla="*/ 24 h 52"/>
                          <a:gd name="T18" fmla="*/ 43 w 48"/>
                          <a:gd name="T19" fmla="*/ 33 h 52"/>
                          <a:gd name="T20" fmla="*/ 38 w 48"/>
                          <a:gd name="T21" fmla="*/ 43 h 52"/>
                          <a:gd name="T22" fmla="*/ 34 w 48"/>
                          <a:gd name="T23" fmla="*/ 48 h 52"/>
                          <a:gd name="T24" fmla="*/ 24 w 48"/>
                          <a:gd name="T25" fmla="*/ 52 h 52"/>
                          <a:gd name="T26" fmla="*/ 14 w 48"/>
                          <a:gd name="T27" fmla="*/ 48 h 52"/>
                          <a:gd name="T28" fmla="*/ 5 w 48"/>
                          <a:gd name="T29" fmla="*/ 43 h 52"/>
                          <a:gd name="T30" fmla="*/ 0 w 48"/>
                          <a:gd name="T31" fmla="*/ 33 h 52"/>
                          <a:gd name="T32" fmla="*/ 0 w 48"/>
                          <a:gd name="T33" fmla="*/ 24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2">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52"/>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8A30933">
            <v:shape id="Freeform 92" style="position:absolute;margin-left:80pt;margin-top:-382.85pt;width:2.4pt;height:2.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2" o:spid="_x0000_s1026" fillcolor="#00a7d1" stroked="f" path="m,24l,14,5,9,14,4,24,,34,4r4,5l43,14r5,10l43,33,38,43r-4,5l24,52,14,48,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" w14:anchorId="73DE89E2">
              <v:path arrowok="t" o:connecttype="custom" o:connectlocs="0,15240;0,8890;3175,5715;8890,2540;15240,0;21590,2540;24130,5715;27305,8890;30480,15240;27305,20955;24130,27305;21590,30480;15240,33020;8890,30480;3175,27305;0,20955;0,15240" o:connectangles="0,0,0,0,0,0,0,0,0,0,0,0,0,0,0,0,0"/>
            </v:shape>
          </w:pict>
        </mc:Fallback>
      </mc:AlternateContent>
    </w:r>
    <w:r>
      <w:rPr>
        <w:noProof/>
      </w:rPr>
      <mc:AlternateContent>
        <mc:Choice Requires="wps">
          <w:drawing>
            <wp:anchor distT="0" distB="0" distL="114300" distR="114300" simplePos="0" relativeHeight="251579392" behindDoc="0" locked="0" layoutInCell="1" allowOverlap="1" wp14:anchorId="1D489B63" wp14:editId="67AAC675">
              <wp:simplePos x="0" y="0"/>
              <wp:positionH relativeFrom="column">
                <wp:posOffset>1016000</wp:posOffset>
              </wp:positionH>
              <wp:positionV relativeFrom="paragraph">
                <wp:posOffset>-2154555</wp:posOffset>
              </wp:positionV>
              <wp:extent cx="30480" cy="33020"/>
              <wp:effectExtent l="0" t="0" r="0" b="0"/>
              <wp:wrapNone/>
              <wp:docPr id="2044" name="Freef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020"/>
                      </a:xfrm>
                      <a:custGeom>
                        <a:avLst/>
                        <a:gdLst>
                          <a:gd name="T0" fmla="*/ 0 w 48"/>
                          <a:gd name="T1" fmla="*/ 24 h 52"/>
                          <a:gd name="T2" fmla="*/ 0 w 48"/>
                          <a:gd name="T3" fmla="*/ 19 h 52"/>
                          <a:gd name="T4" fmla="*/ 5 w 48"/>
                          <a:gd name="T5" fmla="*/ 9 h 52"/>
                          <a:gd name="T6" fmla="*/ 14 w 48"/>
                          <a:gd name="T7" fmla="*/ 4 h 52"/>
                          <a:gd name="T8" fmla="*/ 24 w 48"/>
                          <a:gd name="T9" fmla="*/ 0 h 52"/>
                          <a:gd name="T10" fmla="*/ 34 w 48"/>
                          <a:gd name="T11" fmla="*/ 4 h 52"/>
                          <a:gd name="T12" fmla="*/ 38 w 48"/>
                          <a:gd name="T13" fmla="*/ 9 h 52"/>
                          <a:gd name="T14" fmla="*/ 43 w 48"/>
                          <a:gd name="T15" fmla="*/ 19 h 52"/>
                          <a:gd name="T16" fmla="*/ 48 w 48"/>
                          <a:gd name="T17" fmla="*/ 24 h 52"/>
                          <a:gd name="T18" fmla="*/ 43 w 48"/>
                          <a:gd name="T19" fmla="*/ 33 h 52"/>
                          <a:gd name="T20" fmla="*/ 38 w 48"/>
                          <a:gd name="T21" fmla="*/ 43 h 52"/>
                          <a:gd name="T22" fmla="*/ 34 w 48"/>
                          <a:gd name="T23" fmla="*/ 48 h 52"/>
                          <a:gd name="T24" fmla="*/ 24 w 48"/>
                          <a:gd name="T25" fmla="*/ 52 h 52"/>
                          <a:gd name="T26" fmla="*/ 14 w 48"/>
                          <a:gd name="T27" fmla="*/ 48 h 52"/>
                          <a:gd name="T28" fmla="*/ 5 w 48"/>
                          <a:gd name="T29" fmla="*/ 43 h 52"/>
                          <a:gd name="T30" fmla="*/ 0 w 48"/>
                          <a:gd name="T31" fmla="*/ 33 h 52"/>
                          <a:gd name="T32" fmla="*/ 0 w 48"/>
                          <a:gd name="T33" fmla="*/ 24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2">
                            <a:moveTo>
                              <a:pt x="0" y="24"/>
                            </a:moveTo>
                            <a:lnTo>
                              <a:pt x="0" y="19"/>
                            </a:lnTo>
                            <a:lnTo>
                              <a:pt x="5" y="9"/>
                            </a:lnTo>
                            <a:lnTo>
                              <a:pt x="14" y="4"/>
                            </a:lnTo>
                            <a:lnTo>
                              <a:pt x="24" y="0"/>
                            </a:lnTo>
                            <a:lnTo>
                              <a:pt x="34" y="4"/>
                            </a:lnTo>
                            <a:lnTo>
                              <a:pt x="38" y="9"/>
                            </a:lnTo>
                            <a:lnTo>
                              <a:pt x="43" y="19"/>
                            </a:lnTo>
                            <a:lnTo>
                              <a:pt x="48" y="24"/>
                            </a:lnTo>
                            <a:lnTo>
                              <a:pt x="43" y="33"/>
                            </a:lnTo>
                            <a:lnTo>
                              <a:pt x="38" y="43"/>
                            </a:lnTo>
                            <a:lnTo>
                              <a:pt x="34" y="48"/>
                            </a:lnTo>
                            <a:lnTo>
                              <a:pt x="24" y="52"/>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35EC131">
            <v:shape id="Freeform 91" style="position:absolute;margin-left:80pt;margin-top:-169.65pt;width:2.4pt;height:2.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2" o:spid="_x0000_s1026" fillcolor="#00a7d1" stroked="f" path="m,24l,19,5,9,14,4,24,,34,4r4,5l43,19r5,5l43,33,38,43r-4,5l24,52,14,48,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" w14:anchorId="0A246DC3">
              <v:path arrowok="t" o:connecttype="custom" o:connectlocs="0,15240;0,12065;3175,5715;8890,2540;15240,0;21590,2540;24130,5715;27305,12065;30480,15240;27305,20955;24130,27305;21590,30480;15240,33020;8890,30480;3175,27305;0,20955;0,15240" o:connectangles="0,0,0,0,0,0,0,0,0,0,0,0,0,0,0,0,0"/>
            </v:shape>
          </w:pict>
        </mc:Fallback>
      </mc:AlternateContent>
    </w:r>
    <w:r>
      <w:rPr>
        <w:noProof/>
      </w:rPr>
      <mc:AlternateContent>
        <mc:Choice Requires="wps">
          <w:drawing>
            <wp:anchor distT="0" distB="0" distL="114300" distR="114300" simplePos="0" relativeHeight="251578368" behindDoc="0" locked="0" layoutInCell="1" allowOverlap="1" wp14:anchorId="057DD61F" wp14:editId="6AC1E326">
              <wp:simplePos x="0" y="0"/>
              <wp:positionH relativeFrom="column">
                <wp:posOffset>2414905</wp:posOffset>
              </wp:positionH>
              <wp:positionV relativeFrom="paragraph">
                <wp:posOffset>-714375</wp:posOffset>
              </wp:positionV>
              <wp:extent cx="29845" cy="30480"/>
              <wp:effectExtent l="0" t="0" r="0" b="0"/>
              <wp:wrapNone/>
              <wp:docPr id="2043" name="Freeform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45" cy="30480"/>
                      </a:xfrm>
                      <a:custGeom>
                        <a:avLst/>
                        <a:gdLst>
                          <a:gd name="T0" fmla="*/ 23 w 47"/>
                          <a:gd name="T1" fmla="*/ 0 h 48"/>
                          <a:gd name="T2" fmla="*/ 33 w 47"/>
                          <a:gd name="T3" fmla="*/ 5 h 48"/>
                          <a:gd name="T4" fmla="*/ 38 w 47"/>
                          <a:gd name="T5" fmla="*/ 10 h 48"/>
                          <a:gd name="T6" fmla="*/ 43 w 47"/>
                          <a:gd name="T7" fmla="*/ 14 h 48"/>
                          <a:gd name="T8" fmla="*/ 47 w 47"/>
                          <a:gd name="T9" fmla="*/ 24 h 48"/>
                          <a:gd name="T10" fmla="*/ 43 w 47"/>
                          <a:gd name="T11" fmla="*/ 34 h 48"/>
                          <a:gd name="T12" fmla="*/ 38 w 47"/>
                          <a:gd name="T13" fmla="*/ 43 h 48"/>
                          <a:gd name="T14" fmla="*/ 33 w 47"/>
                          <a:gd name="T15" fmla="*/ 48 h 48"/>
                          <a:gd name="T16" fmla="*/ 23 w 47"/>
                          <a:gd name="T17" fmla="*/ 48 h 48"/>
                          <a:gd name="T18" fmla="*/ 14 w 47"/>
                          <a:gd name="T19" fmla="*/ 48 h 48"/>
                          <a:gd name="T20" fmla="*/ 4 w 47"/>
                          <a:gd name="T21" fmla="*/ 43 h 48"/>
                          <a:gd name="T22" fmla="*/ 0 w 47"/>
                          <a:gd name="T23" fmla="*/ 34 h 48"/>
                          <a:gd name="T24" fmla="*/ 0 w 47"/>
                          <a:gd name="T25" fmla="*/ 24 h 48"/>
                          <a:gd name="T26" fmla="*/ 0 w 47"/>
                          <a:gd name="T27" fmla="*/ 14 h 48"/>
                          <a:gd name="T28" fmla="*/ 4 w 47"/>
                          <a:gd name="T29" fmla="*/ 10 h 48"/>
                          <a:gd name="T30" fmla="*/ 14 w 47"/>
                          <a:gd name="T31" fmla="*/ 5 h 48"/>
                          <a:gd name="T32" fmla="*/ 23 w 47"/>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 h="48">
                            <a:moveTo>
                              <a:pt x="23" y="0"/>
                            </a:moveTo>
                            <a:lnTo>
                              <a:pt x="33" y="5"/>
                            </a:lnTo>
                            <a:lnTo>
                              <a:pt x="38" y="10"/>
                            </a:lnTo>
                            <a:lnTo>
                              <a:pt x="43" y="14"/>
                            </a:lnTo>
                            <a:lnTo>
                              <a:pt x="47" y="24"/>
                            </a:lnTo>
                            <a:lnTo>
                              <a:pt x="43" y="34"/>
                            </a:lnTo>
                            <a:lnTo>
                              <a:pt x="38" y="43"/>
                            </a:lnTo>
                            <a:lnTo>
                              <a:pt x="33" y="48"/>
                            </a:lnTo>
                            <a:lnTo>
                              <a:pt x="23" y="48"/>
                            </a:lnTo>
                            <a:lnTo>
                              <a:pt x="14" y="48"/>
                            </a:lnTo>
                            <a:lnTo>
                              <a:pt x="4" y="43"/>
                            </a:lnTo>
                            <a:lnTo>
                              <a:pt x="0" y="34"/>
                            </a:lnTo>
                            <a:lnTo>
                              <a:pt x="0" y="24"/>
                            </a:lnTo>
                            <a:lnTo>
                              <a:pt x="0" y="14"/>
                            </a:lnTo>
                            <a:lnTo>
                              <a:pt x="4" y="10"/>
                            </a:lnTo>
                            <a:lnTo>
                              <a:pt x="14" y="5"/>
                            </a:lnTo>
                            <a:lnTo>
                              <a:pt x="23"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A2405A6">
            <v:shape id="Freeform 90" style="position:absolute;margin-left:190.15pt;margin-top:-56.25pt;width:2.35pt;height:2.4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7,48" o:spid="_x0000_s1026" fillcolor="#00a7d1" stroked="f" path="m23,l33,5r5,5l43,14r4,10l43,34r-5,9l33,48r-10,l14,48,4,43,,34,,24,,14,4,10,14,5,2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" w14:anchorId="3F52FDC1">
              <v:path arrowok="t" o:connecttype="custom" o:connectlocs="14605,0;20955,3175;24130,6350;27305,8890;29845,15240;27305,21590;24130,27305;20955,30480;14605,30480;8890,30480;2540,27305;0,21590;0,15240;0,8890;2540,6350;8890,3175;14605,0" o:connectangles="0,0,0,0,0,0,0,0,0,0,0,0,0,0,0,0,0"/>
            </v:shape>
          </w:pict>
        </mc:Fallback>
      </mc:AlternateContent>
    </w:r>
    <w:r>
      <w:rPr>
        <w:noProof/>
      </w:rPr>
      <mc:AlternateContent>
        <mc:Choice Requires="wps">
          <w:drawing>
            <wp:anchor distT="0" distB="0" distL="114300" distR="114300" simplePos="0" relativeHeight="251576320" behindDoc="0" locked="0" layoutInCell="1" allowOverlap="1" wp14:anchorId="478C1CBB" wp14:editId="0B01319A">
              <wp:simplePos x="0" y="0"/>
              <wp:positionH relativeFrom="column">
                <wp:posOffset>1016000</wp:posOffset>
              </wp:positionH>
              <wp:positionV relativeFrom="paragraph">
                <wp:posOffset>-4798695</wp:posOffset>
              </wp:positionV>
              <wp:extent cx="30480" cy="30480"/>
              <wp:effectExtent l="0" t="0" r="0" b="0"/>
              <wp:wrapNone/>
              <wp:docPr id="2042" name="Freeform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891E4EA">
            <v:shape id="Freeform 88" style="position:absolute;margin-left:80pt;margin-top:-377.85pt;width:2.4pt;height:2.4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" w14:anchorId="6A131348">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75296" behindDoc="0" locked="0" layoutInCell="1" allowOverlap="1" wp14:anchorId="653717FC" wp14:editId="38C55A83">
              <wp:simplePos x="0" y="0"/>
              <wp:positionH relativeFrom="column">
                <wp:posOffset>1016000</wp:posOffset>
              </wp:positionH>
              <wp:positionV relativeFrom="paragraph">
                <wp:posOffset>-2091055</wp:posOffset>
              </wp:positionV>
              <wp:extent cx="30480" cy="30480"/>
              <wp:effectExtent l="0" t="0" r="0" b="0"/>
              <wp:wrapNone/>
              <wp:docPr id="2041" name="Freeform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592AF8">
            <v:shape id="Freeform 87" style="position:absolute;margin-left:80pt;margin-top:-164.65pt;width:2.4pt;height:2.4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" w14:anchorId="0DCBFF74">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74272" behindDoc="0" locked="0" layoutInCell="1" allowOverlap="1" wp14:anchorId="0DA00786" wp14:editId="16138A19">
              <wp:simplePos x="0" y="0"/>
              <wp:positionH relativeFrom="column">
                <wp:posOffset>2350770</wp:posOffset>
              </wp:positionH>
              <wp:positionV relativeFrom="paragraph">
                <wp:posOffset>-714375</wp:posOffset>
              </wp:positionV>
              <wp:extent cx="33655" cy="30480"/>
              <wp:effectExtent l="0" t="0" r="0" b="0"/>
              <wp:wrapNone/>
              <wp:docPr id="2040" name="Freeform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4 w 53"/>
                          <a:gd name="T1" fmla="*/ 0 h 48"/>
                          <a:gd name="T2" fmla="*/ 33 w 53"/>
                          <a:gd name="T3" fmla="*/ 5 h 48"/>
                          <a:gd name="T4" fmla="*/ 43 w 53"/>
                          <a:gd name="T5" fmla="*/ 10 h 48"/>
                          <a:gd name="T6" fmla="*/ 48 w 53"/>
                          <a:gd name="T7" fmla="*/ 14 h 48"/>
                          <a:gd name="T8" fmla="*/ 53 w 53"/>
                          <a:gd name="T9" fmla="*/ 24 h 48"/>
                          <a:gd name="T10" fmla="*/ 48 w 53"/>
                          <a:gd name="T11" fmla="*/ 34 h 48"/>
                          <a:gd name="T12" fmla="*/ 43 w 53"/>
                          <a:gd name="T13" fmla="*/ 43 h 48"/>
                          <a:gd name="T14" fmla="*/ 33 w 53"/>
                          <a:gd name="T15" fmla="*/ 48 h 48"/>
                          <a:gd name="T16" fmla="*/ 24 w 53"/>
                          <a:gd name="T17" fmla="*/ 48 h 48"/>
                          <a:gd name="T18" fmla="*/ 14 w 53"/>
                          <a:gd name="T19" fmla="*/ 48 h 48"/>
                          <a:gd name="T20" fmla="*/ 9 w 53"/>
                          <a:gd name="T21" fmla="*/ 43 h 48"/>
                          <a:gd name="T22" fmla="*/ 5 w 53"/>
                          <a:gd name="T23" fmla="*/ 34 h 48"/>
                          <a:gd name="T24" fmla="*/ 0 w 53"/>
                          <a:gd name="T25" fmla="*/ 24 h 48"/>
                          <a:gd name="T26" fmla="*/ 5 w 53"/>
                          <a:gd name="T27" fmla="*/ 14 h 48"/>
                          <a:gd name="T28" fmla="*/ 9 w 53"/>
                          <a:gd name="T29" fmla="*/ 10 h 48"/>
                          <a:gd name="T30" fmla="*/ 14 w 53"/>
                          <a:gd name="T31" fmla="*/ 5 h 48"/>
                          <a:gd name="T32" fmla="*/ 24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4" y="0"/>
                            </a:moveTo>
                            <a:lnTo>
                              <a:pt x="33" y="5"/>
                            </a:lnTo>
                            <a:lnTo>
                              <a:pt x="43" y="10"/>
                            </a:lnTo>
                            <a:lnTo>
                              <a:pt x="48" y="14"/>
                            </a:lnTo>
                            <a:lnTo>
                              <a:pt x="53"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2B28394">
            <v:shape id="Freeform 86" style="position:absolute;margin-left:185.1pt;margin-top:-56.25pt;width:2.65pt;height:2.4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4,r9,5l43,10r5,4l53,24,48,34r-5,9l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" w14:anchorId="3D8F1572">
              <v:path arrowok="t" o:connecttype="custom" o:connectlocs="15240,0;20955,3175;27305,6350;30480,8890;33655,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572224" behindDoc="0" locked="0" layoutInCell="1" allowOverlap="1" wp14:anchorId="4F4D6583" wp14:editId="48302DF9">
              <wp:simplePos x="0" y="0"/>
              <wp:positionH relativeFrom="column">
                <wp:posOffset>1016000</wp:posOffset>
              </wp:positionH>
              <wp:positionV relativeFrom="paragraph">
                <wp:posOffset>-4737735</wp:posOffset>
              </wp:positionV>
              <wp:extent cx="30480" cy="30480"/>
              <wp:effectExtent l="0" t="0" r="0" b="0"/>
              <wp:wrapNone/>
              <wp:docPr id="2039" name="Freeform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8 h 48"/>
                          <a:gd name="T24" fmla="*/ 24 w 48"/>
                          <a:gd name="T25" fmla="*/ 48 h 48"/>
                          <a:gd name="T26" fmla="*/ 14 w 48"/>
                          <a:gd name="T27" fmla="*/ 48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8"/>
                            </a:lnTo>
                            <a:lnTo>
                              <a:pt x="24" y="48"/>
                            </a:lnTo>
                            <a:lnTo>
                              <a:pt x="14" y="48"/>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3606160">
            <v:shape id="Freeform 84" style="position:absolute;margin-left:80pt;margin-top:-373.05pt;width:2.4pt;height:2.4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8r-10,l14,48,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" w14:anchorId="05469FF1">
              <v:path arrowok="t" o:connecttype="custom" o:connectlocs="0,15240;0,9525;3175,3175;8890,0;15240,0;21590,0;24130,3175;27305,9525;30480,15240;27305,21590;24130,24765;21590,30480;15240,30480;8890,30480;3175,24765;0,21590;0,15240" o:connectangles="0,0,0,0,0,0,0,0,0,0,0,0,0,0,0,0,0"/>
            </v:shape>
          </w:pict>
        </mc:Fallback>
      </mc:AlternateContent>
    </w:r>
    <w:r>
      <w:rPr>
        <w:noProof/>
      </w:rPr>
      <mc:AlternateContent>
        <mc:Choice Requires="wps">
          <w:drawing>
            <wp:anchor distT="0" distB="0" distL="114300" distR="114300" simplePos="0" relativeHeight="251571200" behindDoc="0" locked="0" layoutInCell="1" allowOverlap="1" wp14:anchorId="673C3784" wp14:editId="43E9B460">
              <wp:simplePos x="0" y="0"/>
              <wp:positionH relativeFrom="column">
                <wp:posOffset>1016000</wp:posOffset>
              </wp:positionH>
              <wp:positionV relativeFrom="paragraph">
                <wp:posOffset>-2030095</wp:posOffset>
              </wp:positionV>
              <wp:extent cx="30480" cy="30480"/>
              <wp:effectExtent l="0" t="0" r="0" b="0"/>
              <wp:wrapNone/>
              <wp:docPr id="2038" name="Freeform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8 h 48"/>
                          <a:gd name="T24" fmla="*/ 24 w 48"/>
                          <a:gd name="T25" fmla="*/ 48 h 48"/>
                          <a:gd name="T26" fmla="*/ 14 w 48"/>
                          <a:gd name="T27" fmla="*/ 48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8"/>
                            </a:lnTo>
                            <a:lnTo>
                              <a:pt x="24" y="48"/>
                            </a:lnTo>
                            <a:lnTo>
                              <a:pt x="14" y="48"/>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FC3EE44">
            <v:shape id="Freeform 83" style="position:absolute;margin-left:80pt;margin-top:-159.85pt;width:2.4pt;height:2.4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8r-10,l14,48,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" w14:anchorId="7960AEBF">
              <v:path arrowok="t" o:connecttype="custom" o:connectlocs="0,15240;0,9525;3175,3175;8890,0;15240,0;21590,0;24130,3175;27305,9525;30480,15240;27305,21590;24130,24765;21590,30480;15240,30480;8890,30480;3175,24765;0,21590;0,15240" o:connectangles="0,0,0,0,0,0,0,0,0,0,0,0,0,0,0,0,0"/>
            </v:shape>
          </w:pict>
        </mc:Fallback>
      </mc:AlternateContent>
    </w:r>
    <w:r>
      <w:rPr>
        <w:noProof/>
      </w:rPr>
      <mc:AlternateContent>
        <mc:Choice Requires="wps">
          <w:drawing>
            <wp:anchor distT="0" distB="0" distL="114300" distR="114300" simplePos="0" relativeHeight="251570176" behindDoc="0" locked="0" layoutInCell="1" allowOverlap="1" wp14:anchorId="0C2AB67F" wp14:editId="43C3B11E">
              <wp:simplePos x="0" y="0"/>
              <wp:positionH relativeFrom="column">
                <wp:posOffset>2289810</wp:posOffset>
              </wp:positionH>
              <wp:positionV relativeFrom="paragraph">
                <wp:posOffset>-714375</wp:posOffset>
              </wp:positionV>
              <wp:extent cx="30480" cy="30480"/>
              <wp:effectExtent l="0" t="0" r="0" b="0"/>
              <wp:wrapNone/>
              <wp:docPr id="2037" name="Freeform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8DE5E7F">
            <v:shape id="Freeform 82" style="position:absolute;margin-left:180.3pt;margin-top:-56.25pt;width:2.4pt;height:2.4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" w14:anchorId="0408C144">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568128" behindDoc="0" locked="0" layoutInCell="1" allowOverlap="1" wp14:anchorId="5DA7DD0F" wp14:editId="01ACECCA">
              <wp:simplePos x="0" y="0"/>
              <wp:positionH relativeFrom="column">
                <wp:posOffset>1016000</wp:posOffset>
              </wp:positionH>
              <wp:positionV relativeFrom="paragraph">
                <wp:posOffset>-4676775</wp:posOffset>
              </wp:positionV>
              <wp:extent cx="30480" cy="30480"/>
              <wp:effectExtent l="0" t="0" r="0" b="0"/>
              <wp:wrapNone/>
              <wp:docPr id="2036" name="Freeform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0"/>
                            </a:lnTo>
                            <a:lnTo>
                              <a:pt x="24" y="0"/>
                            </a:lnTo>
                            <a:lnTo>
                              <a:pt x="34" y="0"/>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61D69E3">
            <v:shape id="Freeform 80" style="position:absolute;margin-left:80pt;margin-top:-368.25pt;width:2.4pt;height:2.4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24,,34,r4,10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" w14:anchorId="52C67670">
              <v:path arrowok="t" o:connecttype="custom" o:connectlocs="0,15240;0,9525;3175,6350;8890,0;15240,0;21590,0;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67104" behindDoc="0" locked="0" layoutInCell="1" allowOverlap="1" wp14:anchorId="0BD867C3" wp14:editId="337CEC11">
              <wp:simplePos x="0" y="0"/>
              <wp:positionH relativeFrom="column">
                <wp:posOffset>1016000</wp:posOffset>
              </wp:positionH>
              <wp:positionV relativeFrom="paragraph">
                <wp:posOffset>-1969135</wp:posOffset>
              </wp:positionV>
              <wp:extent cx="30480" cy="30480"/>
              <wp:effectExtent l="0" t="0" r="0" b="0"/>
              <wp:wrapNone/>
              <wp:docPr id="2035" name="Freeform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0"/>
                            </a:lnTo>
                            <a:lnTo>
                              <a:pt x="24" y="0"/>
                            </a:lnTo>
                            <a:lnTo>
                              <a:pt x="34" y="0"/>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92945C8">
            <v:shape id="Freeform 79" style="position:absolute;margin-left:80pt;margin-top:-155.05pt;width:2.4pt;height:2.4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24,,34,r4,10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" w14:anchorId="3AA1EB64">
              <v:path arrowok="t" o:connecttype="custom" o:connectlocs="0,15240;0,9525;3175,6350;8890,0;15240,0;21590,0;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66080" behindDoc="0" locked="0" layoutInCell="1" allowOverlap="1" wp14:anchorId="0811591E" wp14:editId="38D6E40F">
              <wp:simplePos x="0" y="0"/>
              <wp:positionH relativeFrom="column">
                <wp:posOffset>1016000</wp:posOffset>
              </wp:positionH>
              <wp:positionV relativeFrom="paragraph">
                <wp:posOffset>-1655445</wp:posOffset>
              </wp:positionV>
              <wp:extent cx="30480" cy="30480"/>
              <wp:effectExtent l="0" t="0" r="0" b="0"/>
              <wp:wrapNone/>
              <wp:docPr id="2034" name="Free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4F9BB3">
            <v:shape id="Freeform 78" style="position:absolute;margin-left:80pt;margin-top:-130.35pt;width:2.4pt;height:2.4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" w14:anchorId="0272FADF">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65056" behindDoc="0" locked="0" layoutInCell="1" allowOverlap="1" wp14:anchorId="1C948CFF" wp14:editId="6560BF8B">
              <wp:simplePos x="0" y="0"/>
              <wp:positionH relativeFrom="column">
                <wp:posOffset>2228850</wp:posOffset>
              </wp:positionH>
              <wp:positionV relativeFrom="paragraph">
                <wp:posOffset>-714375</wp:posOffset>
              </wp:positionV>
              <wp:extent cx="30480" cy="30480"/>
              <wp:effectExtent l="0" t="0" r="0" b="0"/>
              <wp:wrapNone/>
              <wp:docPr id="2033" name="Free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94C6656">
            <v:shape id="Freeform 77" style="position:absolute;margin-left:175.5pt;margin-top:-56.25pt;width:2.4pt;height:2.4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" w14:anchorId="3679CBB9">
              <v:path arrowok="t" o:connecttype="custom" o:connectlocs="15240,0;20955,3175;27305,6350;30480,8890;30480,15240;30480,21590;27305,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63008" behindDoc="0" locked="0" layoutInCell="1" allowOverlap="1" wp14:anchorId="09F1D5DA" wp14:editId="7E9CC518">
              <wp:simplePos x="0" y="0"/>
              <wp:positionH relativeFrom="column">
                <wp:posOffset>1016000</wp:posOffset>
              </wp:positionH>
              <wp:positionV relativeFrom="paragraph">
                <wp:posOffset>-4615815</wp:posOffset>
              </wp:positionV>
              <wp:extent cx="30480" cy="30480"/>
              <wp:effectExtent l="0" t="0" r="0" b="0"/>
              <wp:wrapNone/>
              <wp:docPr id="2032" name="Freeform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D994946">
            <v:shape id="Freeform 75" style="position:absolute;margin-left:80pt;margin-top:-363.45pt;width:2.4pt;height:2.4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" w14:anchorId="6F5234F1">
              <v:path arrowok="t" o:connecttype="custom" o:connectlocs="0,15240;0,9525;3175,6350;8890,3175;15240,0;21590,3175;24130,6350;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61984" behindDoc="0" locked="0" layoutInCell="1" allowOverlap="1" wp14:anchorId="1DA5BD0D" wp14:editId="5C0E55E8">
              <wp:simplePos x="0" y="0"/>
              <wp:positionH relativeFrom="column">
                <wp:posOffset>1016000</wp:posOffset>
              </wp:positionH>
              <wp:positionV relativeFrom="paragraph">
                <wp:posOffset>-1908175</wp:posOffset>
              </wp:positionV>
              <wp:extent cx="30480" cy="30480"/>
              <wp:effectExtent l="0" t="0" r="0" b="0"/>
              <wp:wrapNone/>
              <wp:docPr id="2031"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D9377CC">
            <v:shape id="Freeform 74" style="position:absolute;margin-left:80pt;margin-top:-150.25pt;width:2.4pt;height:2.4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" w14:anchorId="14B2D27B">
              <v:path arrowok="t" o:connecttype="custom" o:connectlocs="0,15240;0,8890;3175,6350;8890,3175;15240,0;21590,3175;24130,6350;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60960" behindDoc="0" locked="0" layoutInCell="1" allowOverlap="1" wp14:anchorId="7A525FAE" wp14:editId="6D116CA8">
              <wp:simplePos x="0" y="0"/>
              <wp:positionH relativeFrom="column">
                <wp:posOffset>1016000</wp:posOffset>
              </wp:positionH>
              <wp:positionV relativeFrom="paragraph">
                <wp:posOffset>-1594485</wp:posOffset>
              </wp:positionV>
              <wp:extent cx="30480" cy="33655"/>
              <wp:effectExtent l="0" t="0" r="0" b="0"/>
              <wp:wrapNone/>
              <wp:docPr id="2030" name="Freeform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5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5 h 53"/>
                          <a:gd name="T16" fmla="*/ 48 w 48"/>
                          <a:gd name="T17" fmla="*/ 24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53"/>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4BEC829">
            <v:shape id="Freeform 73" style="position:absolute;margin-left:80pt;margin-top:-125.55pt;width:2.4pt;height:2.6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5,5,10,14,5,24,,34,5r4,5l43,15r5,9l43,34r-5,9l34,48,24,53,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" w14:anchorId="097ADD46">
              <v:path arrowok="t" o:connecttype="custom" o:connectlocs="0,15240;0,9525;3175,6350;8890,3175;15240,0;21590,3175;24130,6350;27305,9525;30480,15240;27305,21590;24130,27305;21590,30480;15240,33655;8890,30480;3175,27305;0,21590;0,15240" o:connectangles="0,0,0,0,0,0,0,0,0,0,0,0,0,0,0,0,0"/>
            </v:shape>
          </w:pict>
        </mc:Fallback>
      </mc:AlternateContent>
    </w:r>
    <w:r>
      <w:rPr>
        <w:noProof/>
      </w:rPr>
      <mc:AlternateContent>
        <mc:Choice Requires="wps">
          <w:drawing>
            <wp:anchor distT="0" distB="0" distL="114300" distR="114300" simplePos="0" relativeHeight="251559936" behindDoc="0" locked="0" layoutInCell="1" allowOverlap="1" wp14:anchorId="452D8CBF" wp14:editId="7B77C39E">
              <wp:simplePos x="0" y="0"/>
              <wp:positionH relativeFrom="column">
                <wp:posOffset>2167890</wp:posOffset>
              </wp:positionH>
              <wp:positionV relativeFrom="paragraph">
                <wp:posOffset>-714375</wp:posOffset>
              </wp:positionV>
              <wp:extent cx="30480" cy="30480"/>
              <wp:effectExtent l="0" t="0" r="0" b="0"/>
              <wp:wrapNone/>
              <wp:docPr id="2029" name="Freeform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074B854">
            <v:shape id="Freeform 72" style="position:absolute;margin-left:170.7pt;margin-top:-56.25pt;width:2.4pt;height:2.4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" w14:anchorId="7BEC11CE">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57888" behindDoc="0" locked="0" layoutInCell="1" allowOverlap="1" wp14:anchorId="7F7D6302" wp14:editId="3E3151DA">
              <wp:simplePos x="0" y="0"/>
              <wp:positionH relativeFrom="column">
                <wp:posOffset>1016000</wp:posOffset>
              </wp:positionH>
              <wp:positionV relativeFrom="paragraph">
                <wp:posOffset>-4554855</wp:posOffset>
              </wp:positionV>
              <wp:extent cx="30480" cy="33655"/>
              <wp:effectExtent l="0" t="0" r="0" b="0"/>
              <wp:wrapNone/>
              <wp:docPr id="2028" name="Freeform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9 h 53"/>
                          <a:gd name="T2" fmla="*/ 0 w 48"/>
                          <a:gd name="T3" fmla="*/ 19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9 h 53"/>
                          <a:gd name="T16" fmla="*/ 48 w 48"/>
                          <a:gd name="T17" fmla="*/ 29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9"/>
                            </a:moveTo>
                            <a:lnTo>
                              <a:pt x="0" y="19"/>
                            </a:lnTo>
                            <a:lnTo>
                              <a:pt x="5" y="10"/>
                            </a:lnTo>
                            <a:lnTo>
                              <a:pt x="14" y="5"/>
                            </a:lnTo>
                            <a:lnTo>
                              <a:pt x="24" y="0"/>
                            </a:lnTo>
                            <a:lnTo>
                              <a:pt x="34" y="5"/>
                            </a:lnTo>
                            <a:lnTo>
                              <a:pt x="38" y="10"/>
                            </a:lnTo>
                            <a:lnTo>
                              <a:pt x="43" y="19"/>
                            </a:lnTo>
                            <a:lnTo>
                              <a:pt x="48" y="29"/>
                            </a:lnTo>
                            <a:lnTo>
                              <a:pt x="43" y="34"/>
                            </a:lnTo>
                            <a:lnTo>
                              <a:pt x="38" y="43"/>
                            </a:lnTo>
                            <a:lnTo>
                              <a:pt x="34" y="48"/>
                            </a:lnTo>
                            <a:lnTo>
                              <a:pt x="24" y="53"/>
                            </a:lnTo>
                            <a:lnTo>
                              <a:pt x="14" y="48"/>
                            </a:lnTo>
                            <a:lnTo>
                              <a:pt x="5" y="43"/>
                            </a:lnTo>
                            <a:lnTo>
                              <a:pt x="0" y="34"/>
                            </a:lnTo>
                            <a:lnTo>
                              <a:pt x="0" y="2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BB80B12">
            <v:shape id="Freeform 70" style="position:absolute;margin-left:80pt;margin-top:-358.65pt;width:2.4pt;height:2.6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9l,19,5,10,14,5,24,,34,5r4,5l43,19r5,10l43,34r-5,9l34,48,24,53,14,48,5,43,,34,,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" w14:anchorId="071F8C6C">
              <v:path arrowok="t" o:connecttype="custom" o:connectlocs="0,18415;0,12065;3175,6350;8890,3175;15240,0;21590,3175;24130,6350;27305,12065;30480,18415;27305,21590;24130,27305;21590,30480;15240,33655;8890,30480;3175,27305;0,21590;0,18415" o:connectangles="0,0,0,0,0,0,0,0,0,0,0,0,0,0,0,0,0"/>
            </v:shape>
          </w:pict>
        </mc:Fallback>
      </mc:AlternateContent>
    </w:r>
    <w:r>
      <w:rPr>
        <w:noProof/>
      </w:rPr>
      <mc:AlternateContent>
        <mc:Choice Requires="wps">
          <w:drawing>
            <wp:anchor distT="0" distB="0" distL="114300" distR="114300" simplePos="0" relativeHeight="251556864" behindDoc="0" locked="0" layoutInCell="1" allowOverlap="1" wp14:anchorId="084C4BF3" wp14:editId="305D82C8">
              <wp:simplePos x="0" y="0"/>
              <wp:positionH relativeFrom="column">
                <wp:posOffset>1016000</wp:posOffset>
              </wp:positionH>
              <wp:positionV relativeFrom="paragraph">
                <wp:posOffset>-1844040</wp:posOffset>
              </wp:positionV>
              <wp:extent cx="30480" cy="30480"/>
              <wp:effectExtent l="0" t="0" r="0" b="0"/>
              <wp:wrapNone/>
              <wp:docPr id="2027" name="Freeform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52D571B">
            <v:shape id="Freeform 69" style="position:absolute;margin-left:80pt;margin-top:-145.2pt;width:2.4pt;height:2.4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" w14:anchorId="768CA1B1">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55840" behindDoc="0" locked="0" layoutInCell="1" allowOverlap="1" wp14:anchorId="720A6571" wp14:editId="5F4CC82C">
              <wp:simplePos x="0" y="0"/>
              <wp:positionH relativeFrom="column">
                <wp:posOffset>1016000</wp:posOffset>
              </wp:positionH>
              <wp:positionV relativeFrom="paragraph">
                <wp:posOffset>-1530350</wp:posOffset>
              </wp:positionV>
              <wp:extent cx="30480" cy="30480"/>
              <wp:effectExtent l="0" t="0" r="0" b="0"/>
              <wp:wrapNone/>
              <wp:docPr id="2026" name="Freeform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55B8B1F">
            <v:shape id="Freeform 68" style="position:absolute;margin-left:80pt;margin-top:-120.5pt;width:2.4pt;height:2.4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" w14:anchorId="52DF8E52">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54816" behindDoc="0" locked="0" layoutInCell="1" allowOverlap="1" wp14:anchorId="13E29AC9" wp14:editId="036BCDB8">
              <wp:simplePos x="0" y="0"/>
              <wp:positionH relativeFrom="column">
                <wp:posOffset>2106930</wp:posOffset>
              </wp:positionH>
              <wp:positionV relativeFrom="paragraph">
                <wp:posOffset>-714375</wp:posOffset>
              </wp:positionV>
              <wp:extent cx="30480" cy="30480"/>
              <wp:effectExtent l="0" t="0" r="0" b="0"/>
              <wp:wrapNone/>
              <wp:docPr id="2025" name="Freeform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9C911EF">
            <v:shape id="Freeform 67" style="position:absolute;margin-left:165.9pt;margin-top:-56.25pt;width:2.4pt;height:2.4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" w14:anchorId="243D6E9D">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52768" behindDoc="0" locked="0" layoutInCell="1" allowOverlap="1" wp14:anchorId="7758D8DF" wp14:editId="334DAF50">
              <wp:simplePos x="0" y="0"/>
              <wp:positionH relativeFrom="column">
                <wp:posOffset>1016000</wp:posOffset>
              </wp:positionH>
              <wp:positionV relativeFrom="paragraph">
                <wp:posOffset>-4490720</wp:posOffset>
              </wp:positionV>
              <wp:extent cx="30480" cy="30480"/>
              <wp:effectExtent l="0" t="0" r="0" b="0"/>
              <wp:wrapNone/>
              <wp:docPr id="2024" name="Freeform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DB3E11F">
            <v:shape id="Freeform 65" style="position:absolute;margin-left:80pt;margin-top:-353.6pt;width:2.4pt;height:2.4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" w14:anchorId="564AAF8F">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51744" behindDoc="0" locked="0" layoutInCell="1" allowOverlap="1" wp14:anchorId="2684EAA2" wp14:editId="0F46EAA5">
              <wp:simplePos x="0" y="0"/>
              <wp:positionH relativeFrom="column">
                <wp:posOffset>1016000</wp:posOffset>
              </wp:positionH>
              <wp:positionV relativeFrom="paragraph">
                <wp:posOffset>-1783080</wp:posOffset>
              </wp:positionV>
              <wp:extent cx="30480" cy="30480"/>
              <wp:effectExtent l="0" t="0" r="0" b="0"/>
              <wp:wrapNone/>
              <wp:docPr id="2023"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63BBB26">
            <v:shape id="Freeform 64" style="position:absolute;margin-left:80pt;margin-top:-140.4pt;width:2.4pt;height:2.4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" w14:anchorId="6B9826D3">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50720" behindDoc="0" locked="0" layoutInCell="1" allowOverlap="1" wp14:anchorId="542A19FF" wp14:editId="1BC4A26D">
              <wp:simplePos x="0" y="0"/>
              <wp:positionH relativeFrom="column">
                <wp:posOffset>1016000</wp:posOffset>
              </wp:positionH>
              <wp:positionV relativeFrom="paragraph">
                <wp:posOffset>-1469390</wp:posOffset>
              </wp:positionV>
              <wp:extent cx="30480" cy="30480"/>
              <wp:effectExtent l="0" t="0" r="0" b="0"/>
              <wp:wrapNone/>
              <wp:docPr id="2022" name="Freeform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8"/>
                            </a:lnTo>
                            <a:lnTo>
                              <a:pt x="24" y="48"/>
                            </a:lnTo>
                            <a:lnTo>
                              <a:pt x="14" y="48"/>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70FFDA2">
            <v:shape id="Freeform 63" style="position:absolute;margin-left:80pt;margin-top:-115.7pt;width:2.4pt;height:2.4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8r-10,l14,48,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" w14:anchorId="76E55BB0">
              <v:path arrowok="t" o:connecttype="custom" o:connectlocs="0,15240;0,8890;3175,3175;8890,0;15240,0;21590,0;24130,3175;27305,8890;30480,15240;27305,20955;24130,24130;21590,30480;15240,30480;8890,30480;3175,24130;0,20955;0,15240" o:connectangles="0,0,0,0,0,0,0,0,0,0,0,0,0,0,0,0,0"/>
            </v:shape>
          </w:pict>
        </mc:Fallback>
      </mc:AlternateContent>
    </w:r>
    <w:r>
      <w:rPr>
        <w:noProof/>
      </w:rPr>
      <mc:AlternateContent>
        <mc:Choice Requires="wps">
          <w:drawing>
            <wp:anchor distT="0" distB="0" distL="114300" distR="114300" simplePos="0" relativeHeight="251549696" behindDoc="0" locked="0" layoutInCell="1" allowOverlap="1" wp14:anchorId="6E3440F9" wp14:editId="165B6D93">
              <wp:simplePos x="0" y="0"/>
              <wp:positionH relativeFrom="column">
                <wp:posOffset>2042795</wp:posOffset>
              </wp:positionH>
              <wp:positionV relativeFrom="paragraph">
                <wp:posOffset>-714375</wp:posOffset>
              </wp:positionV>
              <wp:extent cx="30480" cy="30480"/>
              <wp:effectExtent l="0" t="0" r="0" b="0"/>
              <wp:wrapNone/>
              <wp:docPr id="2021" name="Freeform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AF26BB9">
            <v:shape id="Freeform 62" style="position:absolute;margin-left:160.85pt;margin-top:-56.25pt;width:2.4pt;height:2.4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" w14:anchorId="1436F0DF">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547648" behindDoc="0" locked="0" layoutInCell="1" allowOverlap="1" wp14:anchorId="65AD7B87" wp14:editId="3AD483B7">
              <wp:simplePos x="0" y="0"/>
              <wp:positionH relativeFrom="column">
                <wp:posOffset>1016000</wp:posOffset>
              </wp:positionH>
              <wp:positionV relativeFrom="paragraph">
                <wp:posOffset>-4429760</wp:posOffset>
              </wp:positionV>
              <wp:extent cx="30480" cy="30480"/>
              <wp:effectExtent l="0" t="0" r="0" b="0"/>
              <wp:wrapNone/>
              <wp:docPr id="2020" name="Freeform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8"/>
                            </a:lnTo>
                            <a:lnTo>
                              <a:pt x="24" y="48"/>
                            </a:lnTo>
                            <a:lnTo>
                              <a:pt x="14" y="48"/>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9BC6993">
            <v:shape id="Freeform 60" style="position:absolute;margin-left:80pt;margin-top:-348.8pt;width:2.4pt;height:2.4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8r-10,l14,48,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xsP6AMAAGkOAAAOAAAAZHJzL2Uyb0RvYy54bWysV9tunDAQfa/Uf7B4rNRwTTdZZVNVjVJV&#10;Si9S0g/wgllQAVPbu2z69Z2xzcbbmCyq+sLNh8OcM57Bvn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" w14:anchorId="2AA0C3DD">
              <v:path arrowok="t" o:connecttype="custom" o:connectlocs="0,15240;0,8890;3175,2540;8890,0;15240,0;21590,0;24130,2540;27305,8890;30480,15240;27305,20955;24130,24130;21590,30480;15240,30480;8890,30480;3175,24130;0,20955;0,15240" o:connectangles="0,0,0,0,0,0,0,0,0,0,0,0,0,0,0,0,0"/>
            </v:shape>
          </w:pict>
        </mc:Fallback>
      </mc:AlternateContent>
    </w:r>
    <w:r>
      <w:rPr>
        <w:noProof/>
      </w:rPr>
      <mc:AlternateContent>
        <mc:Choice Requires="wps">
          <w:drawing>
            <wp:anchor distT="0" distB="0" distL="114300" distR="114300" simplePos="0" relativeHeight="251546624" behindDoc="0" locked="0" layoutInCell="1" allowOverlap="1" wp14:anchorId="4B68D99C" wp14:editId="676C06C2">
              <wp:simplePos x="0" y="0"/>
              <wp:positionH relativeFrom="column">
                <wp:posOffset>1016000</wp:posOffset>
              </wp:positionH>
              <wp:positionV relativeFrom="paragraph">
                <wp:posOffset>-1722120</wp:posOffset>
              </wp:positionV>
              <wp:extent cx="30480" cy="30480"/>
              <wp:effectExtent l="0" t="0" r="0" b="0"/>
              <wp:wrapNone/>
              <wp:docPr id="2019"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746B8F2">
            <v:shape id="Freeform 59" style="position:absolute;margin-left:80pt;margin-top:-135.6pt;width:2.4pt;height:2.4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" w14:anchorId="0F78F484">
              <v:path arrowok="t" o:connecttype="custom" o:connectlocs="0,15240;0,8890;3175,2540;8890,0;15240,0;21590,0;24130,2540;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45600" behindDoc="0" locked="0" layoutInCell="1" allowOverlap="1" wp14:anchorId="10712146" wp14:editId="039F6218">
              <wp:simplePos x="0" y="0"/>
              <wp:positionH relativeFrom="column">
                <wp:posOffset>1016000</wp:posOffset>
              </wp:positionH>
              <wp:positionV relativeFrom="paragraph">
                <wp:posOffset>-1408430</wp:posOffset>
              </wp:positionV>
              <wp:extent cx="30480" cy="30480"/>
              <wp:effectExtent l="0" t="0" r="0" b="0"/>
              <wp:wrapNone/>
              <wp:docPr id="2018"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0 h 48"/>
                          <a:gd name="T8" fmla="*/ 24 w 48"/>
                          <a:gd name="T9" fmla="*/ 0 h 48"/>
                          <a:gd name="T10" fmla="*/ 34 w 48"/>
                          <a:gd name="T11" fmla="*/ 0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0"/>
                            </a:lnTo>
                            <a:lnTo>
                              <a:pt x="24" y="0"/>
                            </a:lnTo>
                            <a:lnTo>
                              <a:pt x="34" y="0"/>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DBBD34C">
            <v:shape id="Freeform 58" style="position:absolute;margin-left:80pt;margin-top:-110.9pt;width:2.4pt;height:2.4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24,,34,r4,9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" w14:anchorId="169B13A2">
              <v:path arrowok="t" o:connecttype="custom" o:connectlocs="0,15240;0,8890;3175,5715;8890,0;15240,0;21590,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44576" behindDoc="0" locked="0" layoutInCell="1" allowOverlap="1" wp14:anchorId="5F16279C" wp14:editId="26D5D3D0">
              <wp:simplePos x="0" y="0"/>
              <wp:positionH relativeFrom="column">
                <wp:posOffset>1981835</wp:posOffset>
              </wp:positionH>
              <wp:positionV relativeFrom="paragraph">
                <wp:posOffset>-714375</wp:posOffset>
              </wp:positionV>
              <wp:extent cx="30480" cy="30480"/>
              <wp:effectExtent l="0" t="0" r="0" b="0"/>
              <wp:wrapNone/>
              <wp:docPr id="2017" name="Freef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CDFCA20">
            <v:shape id="Freeform 57" style="position:absolute;margin-left:156.05pt;margin-top:-56.25pt;width:2.4pt;height:2.4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" w14:anchorId="6FEA76AD">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542528" behindDoc="0" locked="0" layoutInCell="1" allowOverlap="1" wp14:anchorId="6FFA79D0" wp14:editId="586272D6">
              <wp:simplePos x="0" y="0"/>
              <wp:positionH relativeFrom="column">
                <wp:posOffset>1016000</wp:posOffset>
              </wp:positionH>
              <wp:positionV relativeFrom="paragraph">
                <wp:posOffset>-4368800</wp:posOffset>
              </wp:positionV>
              <wp:extent cx="30480" cy="30480"/>
              <wp:effectExtent l="0" t="0" r="0" b="0"/>
              <wp:wrapNone/>
              <wp:docPr id="2016" name="Freeform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0 h 48"/>
                          <a:gd name="T8" fmla="*/ 24 w 48"/>
                          <a:gd name="T9" fmla="*/ 0 h 48"/>
                          <a:gd name="T10" fmla="*/ 34 w 48"/>
                          <a:gd name="T11" fmla="*/ 0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0"/>
                            </a:lnTo>
                            <a:lnTo>
                              <a:pt x="24" y="0"/>
                            </a:lnTo>
                            <a:lnTo>
                              <a:pt x="34" y="0"/>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0A19B57">
            <v:shape id="Freeform 55" style="position:absolute;margin-left:80pt;margin-top:-344pt;width:2.4pt;height:2.4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24,,34,r4,9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" w14:anchorId="2E7ECCC7">
              <v:path arrowok="t" o:connecttype="custom" o:connectlocs="0,15240;0,8890;3175,5715;8890,0;15240,0;21590,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41504" behindDoc="0" locked="0" layoutInCell="1" allowOverlap="1" wp14:anchorId="77202136" wp14:editId="72A082AB">
              <wp:simplePos x="0" y="0"/>
              <wp:positionH relativeFrom="column">
                <wp:posOffset>1016000</wp:posOffset>
              </wp:positionH>
              <wp:positionV relativeFrom="paragraph">
                <wp:posOffset>-1335405</wp:posOffset>
              </wp:positionV>
              <wp:extent cx="30480" cy="30480"/>
              <wp:effectExtent l="0" t="0" r="0" b="0"/>
              <wp:wrapNone/>
              <wp:docPr id="2015" name="Freeform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51928AD">
            <v:shape id="Freeform 54" style="position:absolute;margin-left:80pt;margin-top:-105.15pt;width:2.4pt;height:2.4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" w14:anchorId="058FD448">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40480" behindDoc="0" locked="0" layoutInCell="1" allowOverlap="1" wp14:anchorId="26A7102D" wp14:editId="3BF0766C">
              <wp:simplePos x="0" y="0"/>
              <wp:positionH relativeFrom="column">
                <wp:posOffset>1920875</wp:posOffset>
              </wp:positionH>
              <wp:positionV relativeFrom="paragraph">
                <wp:posOffset>-714375</wp:posOffset>
              </wp:positionV>
              <wp:extent cx="30480" cy="30480"/>
              <wp:effectExtent l="0" t="0" r="0" b="0"/>
              <wp:wrapNone/>
              <wp:docPr id="2014"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4 w 48"/>
                          <a:gd name="T5" fmla="*/ 10 h 48"/>
                          <a:gd name="T6" fmla="*/ 48 w 48"/>
                          <a:gd name="T7" fmla="*/ 14 h 48"/>
                          <a:gd name="T8" fmla="*/ 48 w 48"/>
                          <a:gd name="T9" fmla="*/ 24 h 48"/>
                          <a:gd name="T10" fmla="*/ 48 w 48"/>
                          <a:gd name="T11" fmla="*/ 34 h 48"/>
                          <a:gd name="T12" fmla="*/ 44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4" y="10"/>
                            </a:lnTo>
                            <a:lnTo>
                              <a:pt x="48" y="14"/>
                            </a:lnTo>
                            <a:lnTo>
                              <a:pt x="48" y="24"/>
                            </a:lnTo>
                            <a:lnTo>
                              <a:pt x="48" y="34"/>
                            </a:lnTo>
                            <a:lnTo>
                              <a:pt x="44"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34A0128">
            <v:shape id="Freeform 53" style="position:absolute;margin-left:151.25pt;margin-top:-56.25pt;width:2.4pt;height:2.4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10,5l48,14r,10l48,34r-4,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ez6g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" w14:anchorId="4A7DDFFE">
              <v:path arrowok="t" o:connecttype="custom" o:connectlocs="15240,0;21590,3175;27940,6350;30480,8890;30480,15240;30480,21590;27940,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538432" behindDoc="0" locked="0" layoutInCell="1" allowOverlap="1" wp14:anchorId="7224560D" wp14:editId="26729B14">
              <wp:simplePos x="0" y="0"/>
              <wp:positionH relativeFrom="column">
                <wp:posOffset>1016000</wp:posOffset>
              </wp:positionH>
              <wp:positionV relativeFrom="paragraph">
                <wp:posOffset>-4307840</wp:posOffset>
              </wp:positionV>
              <wp:extent cx="30480" cy="30480"/>
              <wp:effectExtent l="0" t="0" r="0" b="0"/>
              <wp:wrapNone/>
              <wp:docPr id="2013" name="Freeform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9F40DCA">
            <v:shape id="Freeform 51" style="position:absolute;margin-left:80pt;margin-top:-339.2pt;width:2.4pt;height:2.4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" w14:anchorId="6E7F900E">
              <v:path arrowok="t" o:connecttype="custom" o:connectlocs="0,15240;0,8890;3175,5715;8890,2540;15240,0;21590,254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37408" behindDoc="0" locked="0" layoutInCell="1" allowOverlap="1" wp14:anchorId="77062A67" wp14:editId="67EF629B">
              <wp:simplePos x="0" y="0"/>
              <wp:positionH relativeFrom="column">
                <wp:posOffset>1016000</wp:posOffset>
              </wp:positionH>
              <wp:positionV relativeFrom="paragraph">
                <wp:posOffset>-1274445</wp:posOffset>
              </wp:positionV>
              <wp:extent cx="30480" cy="30480"/>
              <wp:effectExtent l="0" t="0" r="0" b="0"/>
              <wp:wrapNone/>
              <wp:docPr id="2012" name="Free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5DAF3FA">
            <v:shape id="Freeform 50" style="position:absolute;margin-left:80pt;margin-top:-100.35pt;width:2.4pt;height:2.4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" w14:anchorId="600781DE">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36384" behindDoc="0" locked="0" layoutInCell="1" allowOverlap="1" wp14:anchorId="4295B105" wp14:editId="76EC7D92">
              <wp:simplePos x="0" y="0"/>
              <wp:positionH relativeFrom="column">
                <wp:posOffset>1859915</wp:posOffset>
              </wp:positionH>
              <wp:positionV relativeFrom="paragraph">
                <wp:posOffset>-714375</wp:posOffset>
              </wp:positionV>
              <wp:extent cx="30480" cy="30480"/>
              <wp:effectExtent l="0" t="0" r="0" b="0"/>
              <wp:wrapNone/>
              <wp:docPr id="2011"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A03E1BC">
            <v:shape id="Freeform 49" style="position:absolute;margin-left:146.45pt;margin-top:-56.25pt;width:2.4pt;height:2.4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" w14:anchorId="7B113ED3">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534336" behindDoc="0" locked="0" layoutInCell="1" allowOverlap="1" wp14:anchorId="03B4F38C" wp14:editId="7D91E89E">
              <wp:simplePos x="0" y="0"/>
              <wp:positionH relativeFrom="column">
                <wp:posOffset>1016000</wp:posOffset>
              </wp:positionH>
              <wp:positionV relativeFrom="paragraph">
                <wp:posOffset>-4244340</wp:posOffset>
              </wp:positionV>
              <wp:extent cx="30480" cy="30480"/>
              <wp:effectExtent l="0" t="0" r="0" b="0"/>
              <wp:wrapNone/>
              <wp:docPr id="2010" name="Freeform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7C0815">
            <v:shape id="Freeform 47" style="position:absolute;margin-left:80pt;margin-top:-334.2pt;width:2.4pt;height:2.4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" w14:anchorId="07242A03">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33312" behindDoc="0" locked="0" layoutInCell="1" allowOverlap="1" wp14:anchorId="4FEFF675" wp14:editId="5CB67672">
              <wp:simplePos x="0" y="0"/>
              <wp:positionH relativeFrom="column">
                <wp:posOffset>1016000</wp:posOffset>
              </wp:positionH>
              <wp:positionV relativeFrom="paragraph">
                <wp:posOffset>-1213485</wp:posOffset>
              </wp:positionV>
              <wp:extent cx="30480" cy="30480"/>
              <wp:effectExtent l="0" t="0" r="0" b="0"/>
              <wp:wrapNone/>
              <wp:docPr id="2009"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36480E0">
            <v:shape id="Freeform 46" style="position:absolute;margin-left:80pt;margin-top:-95.55pt;width:2.4pt;height:2.4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" w14:anchorId="24874139">
              <v:path arrowok="t" o:connecttype="custom" o:connectlocs="0,15240;0,8890;3175,2540;8890,0;15240,0;21590,0;24130,2540;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32288" behindDoc="0" locked="0" layoutInCell="1" allowOverlap="1" wp14:anchorId="43CED3F9" wp14:editId="2EACB05B">
              <wp:simplePos x="0" y="0"/>
              <wp:positionH relativeFrom="column">
                <wp:posOffset>1798955</wp:posOffset>
              </wp:positionH>
              <wp:positionV relativeFrom="paragraph">
                <wp:posOffset>-714375</wp:posOffset>
              </wp:positionV>
              <wp:extent cx="30480" cy="30480"/>
              <wp:effectExtent l="0" t="0" r="0" b="0"/>
              <wp:wrapNone/>
              <wp:docPr id="2008" name="Freeform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4C52ADB">
            <v:shape id="Freeform 45" style="position:absolute;margin-left:141.65pt;margin-top:-56.25pt;width:2.4pt;height:2.4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" w14:anchorId="762BB70D">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530240" behindDoc="0" locked="0" layoutInCell="1" allowOverlap="1" wp14:anchorId="70A6DFC1" wp14:editId="3AA2B2DD">
              <wp:simplePos x="0" y="0"/>
              <wp:positionH relativeFrom="column">
                <wp:posOffset>1016000</wp:posOffset>
              </wp:positionH>
              <wp:positionV relativeFrom="paragraph">
                <wp:posOffset>-4183380</wp:posOffset>
              </wp:positionV>
              <wp:extent cx="30480" cy="30480"/>
              <wp:effectExtent l="0" t="0" r="0" b="0"/>
              <wp:wrapNone/>
              <wp:docPr id="2007"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CF26FB4">
            <v:shape id="Freeform 43" style="position:absolute;margin-left:80pt;margin-top:-329.4pt;width:2.4pt;height:2.4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" w14:anchorId="52DCA770">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29216" behindDoc="0" locked="0" layoutInCell="1" allowOverlap="1" wp14:anchorId="4CE2E952" wp14:editId="4198A736">
              <wp:simplePos x="0" y="0"/>
              <wp:positionH relativeFrom="column">
                <wp:posOffset>1016000</wp:posOffset>
              </wp:positionH>
              <wp:positionV relativeFrom="paragraph">
                <wp:posOffset>-1152525</wp:posOffset>
              </wp:positionV>
              <wp:extent cx="30480" cy="30480"/>
              <wp:effectExtent l="0" t="0" r="0" b="0"/>
              <wp:wrapNone/>
              <wp:docPr id="2006" name="Freef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B6409F7">
            <v:shape id="Freeform 42" style="position:absolute;margin-left:80pt;margin-top:-90.75pt;width:2.4pt;height:2.4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" w14:anchorId="76801393">
              <v:path arrowok="t" o:connecttype="custom" o:connectlocs="0,15240;0,8890;3175,5715;8890,2540;15240,0;21590,2540;24130,5715;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28192" behindDoc="0" locked="0" layoutInCell="1" allowOverlap="1" wp14:anchorId="381DD285" wp14:editId="63C1C465">
              <wp:simplePos x="0" y="0"/>
              <wp:positionH relativeFrom="column">
                <wp:posOffset>1735455</wp:posOffset>
              </wp:positionH>
              <wp:positionV relativeFrom="paragraph">
                <wp:posOffset>-714375</wp:posOffset>
              </wp:positionV>
              <wp:extent cx="30480" cy="30480"/>
              <wp:effectExtent l="0" t="0" r="0" b="0"/>
              <wp:wrapNone/>
              <wp:docPr id="2005"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04334BF">
            <v:shape id="Freeform 41" style="position:absolute;margin-left:136.65pt;margin-top:-56.25pt;width:2.4pt;height:2.4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" w14:anchorId="278658B2">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526144" behindDoc="0" locked="0" layoutInCell="1" allowOverlap="1" wp14:anchorId="6B220916" wp14:editId="22B1692F">
              <wp:simplePos x="0" y="0"/>
              <wp:positionH relativeFrom="column">
                <wp:posOffset>1016000</wp:posOffset>
              </wp:positionH>
              <wp:positionV relativeFrom="paragraph">
                <wp:posOffset>-4122420</wp:posOffset>
              </wp:positionV>
              <wp:extent cx="30480" cy="30480"/>
              <wp:effectExtent l="0" t="0" r="0" b="0"/>
              <wp:wrapNone/>
              <wp:docPr id="2004"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4D073A">
            <v:shape id="Freeform 39" style="position:absolute;margin-left:80pt;margin-top:-324.6pt;width:2.4pt;height:2.4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" w14:anchorId="6207BFD0">
              <v:path arrowok="t" o:connecttype="custom" o:connectlocs="0,15240;0,9525;3175,3175;8890,0;15240,0;21590,0;24130,3175;27305,9525;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25120" behindDoc="0" locked="0" layoutInCell="1" allowOverlap="1" wp14:anchorId="13C389DB" wp14:editId="00D999F0">
              <wp:simplePos x="0" y="0"/>
              <wp:positionH relativeFrom="column">
                <wp:posOffset>1016000</wp:posOffset>
              </wp:positionH>
              <wp:positionV relativeFrom="paragraph">
                <wp:posOffset>-1091565</wp:posOffset>
              </wp:positionV>
              <wp:extent cx="30480" cy="29845"/>
              <wp:effectExtent l="0" t="0" r="0" b="0"/>
              <wp:wrapNone/>
              <wp:docPr id="2003"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29845"/>
                      </a:xfrm>
                      <a:custGeom>
                        <a:avLst/>
                        <a:gdLst>
                          <a:gd name="T0" fmla="*/ 0 w 48"/>
                          <a:gd name="T1" fmla="*/ 24 h 47"/>
                          <a:gd name="T2" fmla="*/ 0 w 48"/>
                          <a:gd name="T3" fmla="*/ 14 h 47"/>
                          <a:gd name="T4" fmla="*/ 5 w 48"/>
                          <a:gd name="T5" fmla="*/ 9 h 47"/>
                          <a:gd name="T6" fmla="*/ 14 w 48"/>
                          <a:gd name="T7" fmla="*/ 4 h 47"/>
                          <a:gd name="T8" fmla="*/ 24 w 48"/>
                          <a:gd name="T9" fmla="*/ 0 h 47"/>
                          <a:gd name="T10" fmla="*/ 34 w 48"/>
                          <a:gd name="T11" fmla="*/ 4 h 47"/>
                          <a:gd name="T12" fmla="*/ 38 w 48"/>
                          <a:gd name="T13" fmla="*/ 9 h 47"/>
                          <a:gd name="T14" fmla="*/ 43 w 48"/>
                          <a:gd name="T15" fmla="*/ 14 h 47"/>
                          <a:gd name="T16" fmla="*/ 48 w 48"/>
                          <a:gd name="T17" fmla="*/ 24 h 47"/>
                          <a:gd name="T18" fmla="*/ 43 w 48"/>
                          <a:gd name="T19" fmla="*/ 33 h 47"/>
                          <a:gd name="T20" fmla="*/ 38 w 48"/>
                          <a:gd name="T21" fmla="*/ 43 h 47"/>
                          <a:gd name="T22" fmla="*/ 34 w 48"/>
                          <a:gd name="T23" fmla="*/ 47 h 47"/>
                          <a:gd name="T24" fmla="*/ 24 w 48"/>
                          <a:gd name="T25" fmla="*/ 47 h 47"/>
                          <a:gd name="T26" fmla="*/ 14 w 48"/>
                          <a:gd name="T27" fmla="*/ 47 h 47"/>
                          <a:gd name="T28" fmla="*/ 5 w 48"/>
                          <a:gd name="T29" fmla="*/ 43 h 47"/>
                          <a:gd name="T30" fmla="*/ 0 w 48"/>
                          <a:gd name="T31" fmla="*/ 33 h 47"/>
                          <a:gd name="T32" fmla="*/ 0 w 48"/>
                          <a:gd name="T33" fmla="*/ 2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7">
                            <a:moveTo>
                              <a:pt x="0" y="24"/>
                            </a:moveTo>
                            <a:lnTo>
                              <a:pt x="0" y="14"/>
                            </a:lnTo>
                            <a:lnTo>
                              <a:pt x="5" y="9"/>
                            </a:lnTo>
                            <a:lnTo>
                              <a:pt x="14" y="4"/>
                            </a:lnTo>
                            <a:lnTo>
                              <a:pt x="24" y="0"/>
                            </a:lnTo>
                            <a:lnTo>
                              <a:pt x="34" y="4"/>
                            </a:lnTo>
                            <a:lnTo>
                              <a:pt x="38" y="9"/>
                            </a:lnTo>
                            <a:lnTo>
                              <a:pt x="43" y="14"/>
                            </a:lnTo>
                            <a:lnTo>
                              <a:pt x="48" y="24"/>
                            </a:lnTo>
                            <a:lnTo>
                              <a:pt x="43" y="33"/>
                            </a:lnTo>
                            <a:lnTo>
                              <a:pt x="38" y="43"/>
                            </a:lnTo>
                            <a:lnTo>
                              <a:pt x="34" y="47"/>
                            </a:lnTo>
                            <a:lnTo>
                              <a:pt x="24" y="47"/>
                            </a:lnTo>
                            <a:lnTo>
                              <a:pt x="14" y="47"/>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F2D4D05">
            <v:shape id="Freeform 38" style="position:absolute;margin-left:80pt;margin-top:-85.95pt;width:2.4pt;height:2.35pt;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7" o:spid="_x0000_s1026" fillcolor="#00a7d1" stroked="f" path="m,24l,14,5,9,14,4,24,,34,4r4,5l43,14r5,10l43,33,38,43r-4,4l24,47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" w14:anchorId="735629C7">
              <v:path arrowok="t" o:connecttype="custom" o:connectlocs="0,15240;0,8890;3175,5715;8890,2540;15240,0;21590,2540;24130,5715;27305,8890;30480,15240;27305,20955;24130,27305;21590,29845;15240,29845;8890,29845;3175,27305;0,20955;0,15240" o:connectangles="0,0,0,0,0,0,0,0,0,0,0,0,0,0,0,0,0"/>
            </v:shape>
          </w:pict>
        </mc:Fallback>
      </mc:AlternateContent>
    </w:r>
    <w:r>
      <w:rPr>
        <w:noProof/>
      </w:rPr>
      <mc:AlternateContent>
        <mc:Choice Requires="wps">
          <w:drawing>
            <wp:anchor distT="0" distB="0" distL="114300" distR="114300" simplePos="0" relativeHeight="251524096" behindDoc="0" locked="0" layoutInCell="1" allowOverlap="1" wp14:anchorId="4F8C4996" wp14:editId="462E449D">
              <wp:simplePos x="0" y="0"/>
              <wp:positionH relativeFrom="column">
                <wp:posOffset>1674495</wp:posOffset>
              </wp:positionH>
              <wp:positionV relativeFrom="paragraph">
                <wp:posOffset>-714375</wp:posOffset>
              </wp:positionV>
              <wp:extent cx="30480" cy="30480"/>
              <wp:effectExtent l="0" t="0" r="0" b="0"/>
              <wp:wrapNone/>
              <wp:docPr id="2002" name="Freef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5 w 48"/>
                          <a:gd name="T23" fmla="*/ 34 h 48"/>
                          <a:gd name="T24" fmla="*/ 0 w 48"/>
                          <a:gd name="T25" fmla="*/ 24 h 48"/>
                          <a:gd name="T26" fmla="*/ 5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5" y="34"/>
                            </a:lnTo>
                            <a:lnTo>
                              <a:pt x="0" y="24"/>
                            </a:lnTo>
                            <a:lnTo>
                              <a:pt x="5"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BE2234A">
            <v:shape id="Freeform 37" style="position:absolute;margin-left:131.85pt;margin-top:-56.25pt;width:2.4pt;height:2.4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5,34,,24,5,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" w14:anchorId="103933EE">
              <v:path arrowok="t" o:connecttype="custom" o:connectlocs="15240,0;20955,3175;27305,6350;30480,8890;30480,15240;30480,21590;27305,27305;20955,30480;15240,30480;8890,30480;5715,27305;3175,21590;0,15240;3175,8890;5715,6350;8890,3175;15240,0" o:connectangles="0,0,0,0,0,0,0,0,0,0,0,0,0,0,0,0,0"/>
            </v:shape>
          </w:pict>
        </mc:Fallback>
      </mc:AlternateContent>
    </w:r>
    <w:r>
      <w:rPr>
        <w:noProof/>
      </w:rPr>
      <mc:AlternateContent>
        <mc:Choice Requires="wps">
          <w:drawing>
            <wp:anchor distT="0" distB="0" distL="114300" distR="114300" simplePos="0" relativeHeight="251522048" behindDoc="0" locked="0" layoutInCell="1" allowOverlap="1" wp14:anchorId="53EFCDB7" wp14:editId="62C32BB5">
              <wp:simplePos x="0" y="0"/>
              <wp:positionH relativeFrom="column">
                <wp:posOffset>1016000</wp:posOffset>
              </wp:positionH>
              <wp:positionV relativeFrom="paragraph">
                <wp:posOffset>-4061460</wp:posOffset>
              </wp:positionV>
              <wp:extent cx="30480" cy="30480"/>
              <wp:effectExtent l="0" t="0" r="0" b="0"/>
              <wp:wrapNone/>
              <wp:docPr id="2001" name="Freeform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4A67392">
            <v:shape id="Freeform 35" style="position:absolute;margin-left:80pt;margin-top:-319.8pt;width:2.4pt;height:2.4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" w14:anchorId="5FCDAA8E">
              <v:path arrowok="t" o:connecttype="custom" o:connectlocs="0,15240;0,8890;3175,6350;8890,3175;15240,0;21590,3175;24130,6350;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21024" behindDoc="0" locked="0" layoutInCell="1" allowOverlap="1" wp14:anchorId="31B3D799" wp14:editId="78661E23">
              <wp:simplePos x="0" y="0"/>
              <wp:positionH relativeFrom="column">
                <wp:posOffset>1016000</wp:posOffset>
              </wp:positionH>
              <wp:positionV relativeFrom="paragraph">
                <wp:posOffset>-1028065</wp:posOffset>
              </wp:positionV>
              <wp:extent cx="30480" cy="30480"/>
              <wp:effectExtent l="0" t="0" r="0" b="0"/>
              <wp:wrapNone/>
              <wp:docPr id="2000" name="Freef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F819BF4">
            <v:shape id="Freeform 34" style="position:absolute;margin-left:80pt;margin-top:-80.95pt;width:2.4pt;height:2.4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" w14:anchorId="4116FF47">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20000" behindDoc="0" locked="0" layoutInCell="1" allowOverlap="1" wp14:anchorId="5B62D48F" wp14:editId="36EC56BF">
              <wp:simplePos x="0" y="0"/>
              <wp:positionH relativeFrom="column">
                <wp:posOffset>1613535</wp:posOffset>
              </wp:positionH>
              <wp:positionV relativeFrom="paragraph">
                <wp:posOffset>-714375</wp:posOffset>
              </wp:positionV>
              <wp:extent cx="30480" cy="30480"/>
              <wp:effectExtent l="0" t="0" r="0" b="0"/>
              <wp:wrapNone/>
              <wp:docPr id="1999" name="Freeform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D38846E">
            <v:shape id="Freeform 33" style="position:absolute;margin-left:127.05pt;margin-top:-56.25pt;width:2.4pt;height:2.4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" w14:anchorId="506D12F6">
              <v:path arrowok="t" o:connecttype="custom" o:connectlocs="15240,0;20955,3175;27305,6350;30480,8890;30480,15240;30480,21590;27305,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17952" behindDoc="0" locked="0" layoutInCell="1" allowOverlap="1" wp14:anchorId="798152D4" wp14:editId="12C7906F">
              <wp:simplePos x="0" y="0"/>
              <wp:positionH relativeFrom="column">
                <wp:posOffset>1016000</wp:posOffset>
              </wp:positionH>
              <wp:positionV relativeFrom="paragraph">
                <wp:posOffset>-4000500</wp:posOffset>
              </wp:positionV>
              <wp:extent cx="30480" cy="30480"/>
              <wp:effectExtent l="0" t="0" r="0" b="0"/>
              <wp:wrapNone/>
              <wp:docPr id="1998" name="Freeform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EE460C5">
            <v:shape id="Freeform 31" style="position:absolute;margin-left:80pt;margin-top:-315pt;width:2.4pt;height:2.4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" w14:anchorId="6CCE5E8E">
              <v:path arrowok="t" o:connecttype="custom" o:connectlocs="0,15240;0,8890;3175,6350;8890,3175;15240,0;21590,3175;24130,6350;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16928" behindDoc="0" locked="0" layoutInCell="1" allowOverlap="1" wp14:anchorId="715389E5" wp14:editId="3E3C513A">
              <wp:simplePos x="0" y="0"/>
              <wp:positionH relativeFrom="column">
                <wp:posOffset>1016000</wp:posOffset>
              </wp:positionH>
              <wp:positionV relativeFrom="paragraph">
                <wp:posOffset>-967105</wp:posOffset>
              </wp:positionV>
              <wp:extent cx="30480" cy="30480"/>
              <wp:effectExtent l="0" t="0" r="0" b="0"/>
              <wp:wrapNone/>
              <wp:docPr id="1997" name="Freeform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51DE148">
            <v:shape id="Freeform 30" style="position:absolute;margin-left:80pt;margin-top:-76.15pt;width:2.4pt;height:2.4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" w14:anchorId="7ADBBF3E">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515904" behindDoc="0" locked="0" layoutInCell="1" allowOverlap="1" wp14:anchorId="2CDE1233" wp14:editId="010C13EF">
              <wp:simplePos x="0" y="0"/>
              <wp:positionH relativeFrom="column">
                <wp:posOffset>1552575</wp:posOffset>
              </wp:positionH>
              <wp:positionV relativeFrom="paragraph">
                <wp:posOffset>-714375</wp:posOffset>
              </wp:positionV>
              <wp:extent cx="30480" cy="30480"/>
              <wp:effectExtent l="0" t="0" r="0" b="0"/>
              <wp:wrapNone/>
              <wp:docPr id="1996"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3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38" y="10"/>
                            </a:lnTo>
                            <a:lnTo>
                              <a:pt x="43" y="14"/>
                            </a:lnTo>
                            <a:lnTo>
                              <a:pt x="48" y="24"/>
                            </a:lnTo>
                            <a:lnTo>
                              <a:pt x="43" y="34"/>
                            </a:lnTo>
                            <a:lnTo>
                              <a:pt x="38" y="43"/>
                            </a:lnTo>
                            <a:lnTo>
                              <a:pt x="33"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6642CF5">
            <v:shape id="Freeform 29" style="position:absolute;margin-left:122.25pt;margin-top:-56.25pt;width:2.4pt;height:2.4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38,10r5,4l48,24,43,34r-5,9l33,48r-9,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" w14:anchorId="44B7C453">
              <v:path arrowok="t" o:connecttype="custom" o:connectlocs="15240,0;20955,3175;24130,6350;27305,8890;30480,15240;27305,21590;24130,27305;20955,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13856" behindDoc="0" locked="0" layoutInCell="1" allowOverlap="1" wp14:anchorId="5E6CF9AE" wp14:editId="62379642">
              <wp:simplePos x="0" y="0"/>
              <wp:positionH relativeFrom="column">
                <wp:posOffset>1016000</wp:posOffset>
              </wp:positionH>
              <wp:positionV relativeFrom="paragraph">
                <wp:posOffset>-3936365</wp:posOffset>
              </wp:positionV>
              <wp:extent cx="30480" cy="30480"/>
              <wp:effectExtent l="0" t="0" r="0" b="0"/>
              <wp:wrapNone/>
              <wp:docPr id="1995" name="Freeform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517FFBA">
            <v:shape id="Freeform 27" style="position:absolute;margin-left:80pt;margin-top:-309.95pt;width:2.4pt;height:2.4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" w14:anchorId="70268A7D">
              <v:path arrowok="t" o:connecttype="custom" o:connectlocs="0,15240;0,8890;3175,3175;8890,0;15240,0;21590,0;24130,3175;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12832" behindDoc="0" locked="0" layoutInCell="1" allowOverlap="1" wp14:anchorId="15B3692C" wp14:editId="3EDD1A88">
              <wp:simplePos x="0" y="0"/>
              <wp:positionH relativeFrom="column">
                <wp:posOffset>1016000</wp:posOffset>
              </wp:positionH>
              <wp:positionV relativeFrom="paragraph">
                <wp:posOffset>-906145</wp:posOffset>
              </wp:positionV>
              <wp:extent cx="30480" cy="30480"/>
              <wp:effectExtent l="0" t="0" r="0" b="0"/>
              <wp:wrapNone/>
              <wp:docPr id="1994"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F1C875F">
            <v:shape id="Freeform 26" style="position:absolute;margin-left:80pt;margin-top:-71.35pt;width:2.4pt;height:2.4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" w14:anchorId="2004CF04">
              <v:path arrowok="t" o:connecttype="custom" o:connectlocs="0,15240;0,8890;3175,3175;8890,0;15240,0;21590,0;24130,3175;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11808" behindDoc="0" locked="0" layoutInCell="1" allowOverlap="1" wp14:anchorId="1ED6721C" wp14:editId="0D5B37B6">
              <wp:simplePos x="0" y="0"/>
              <wp:positionH relativeFrom="column">
                <wp:posOffset>1491615</wp:posOffset>
              </wp:positionH>
              <wp:positionV relativeFrom="paragraph">
                <wp:posOffset>-714375</wp:posOffset>
              </wp:positionV>
              <wp:extent cx="30480" cy="30480"/>
              <wp:effectExtent l="0" t="0" r="0" b="0"/>
              <wp:wrapNone/>
              <wp:docPr id="1993" name="Freeform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8 w 48"/>
                          <a:gd name="T5" fmla="*/ 10 h 48"/>
                          <a:gd name="T6" fmla="*/ 43 w 48"/>
                          <a:gd name="T7" fmla="*/ 14 h 48"/>
                          <a:gd name="T8" fmla="*/ 48 w 48"/>
                          <a:gd name="T9" fmla="*/ 24 h 48"/>
                          <a:gd name="T10" fmla="*/ 43 w 48"/>
                          <a:gd name="T11" fmla="*/ 34 h 48"/>
                          <a:gd name="T12" fmla="*/ 38 w 48"/>
                          <a:gd name="T13" fmla="*/ 43 h 48"/>
                          <a:gd name="T14" fmla="*/ 34 w 48"/>
                          <a:gd name="T15" fmla="*/ 48 h 48"/>
                          <a:gd name="T16" fmla="*/ 24 w 48"/>
                          <a:gd name="T17" fmla="*/ 48 h 48"/>
                          <a:gd name="T18" fmla="*/ 14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lnTo>
                              <a:pt x="0" y="14"/>
                            </a:lnTo>
                            <a:lnTo>
                              <a:pt x="5"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81E72E8">
            <v:shape id="Freeform 25" style="position:absolute;margin-left:117.45pt;margin-top:-56.25pt;width:2.4pt;height:2.4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4,5l43,14r5,10l43,34r-5,9l34,48r-10,l14,48,5,43,,34,,24,,14,5,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" w14:anchorId="61CD67D2">
              <v:path arrowok="t" o:connecttype="custom" o:connectlocs="15240,0;21590,3175;24130,6350;27305,8890;30480,15240;27305,21590;24130,27305;21590,30480;15240,30480;8890,30480;3175,27305;0,21590;0,15240;0,8890;3175,6350;8890,3175;15240,0" o:connectangles="0,0,0,0,0,0,0,0,0,0,0,0,0,0,0,0,0"/>
            </v:shape>
          </w:pict>
        </mc:Fallback>
      </mc:AlternateContent>
    </w:r>
    <w:r>
      <w:rPr>
        <w:noProof/>
      </w:rPr>
      <mc:AlternateContent>
        <mc:Choice Requires="wps">
          <w:drawing>
            <wp:anchor distT="0" distB="0" distL="114300" distR="114300" simplePos="0" relativeHeight="251509760" behindDoc="0" locked="0" layoutInCell="1" allowOverlap="1" wp14:anchorId="23E46DB2" wp14:editId="5EF4D74A">
              <wp:simplePos x="0" y="0"/>
              <wp:positionH relativeFrom="column">
                <wp:posOffset>1016000</wp:posOffset>
              </wp:positionH>
              <wp:positionV relativeFrom="paragraph">
                <wp:posOffset>-3875405</wp:posOffset>
              </wp:positionV>
              <wp:extent cx="30480" cy="30480"/>
              <wp:effectExtent l="0" t="0" r="0" b="0"/>
              <wp:wrapNone/>
              <wp:docPr id="1992" name="Freeform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4418EA6">
            <v:shape id="Freeform 23" style="position:absolute;margin-left:80pt;margin-top:-305.15pt;width:2.4pt;height:2.4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Ayp7QMAAGk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" w14:anchorId="38DF1A44">
              <v:path arrowok="t" o:connecttype="custom" o:connectlocs="0,15240;0,8890;3175,2540;8890,0;15240,0;21590,0;24130,2540;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508736" behindDoc="0" locked="0" layoutInCell="1" allowOverlap="1" wp14:anchorId="0D51111F" wp14:editId="424D880B">
              <wp:simplePos x="0" y="0"/>
              <wp:positionH relativeFrom="column">
                <wp:posOffset>1016000</wp:posOffset>
              </wp:positionH>
              <wp:positionV relativeFrom="paragraph">
                <wp:posOffset>-845185</wp:posOffset>
              </wp:positionV>
              <wp:extent cx="30480" cy="30480"/>
              <wp:effectExtent l="0" t="0" r="0" b="0"/>
              <wp:wrapNone/>
              <wp:docPr id="1991"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85D3DDA">
            <v:shape id="Freeform 22" style="position:absolute;margin-left:80pt;margin-top:-66.55pt;width:2.4pt;height:2.4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" w14:anchorId="0A190995">
              <v:path arrowok="t" o:connecttype="custom" o:connectlocs="0,15240;0,8890;3175,6350;8890,3175;15240,0;21590,3175;24130,6350;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507712" behindDoc="0" locked="0" layoutInCell="1" allowOverlap="1" wp14:anchorId="7A0A825D" wp14:editId="552537E3">
              <wp:simplePos x="0" y="0"/>
              <wp:positionH relativeFrom="column">
                <wp:posOffset>1427480</wp:posOffset>
              </wp:positionH>
              <wp:positionV relativeFrom="paragraph">
                <wp:posOffset>-714375</wp:posOffset>
              </wp:positionV>
              <wp:extent cx="30480" cy="30480"/>
              <wp:effectExtent l="0" t="0" r="0" b="0"/>
              <wp:wrapNone/>
              <wp:docPr id="1990" name="Freeform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5 w 48"/>
                          <a:gd name="T23" fmla="*/ 34 h 48"/>
                          <a:gd name="T24" fmla="*/ 0 w 48"/>
                          <a:gd name="T25" fmla="*/ 24 h 48"/>
                          <a:gd name="T26" fmla="*/ 5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5" y="34"/>
                            </a:lnTo>
                            <a:lnTo>
                              <a:pt x="0" y="24"/>
                            </a:lnTo>
                            <a:lnTo>
                              <a:pt x="5"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EF2814">
            <v:shape id="Freeform 21" style="position:absolute;margin-left:112.4pt;margin-top:-56.25pt;width:2.4pt;height:2.4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5,34,,24,5,14r5,-4l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" w14:anchorId="41AE5D5C">
              <v:path arrowok="t" o:connecttype="custom" o:connectlocs="15240,0;21590,3175;27305,6350;30480,8890;30480,15240;30480,21590;27305,27305;21590,30480;15240,30480;9525,30480;6350,27305;3175,21590;0,15240;3175,8890;6350,6350;9525,3175;15240,0" o:connectangles="0,0,0,0,0,0,0,0,0,0,0,0,0,0,0,0,0"/>
            </v:shape>
          </w:pict>
        </mc:Fallback>
      </mc:AlternateContent>
    </w:r>
    <w:r>
      <w:rPr>
        <w:noProof/>
      </w:rPr>
      <mc:AlternateContent>
        <mc:Choice Requires="wps">
          <w:drawing>
            <wp:anchor distT="0" distB="0" distL="114300" distR="114300" simplePos="0" relativeHeight="251505664" behindDoc="0" locked="0" layoutInCell="1" allowOverlap="1" wp14:anchorId="00381B28" wp14:editId="4C7D90EC">
              <wp:simplePos x="0" y="0"/>
              <wp:positionH relativeFrom="column">
                <wp:posOffset>1016000</wp:posOffset>
              </wp:positionH>
              <wp:positionV relativeFrom="paragraph">
                <wp:posOffset>-3814445</wp:posOffset>
              </wp:positionV>
              <wp:extent cx="30480" cy="30480"/>
              <wp:effectExtent l="0" t="0" r="0" b="0"/>
              <wp:wrapNone/>
              <wp:docPr id="1989" name="Freeform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D23060A">
            <v:shape id="Freeform 19" style="position:absolute;margin-left:80pt;margin-top:-300.35pt;width:2.4pt;height:2.4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" w14:anchorId="10C675E0">
              <v:path arrowok="t" o:connecttype="custom" o:connectlocs="0,15240;0,8890;3175,2540;8890,0;15240,0;21590,0;24130,2540;27305,8890;30480,15240;27305,20955;24130,27305;21590,30480;15240,30480;8890,30480;3175,27305;0,20955;0,15240" o:connectangles="0,0,0,0,0,0,0,0,0,0,0,0,0,0,0,0,0"/>
            </v:shape>
          </w:pict>
        </mc:Fallback>
      </mc:AlternateContent>
    </w:r>
    <w:r>
      <w:rPr>
        <w:noProof/>
      </w:rPr>
      <mc:AlternateContent>
        <mc:Choice Requires="wps">
          <w:drawing>
            <wp:anchor distT="0" distB="0" distL="114300" distR="114300" simplePos="0" relativeHeight="251504640" behindDoc="0" locked="0" layoutInCell="1" allowOverlap="1" wp14:anchorId="03767A44" wp14:editId="202A438D">
              <wp:simplePos x="0" y="0"/>
              <wp:positionH relativeFrom="column">
                <wp:posOffset>1016000</wp:posOffset>
              </wp:positionH>
              <wp:positionV relativeFrom="paragraph">
                <wp:posOffset>-784225</wp:posOffset>
              </wp:positionV>
              <wp:extent cx="30480" cy="33655"/>
              <wp:effectExtent l="0" t="0" r="0" b="0"/>
              <wp:wrapNone/>
              <wp:docPr id="1988"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9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9 h 53"/>
                          <a:gd name="T16" fmla="*/ 48 w 48"/>
                          <a:gd name="T17" fmla="*/ 24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9"/>
                            </a:lnTo>
                            <a:lnTo>
                              <a:pt x="5" y="10"/>
                            </a:lnTo>
                            <a:lnTo>
                              <a:pt x="14" y="5"/>
                            </a:lnTo>
                            <a:lnTo>
                              <a:pt x="24" y="0"/>
                            </a:lnTo>
                            <a:lnTo>
                              <a:pt x="34" y="5"/>
                            </a:lnTo>
                            <a:lnTo>
                              <a:pt x="38" y="10"/>
                            </a:lnTo>
                            <a:lnTo>
                              <a:pt x="43" y="19"/>
                            </a:lnTo>
                            <a:lnTo>
                              <a:pt x="48" y="24"/>
                            </a:lnTo>
                            <a:lnTo>
                              <a:pt x="43" y="34"/>
                            </a:lnTo>
                            <a:lnTo>
                              <a:pt x="38" y="43"/>
                            </a:lnTo>
                            <a:lnTo>
                              <a:pt x="34" y="48"/>
                            </a:lnTo>
                            <a:lnTo>
                              <a:pt x="24" y="53"/>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3140804">
            <v:shape id="Freeform 18" style="position:absolute;margin-left:80pt;margin-top:-61.75pt;width:2.4pt;height:2.65pt;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9,5,10,14,5,24,,34,5r4,5l43,19r5,5l43,34r-5,9l34,48,24,53,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" w14:anchorId="7B1DC110">
              <v:path arrowok="t" o:connecttype="custom" o:connectlocs="0,15240;0,12065;3175,6350;8890,3175;15240,0;21590,3175;24130,6350;27305,12065;30480,15240;27305,21590;24130,27305;21590,30480;15240,33655;8890,30480;3175,27305;0,21590;0,15240" o:connectangles="0,0,0,0,0,0,0,0,0,0,0,0,0,0,0,0,0"/>
            </v:shape>
          </w:pict>
        </mc:Fallback>
      </mc:AlternateContent>
    </w:r>
    <w:r>
      <w:rPr>
        <w:noProof/>
      </w:rPr>
      <mc:AlternateContent>
        <mc:Choice Requires="wps">
          <w:drawing>
            <wp:anchor distT="0" distB="0" distL="114300" distR="114300" simplePos="0" relativeHeight="251503616" behindDoc="0" locked="0" layoutInCell="1" allowOverlap="1" wp14:anchorId="733D4709" wp14:editId="1D0EBDD7">
              <wp:simplePos x="0" y="0"/>
              <wp:positionH relativeFrom="column">
                <wp:posOffset>1366520</wp:posOffset>
              </wp:positionH>
              <wp:positionV relativeFrom="paragraph">
                <wp:posOffset>-714375</wp:posOffset>
              </wp:positionV>
              <wp:extent cx="30480" cy="30480"/>
              <wp:effectExtent l="0" t="0" r="0" b="0"/>
              <wp:wrapNone/>
              <wp:docPr id="198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10 w 48"/>
                          <a:gd name="T21" fmla="*/ 43 h 48"/>
                          <a:gd name="T22" fmla="*/ 0 w 48"/>
                          <a:gd name="T23" fmla="*/ 34 h 48"/>
                          <a:gd name="T24" fmla="*/ 0 w 48"/>
                          <a:gd name="T25" fmla="*/ 24 h 48"/>
                          <a:gd name="T26" fmla="*/ 0 w 48"/>
                          <a:gd name="T27" fmla="*/ 14 h 48"/>
                          <a:gd name="T28" fmla="*/ 10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10" y="43"/>
                            </a:lnTo>
                            <a:lnTo>
                              <a:pt x="0" y="34"/>
                            </a:lnTo>
                            <a:lnTo>
                              <a:pt x="0" y="24"/>
                            </a:lnTo>
                            <a:lnTo>
                              <a:pt x="0" y="14"/>
                            </a:lnTo>
                            <a:lnTo>
                              <a:pt x="10"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D9F7931">
            <v:shape id="Freeform 17" style="position:absolute;margin-left:107.6pt;margin-top:-56.25pt;width:2.4pt;height:2.4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10,43,,34,,24,,14,10,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" w14:anchorId="7A939F6A">
              <v:path arrowok="t" o:connecttype="custom" o:connectlocs="15240,0;21590,3175;27305,6350;30480,8890;30480,15240;30480,21590;27305,27305;21590,30480;15240,30480;9525,30480;6350,27305;0,21590;0,15240;0,8890;6350,6350;9525,3175;15240,0" o:connectangles="0,0,0,0,0,0,0,0,0,0,0,0,0,0,0,0,0"/>
            </v:shape>
          </w:pict>
        </mc:Fallback>
      </mc:AlternateContent>
    </w:r>
    <w:r>
      <w:rPr>
        <w:noProof/>
      </w:rPr>
      <mc:AlternateContent>
        <mc:Choice Requires="wps">
          <w:drawing>
            <wp:anchor distT="0" distB="0" distL="114300" distR="114300" simplePos="0" relativeHeight="251501568" behindDoc="0" locked="0" layoutInCell="1" allowOverlap="1" wp14:anchorId="10DB25A9" wp14:editId="65C0FA80">
              <wp:simplePos x="0" y="0"/>
              <wp:positionH relativeFrom="column">
                <wp:posOffset>1016000</wp:posOffset>
              </wp:positionH>
              <wp:positionV relativeFrom="paragraph">
                <wp:posOffset>-3754120</wp:posOffset>
              </wp:positionV>
              <wp:extent cx="30480" cy="30480"/>
              <wp:effectExtent l="0" t="0" r="0" b="0"/>
              <wp:wrapNone/>
              <wp:docPr id="1986"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89CC164">
            <v:shape id="Freeform 15" style="position:absolute;margin-left:80pt;margin-top:-295.6pt;width:2.4pt;height:2.4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" w14:anchorId="1087C5E5">
              <v:path arrowok="t" o:connecttype="custom" o:connectlocs="0,15240;0,9525;3175,6350;8890,3175;15240,0;21590,3175;24130,6350;27305,9525;30480,15240;27305,21590;24130,27940;21590,30480;15240,30480;8890,30480;3175,27940;0,21590;0,15240" o:connectangles="0,0,0,0,0,0,0,0,0,0,0,0,0,0,0,0,0"/>
            </v:shape>
          </w:pict>
        </mc:Fallback>
      </mc:AlternateContent>
    </w:r>
    <w:r>
      <w:rPr>
        <w:noProof/>
      </w:rPr>
      <mc:AlternateContent>
        <mc:Choice Requires="wps">
          <w:drawing>
            <wp:anchor distT="0" distB="0" distL="114300" distR="114300" simplePos="0" relativeHeight="251500544" behindDoc="0" locked="0" layoutInCell="1" allowOverlap="1" wp14:anchorId="42407B9E" wp14:editId="6802E8A0">
              <wp:simplePos x="0" y="0"/>
              <wp:positionH relativeFrom="column">
                <wp:posOffset>1016000</wp:posOffset>
              </wp:positionH>
              <wp:positionV relativeFrom="paragraph">
                <wp:posOffset>-720090</wp:posOffset>
              </wp:positionV>
              <wp:extent cx="30480" cy="30480"/>
              <wp:effectExtent l="0" t="0" r="0" b="0"/>
              <wp:wrapNone/>
              <wp:docPr id="1985"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B6BCAA2">
            <v:shape id="Freeform 14" style="position:absolute;margin-left:80pt;margin-top:-56.7pt;width:2.4pt;height:2.4pt;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Ayp7QMAAGk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" w14:anchorId="06D4A44C">
              <v:path arrowok="t" o:connecttype="custom" o:connectlocs="0,15240;0,8890;3175,2540;8890,0;15240,0;21590,0;24130,2540;27305,8890;30480,15240;27305,20955;24130,24130;21590,27305;15240,30480;8890,27305;3175,24130;0,20955;0,15240" o:connectangles="0,0,0,0,0,0,0,0,0,0,0,0,0,0,0,0,0"/>
            </v:shape>
          </w:pict>
        </mc:Fallback>
      </mc:AlternateContent>
    </w:r>
    <w:r>
      <w:rPr>
        <w:noProof/>
      </w:rPr>
      <mc:AlternateContent>
        <mc:Choice Requires="wps">
          <w:drawing>
            <wp:anchor distT="0" distB="0" distL="114300" distR="114300" simplePos="0" relativeHeight="251499520" behindDoc="0" locked="0" layoutInCell="1" allowOverlap="1" wp14:anchorId="3ED33138" wp14:editId="670A6FB4">
              <wp:simplePos x="0" y="0"/>
              <wp:positionH relativeFrom="column">
                <wp:posOffset>1305560</wp:posOffset>
              </wp:positionH>
              <wp:positionV relativeFrom="paragraph">
                <wp:posOffset>-714375</wp:posOffset>
              </wp:positionV>
              <wp:extent cx="30480" cy="30480"/>
              <wp:effectExtent l="0" t="0" r="0" b="0"/>
              <wp:wrapNone/>
              <wp:docPr id="1984"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43" y="10"/>
                            </a:lnTo>
                            <a:lnTo>
                              <a:pt x="48" y="14"/>
                            </a:lnTo>
                            <a:lnTo>
                              <a:pt x="48" y="24"/>
                            </a:lnTo>
                            <a:lnTo>
                              <a:pt x="48" y="34"/>
                            </a:lnTo>
                            <a:lnTo>
                              <a:pt x="43"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5A48E13">
            <v:shape id="Freeform 13" style="position:absolute;margin-left:102.8pt;margin-top:-56.25pt;width:2.4pt;height:2.4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9,5l48,14r,10l48,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" w14:anchorId="5FC220B9">
              <v:path arrowok="t" o:connecttype="custom" o:connectlocs="15240,0;21590,3175;27305,6350;30480,8890;30480,15240;30480,21590;2730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497472" behindDoc="0" locked="0" layoutInCell="1" allowOverlap="1" wp14:anchorId="4713FC7F" wp14:editId="355DCB07">
              <wp:simplePos x="0" y="0"/>
              <wp:positionH relativeFrom="column">
                <wp:posOffset>1016000</wp:posOffset>
              </wp:positionH>
              <wp:positionV relativeFrom="paragraph">
                <wp:posOffset>-3693160</wp:posOffset>
              </wp:positionV>
              <wp:extent cx="30480" cy="33655"/>
              <wp:effectExtent l="0" t="0" r="0" b="0"/>
              <wp:wrapNone/>
              <wp:docPr id="1983"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20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20 h 53"/>
                          <a:gd name="T16" fmla="*/ 48 w 48"/>
                          <a:gd name="T17" fmla="*/ 24 h 53"/>
                          <a:gd name="T18" fmla="*/ 43 w 48"/>
                          <a:gd name="T19" fmla="*/ 34 h 53"/>
                          <a:gd name="T20" fmla="*/ 38 w 48"/>
                          <a:gd name="T21" fmla="*/ 44 h 53"/>
                          <a:gd name="T22" fmla="*/ 34 w 48"/>
                          <a:gd name="T23" fmla="*/ 48 h 53"/>
                          <a:gd name="T24" fmla="*/ 24 w 48"/>
                          <a:gd name="T25" fmla="*/ 53 h 53"/>
                          <a:gd name="T26" fmla="*/ 14 w 48"/>
                          <a:gd name="T27" fmla="*/ 48 h 53"/>
                          <a:gd name="T28" fmla="*/ 5 w 48"/>
                          <a:gd name="T29" fmla="*/ 44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20"/>
                            </a:lnTo>
                            <a:lnTo>
                              <a:pt x="5" y="10"/>
                            </a:lnTo>
                            <a:lnTo>
                              <a:pt x="14" y="5"/>
                            </a:lnTo>
                            <a:lnTo>
                              <a:pt x="24" y="0"/>
                            </a:lnTo>
                            <a:lnTo>
                              <a:pt x="34" y="5"/>
                            </a:lnTo>
                            <a:lnTo>
                              <a:pt x="38" y="10"/>
                            </a:lnTo>
                            <a:lnTo>
                              <a:pt x="43" y="20"/>
                            </a:lnTo>
                            <a:lnTo>
                              <a:pt x="48" y="24"/>
                            </a:lnTo>
                            <a:lnTo>
                              <a:pt x="43" y="34"/>
                            </a:lnTo>
                            <a:lnTo>
                              <a:pt x="38" y="44"/>
                            </a:lnTo>
                            <a:lnTo>
                              <a:pt x="34" y="48"/>
                            </a:lnTo>
                            <a:lnTo>
                              <a:pt x="24" y="53"/>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E42424">
            <v:shape id="Freeform 11" style="position:absolute;margin-left:80pt;margin-top:-290.8pt;width:2.4pt;height:2.6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20,5,10,14,5,24,,34,5r4,5l43,20r5,4l43,34,38,44r-4,4l24,53,14,48,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" w14:anchorId="4CFA9F73">
              <v:path arrowok="t" o:connecttype="custom" o:connectlocs="0,15240;0,12700;3175,6350;8890,3175;15240,0;21590,3175;24130,6350;27305,12700;30480,15240;27305,21590;24130,27940;21590,30480;15240,33655;8890,30480;3175,27940;0,21590;0,15240" o:connectangles="0,0,0,0,0,0,0,0,0,0,0,0,0,0,0,0,0"/>
            </v:shape>
          </w:pict>
        </mc:Fallback>
      </mc:AlternateContent>
    </w:r>
    <w:r>
      <w:rPr>
        <w:noProof/>
      </w:rPr>
      <mc:AlternateContent>
        <mc:Choice Requires="wps">
          <w:drawing>
            <wp:anchor distT="0" distB="0" distL="114300" distR="114300" simplePos="0" relativeHeight="251496448" behindDoc="0" locked="0" layoutInCell="1" allowOverlap="1" wp14:anchorId="64CA7518" wp14:editId="6037D583">
              <wp:simplePos x="0" y="0"/>
              <wp:positionH relativeFrom="column">
                <wp:posOffset>1244600</wp:posOffset>
              </wp:positionH>
              <wp:positionV relativeFrom="paragraph">
                <wp:posOffset>-714375</wp:posOffset>
              </wp:positionV>
              <wp:extent cx="30480" cy="30480"/>
              <wp:effectExtent l="0" t="0" r="0" b="0"/>
              <wp:wrapNone/>
              <wp:docPr id="1982"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5 h 48"/>
                          <a:gd name="T4" fmla="*/ 39 w 48"/>
                          <a:gd name="T5" fmla="*/ 10 h 48"/>
                          <a:gd name="T6" fmla="*/ 44 w 48"/>
                          <a:gd name="T7" fmla="*/ 14 h 48"/>
                          <a:gd name="T8" fmla="*/ 48 w 48"/>
                          <a:gd name="T9" fmla="*/ 24 h 48"/>
                          <a:gd name="T10" fmla="*/ 44 w 48"/>
                          <a:gd name="T11" fmla="*/ 34 h 48"/>
                          <a:gd name="T12" fmla="*/ 39 w 48"/>
                          <a:gd name="T13" fmla="*/ 43 h 48"/>
                          <a:gd name="T14" fmla="*/ 34 w 48"/>
                          <a:gd name="T15" fmla="*/ 48 h 48"/>
                          <a:gd name="T16" fmla="*/ 24 w 48"/>
                          <a:gd name="T17" fmla="*/ 48 h 48"/>
                          <a:gd name="T18" fmla="*/ 15 w 48"/>
                          <a:gd name="T19" fmla="*/ 48 h 48"/>
                          <a:gd name="T20" fmla="*/ 5 w 48"/>
                          <a:gd name="T21" fmla="*/ 43 h 48"/>
                          <a:gd name="T22" fmla="*/ 0 w 48"/>
                          <a:gd name="T23" fmla="*/ 34 h 48"/>
                          <a:gd name="T24" fmla="*/ 0 w 48"/>
                          <a:gd name="T25" fmla="*/ 24 h 48"/>
                          <a:gd name="T26" fmla="*/ 0 w 48"/>
                          <a:gd name="T27" fmla="*/ 14 h 48"/>
                          <a:gd name="T28" fmla="*/ 5 w 48"/>
                          <a:gd name="T29" fmla="*/ 10 h 48"/>
                          <a:gd name="T30" fmla="*/ 15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5"/>
                            </a:lnTo>
                            <a:lnTo>
                              <a:pt x="39" y="10"/>
                            </a:lnTo>
                            <a:lnTo>
                              <a:pt x="44" y="14"/>
                            </a:lnTo>
                            <a:lnTo>
                              <a:pt x="48" y="24"/>
                            </a:lnTo>
                            <a:lnTo>
                              <a:pt x="44" y="34"/>
                            </a:lnTo>
                            <a:lnTo>
                              <a:pt x="39" y="43"/>
                            </a:lnTo>
                            <a:lnTo>
                              <a:pt x="34" y="48"/>
                            </a:lnTo>
                            <a:lnTo>
                              <a:pt x="24" y="48"/>
                            </a:lnTo>
                            <a:lnTo>
                              <a:pt x="15" y="48"/>
                            </a:lnTo>
                            <a:lnTo>
                              <a:pt x="5" y="43"/>
                            </a:lnTo>
                            <a:lnTo>
                              <a:pt x="0" y="34"/>
                            </a:lnTo>
                            <a:lnTo>
                              <a:pt x="0" y="24"/>
                            </a:lnTo>
                            <a:lnTo>
                              <a:pt x="0" y="14"/>
                            </a:lnTo>
                            <a:lnTo>
                              <a:pt x="5" y="10"/>
                            </a:lnTo>
                            <a:lnTo>
                              <a:pt x="15"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83CC328">
            <v:shape id="Freeform 10" style="position:absolute;margin-left:98pt;margin-top:-56.25pt;width:2.4pt;height:2.4pt;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5r5,5l44,14r4,10l44,34r-5,9l34,48r-10,l15,48,5,43,,34,,24,,14,5,10,15,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" w14:anchorId="37614B18">
              <v:path arrowok="t" o:connecttype="custom" o:connectlocs="15240,0;21590,3175;24765,6350;27940,8890;30480,15240;27940,21590;24765,27305;21590,30480;15240,30480;9525,30480;3175,27305;0,21590;0,15240;0,8890;3175,6350;9525,3175;15240,0" o:connectangles="0,0,0,0,0,0,0,0,0,0,0,0,0,0,0,0,0"/>
            </v:shape>
          </w:pict>
        </mc:Fallback>
      </mc:AlternateContent>
    </w:r>
    <w:r>
      <w:rPr>
        <w:noProof/>
      </w:rPr>
      <mc:AlternateContent>
        <mc:Choice Requires="wps">
          <w:drawing>
            <wp:anchor distT="0" distB="0" distL="114300" distR="114300" simplePos="0" relativeHeight="251495424" behindDoc="0" locked="0" layoutInCell="1" allowOverlap="1" wp14:anchorId="45FAF535" wp14:editId="45C93233">
              <wp:simplePos x="0" y="0"/>
              <wp:positionH relativeFrom="column">
                <wp:posOffset>1016000</wp:posOffset>
              </wp:positionH>
              <wp:positionV relativeFrom="paragraph">
                <wp:posOffset>-3629025</wp:posOffset>
              </wp:positionV>
              <wp:extent cx="30480" cy="30480"/>
              <wp:effectExtent l="0" t="0" r="0" b="0"/>
              <wp:wrapNone/>
              <wp:docPr id="1981"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044135">
            <v:shape id="Freeform 9" style="position:absolute;margin-left:80pt;margin-top:-285.75pt;width:2.4pt;height:2.4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" w14:anchorId="6DB6F81A">
              <v:path arrowok="t" o:connecttype="custom" o:connectlocs="0,15240;0,9525;3175,3175;8890,0;15240,0;21590,0;24130,3175;27305,9525;30480,15240;27305,21590;24130,24765;21590,27305;15240,30480;8890,27305;3175,24765;0,21590;0,15240" o:connectangles="0,0,0,0,0,0,0,0,0,0,0,0,0,0,0,0,0"/>
            </v:shape>
          </w:pict>
        </mc:Fallback>
      </mc:AlternateContent>
    </w:r>
    <w:r>
      <w:rPr>
        <w:noProof/>
      </w:rPr>
      <mc:AlternateContent>
        <mc:Choice Requires="wps">
          <w:drawing>
            <wp:anchor distT="0" distB="0" distL="114300" distR="114300" simplePos="0" relativeHeight="251494400" behindDoc="0" locked="0" layoutInCell="1" allowOverlap="1" wp14:anchorId="479DC3C7" wp14:editId="76D9AD0C">
              <wp:simplePos x="0" y="0"/>
              <wp:positionH relativeFrom="column">
                <wp:posOffset>1181100</wp:posOffset>
              </wp:positionH>
              <wp:positionV relativeFrom="paragraph">
                <wp:posOffset>-714375</wp:posOffset>
              </wp:positionV>
              <wp:extent cx="33020" cy="30480"/>
              <wp:effectExtent l="0" t="0" r="0" b="0"/>
              <wp:wrapNone/>
              <wp:docPr id="1980"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8 w 52"/>
                          <a:gd name="T1" fmla="*/ 0 h 48"/>
                          <a:gd name="T2" fmla="*/ 33 w 52"/>
                          <a:gd name="T3" fmla="*/ 5 h 48"/>
                          <a:gd name="T4" fmla="*/ 43 w 52"/>
                          <a:gd name="T5" fmla="*/ 10 h 48"/>
                          <a:gd name="T6" fmla="*/ 48 w 52"/>
                          <a:gd name="T7" fmla="*/ 14 h 48"/>
                          <a:gd name="T8" fmla="*/ 52 w 52"/>
                          <a:gd name="T9" fmla="*/ 24 h 48"/>
                          <a:gd name="T10" fmla="*/ 48 w 52"/>
                          <a:gd name="T11" fmla="*/ 34 h 48"/>
                          <a:gd name="T12" fmla="*/ 43 w 52"/>
                          <a:gd name="T13" fmla="*/ 43 h 48"/>
                          <a:gd name="T14" fmla="*/ 33 w 52"/>
                          <a:gd name="T15" fmla="*/ 48 h 48"/>
                          <a:gd name="T16" fmla="*/ 28 w 52"/>
                          <a:gd name="T17" fmla="*/ 48 h 48"/>
                          <a:gd name="T18" fmla="*/ 19 w 52"/>
                          <a:gd name="T19" fmla="*/ 48 h 48"/>
                          <a:gd name="T20" fmla="*/ 9 w 52"/>
                          <a:gd name="T21" fmla="*/ 43 h 48"/>
                          <a:gd name="T22" fmla="*/ 4 w 52"/>
                          <a:gd name="T23" fmla="*/ 34 h 48"/>
                          <a:gd name="T24" fmla="*/ 0 w 52"/>
                          <a:gd name="T25" fmla="*/ 24 h 48"/>
                          <a:gd name="T26" fmla="*/ 4 w 52"/>
                          <a:gd name="T27" fmla="*/ 14 h 48"/>
                          <a:gd name="T28" fmla="*/ 9 w 52"/>
                          <a:gd name="T29" fmla="*/ 10 h 48"/>
                          <a:gd name="T30" fmla="*/ 19 w 52"/>
                          <a:gd name="T31" fmla="*/ 5 h 48"/>
                          <a:gd name="T32" fmla="*/ 28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8" y="0"/>
                            </a:moveTo>
                            <a:lnTo>
                              <a:pt x="33" y="5"/>
                            </a:lnTo>
                            <a:lnTo>
                              <a:pt x="43" y="10"/>
                            </a:lnTo>
                            <a:lnTo>
                              <a:pt x="48" y="14"/>
                            </a:lnTo>
                            <a:lnTo>
                              <a:pt x="52" y="24"/>
                            </a:lnTo>
                            <a:lnTo>
                              <a:pt x="48" y="34"/>
                            </a:lnTo>
                            <a:lnTo>
                              <a:pt x="43" y="43"/>
                            </a:lnTo>
                            <a:lnTo>
                              <a:pt x="33" y="48"/>
                            </a:lnTo>
                            <a:lnTo>
                              <a:pt x="28" y="48"/>
                            </a:lnTo>
                            <a:lnTo>
                              <a:pt x="19" y="48"/>
                            </a:lnTo>
                            <a:lnTo>
                              <a:pt x="9" y="43"/>
                            </a:lnTo>
                            <a:lnTo>
                              <a:pt x="4" y="34"/>
                            </a:lnTo>
                            <a:lnTo>
                              <a:pt x="0" y="24"/>
                            </a:lnTo>
                            <a:lnTo>
                              <a:pt x="4" y="14"/>
                            </a:lnTo>
                            <a:lnTo>
                              <a:pt x="9" y="10"/>
                            </a:lnTo>
                            <a:lnTo>
                              <a:pt x="19" y="5"/>
                            </a:lnTo>
                            <a:lnTo>
                              <a:pt x="28"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5DF449F">
            <v:shape id="Freeform 8" style="position:absolute;margin-left:93pt;margin-top:-56.25pt;width:2.6pt;height:2.4pt;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8,r5,5l43,10r5,4l52,24,48,34r-5,9l33,48r-5,l19,48,9,43,4,34,,24,4,14,9,10,19,5,2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" w14:anchorId="4DD01AFC">
              <v:path arrowok="t" o:connecttype="custom" o:connectlocs="17780,0;20955,3175;27305,6350;30480,8890;33020,15240;30480,21590;27305,27305;20955,30480;17780,30480;12065,30480;5715,27305;2540,21590;0,15240;2540,8890;5715,6350;12065,3175;17780,0" o:connectangles="0,0,0,0,0,0,0,0,0,0,0,0,0,0,0,0,0"/>
            </v:shape>
          </w:pict>
        </mc:Fallback>
      </mc:AlternateContent>
    </w:r>
    <w:r>
      <w:rPr>
        <w:noProof/>
      </w:rPr>
      <mc:AlternateContent>
        <mc:Choice Requires="wps">
          <w:drawing>
            <wp:anchor distT="0" distB="0" distL="114300" distR="114300" simplePos="0" relativeHeight="251493376" behindDoc="0" locked="0" layoutInCell="1" allowOverlap="1" wp14:anchorId="0A6C74C0" wp14:editId="5B153C03">
              <wp:simplePos x="0" y="0"/>
              <wp:positionH relativeFrom="column">
                <wp:posOffset>1016000</wp:posOffset>
              </wp:positionH>
              <wp:positionV relativeFrom="paragraph">
                <wp:posOffset>-3568065</wp:posOffset>
              </wp:positionV>
              <wp:extent cx="30480" cy="30480"/>
              <wp:effectExtent l="0" t="0" r="0" b="0"/>
              <wp:wrapNone/>
              <wp:docPr id="1979"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8"/>
                            </a:lnTo>
                            <a:lnTo>
                              <a:pt x="24" y="48"/>
                            </a:lnTo>
                            <a:lnTo>
                              <a:pt x="14" y="48"/>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05B8DE8">
            <v:shape id="Freeform 7" style="position:absolute;margin-left:80pt;margin-top:-280.95pt;width:2.4pt;height:2.4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8r-10,l14,48,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" w14:anchorId="28578AE6">
              <v:path arrowok="t" o:connecttype="custom" o:connectlocs="0,15240;0,8890;3175,3175;8890,0;15240,0;21590,0;24130,3175;27305,8890;30480,15240;27305,21590;24130,24130;21590,30480;15240,30480;8890,30480;3175,24130;0,21590;0,15240" o:connectangles="0,0,0,0,0,0,0,0,0,0,0,0,0,0,0,0,0"/>
            </v:shape>
          </w:pict>
        </mc:Fallback>
      </mc:AlternateContent>
    </w:r>
    <w:r>
      <w:rPr>
        <w:noProof/>
      </w:rPr>
      <mc:AlternateContent>
        <mc:Choice Requires="wps">
          <w:drawing>
            <wp:anchor distT="0" distB="0" distL="114300" distR="114300" simplePos="0" relativeHeight="251492352" behindDoc="0" locked="0" layoutInCell="1" allowOverlap="1" wp14:anchorId="7DC799DA" wp14:editId="659C9395">
              <wp:simplePos x="0" y="0"/>
              <wp:positionH relativeFrom="column">
                <wp:posOffset>1120140</wp:posOffset>
              </wp:positionH>
              <wp:positionV relativeFrom="paragraph">
                <wp:posOffset>-714375</wp:posOffset>
              </wp:positionV>
              <wp:extent cx="30480" cy="30480"/>
              <wp:effectExtent l="0" t="0" r="0" b="0"/>
              <wp:wrapNone/>
              <wp:docPr id="1978"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4 w 48"/>
                          <a:gd name="T23" fmla="*/ 34 h 48"/>
                          <a:gd name="T24" fmla="*/ 0 w 48"/>
                          <a:gd name="T25" fmla="*/ 24 h 48"/>
                          <a:gd name="T26" fmla="*/ 4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4" y="34"/>
                            </a:lnTo>
                            <a:lnTo>
                              <a:pt x="0" y="24"/>
                            </a:lnTo>
                            <a:lnTo>
                              <a:pt x="4"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371725B">
            <v:shape id="Freeform 6" style="position:absolute;margin-left:88.2pt;margin-top:-56.25pt;width:2.4pt;height:2.4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4,34,,24,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" w14:anchorId="35AB8711">
              <v:path arrowok="t" o:connecttype="custom" o:connectlocs="15240,0;20955,3175;27305,6350;30480,8890;30480,15240;30480,21590;27305,27305;20955,30480;15240,30480;8890,30480;5715,27305;2540,21590;0,15240;2540,8890;5715,6350;8890,3175;15240,0" o:connectangles="0,0,0,0,0,0,0,0,0,0,0,0,0,0,0,0,0"/>
            </v:shape>
          </w:pict>
        </mc:Fallback>
      </mc:AlternateContent>
    </w:r>
    <w:r>
      <w:rPr>
        <w:noProof/>
      </w:rPr>
      <mc:AlternateContent>
        <mc:Choice Requires="wps">
          <w:drawing>
            <wp:anchor distT="0" distB="0" distL="114300" distR="114300" simplePos="0" relativeHeight="251491328" behindDoc="0" locked="0" layoutInCell="1" allowOverlap="1" wp14:anchorId="6D66318F" wp14:editId="654BF50F">
              <wp:simplePos x="0" y="0"/>
              <wp:positionH relativeFrom="column">
                <wp:posOffset>1016000</wp:posOffset>
              </wp:positionH>
              <wp:positionV relativeFrom="paragraph">
                <wp:posOffset>-3507105</wp:posOffset>
              </wp:positionV>
              <wp:extent cx="30480" cy="30480"/>
              <wp:effectExtent l="0" t="0" r="0" b="0"/>
              <wp:wrapNone/>
              <wp:docPr id="1977"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0"/>
                            </a:lnTo>
                            <a:lnTo>
                              <a:pt x="24" y="0"/>
                            </a:lnTo>
                            <a:lnTo>
                              <a:pt x="34" y="0"/>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395678A">
            <v:shape id="Freeform 5" style="position:absolute;margin-left:80pt;margin-top:-276.15pt;width:2.4pt;height:2.4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24,,34,r4,10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28M5wMAAG0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" w14:anchorId="6F7DA043">
              <v:path arrowok="t" o:connecttype="custom" o:connectlocs="0,15240;0,8890;3175,6350;8890,0;15240,0;21590,0;24130,6350;27305,8890;30480,15240;27305,21590;24130,27305;21590,30480;15240,30480;8890,30480;3175,27305;0,21590;0,15240" o:connectangles="0,0,0,0,0,0,0,0,0,0,0,0,0,0,0,0,0"/>
            </v:shape>
          </w:pict>
        </mc:Fallback>
      </mc:AlternateContent>
    </w:r>
    <w:r>
      <w:rPr>
        <w:noProof/>
      </w:rPr>
      <mc:AlternateContent>
        <mc:Choice Requires="wps">
          <w:drawing>
            <wp:anchor distT="0" distB="0" distL="114300" distR="114300" simplePos="0" relativeHeight="251490304" behindDoc="0" locked="0" layoutInCell="1" allowOverlap="1" wp14:anchorId="04883469" wp14:editId="23190D84">
              <wp:simplePos x="0" y="0"/>
              <wp:positionH relativeFrom="column">
                <wp:posOffset>1059180</wp:posOffset>
              </wp:positionH>
              <wp:positionV relativeFrom="paragraph">
                <wp:posOffset>-714375</wp:posOffset>
              </wp:positionV>
              <wp:extent cx="30480" cy="30480"/>
              <wp:effectExtent l="0" t="0" r="0" b="0"/>
              <wp:wrapNone/>
              <wp:docPr id="1976"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5 h 48"/>
                          <a:gd name="T4" fmla="*/ 43 w 48"/>
                          <a:gd name="T5" fmla="*/ 10 h 48"/>
                          <a:gd name="T6" fmla="*/ 48 w 48"/>
                          <a:gd name="T7" fmla="*/ 14 h 48"/>
                          <a:gd name="T8" fmla="*/ 48 w 48"/>
                          <a:gd name="T9" fmla="*/ 24 h 48"/>
                          <a:gd name="T10" fmla="*/ 48 w 48"/>
                          <a:gd name="T11" fmla="*/ 34 h 48"/>
                          <a:gd name="T12" fmla="*/ 43 w 48"/>
                          <a:gd name="T13" fmla="*/ 43 h 48"/>
                          <a:gd name="T14" fmla="*/ 33 w 48"/>
                          <a:gd name="T15" fmla="*/ 48 h 48"/>
                          <a:gd name="T16" fmla="*/ 24 w 48"/>
                          <a:gd name="T17" fmla="*/ 48 h 48"/>
                          <a:gd name="T18" fmla="*/ 14 w 48"/>
                          <a:gd name="T19" fmla="*/ 48 h 48"/>
                          <a:gd name="T20" fmla="*/ 9 w 48"/>
                          <a:gd name="T21" fmla="*/ 43 h 48"/>
                          <a:gd name="T22" fmla="*/ 0 w 48"/>
                          <a:gd name="T23" fmla="*/ 34 h 48"/>
                          <a:gd name="T24" fmla="*/ 0 w 48"/>
                          <a:gd name="T25" fmla="*/ 24 h 48"/>
                          <a:gd name="T26" fmla="*/ 0 w 48"/>
                          <a:gd name="T27" fmla="*/ 14 h 48"/>
                          <a:gd name="T28" fmla="*/ 9 w 48"/>
                          <a:gd name="T29" fmla="*/ 10 h 48"/>
                          <a:gd name="T30" fmla="*/ 14 w 48"/>
                          <a:gd name="T31" fmla="*/ 5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5"/>
                            </a:lnTo>
                            <a:lnTo>
                              <a:pt x="43" y="10"/>
                            </a:lnTo>
                            <a:lnTo>
                              <a:pt x="48" y="14"/>
                            </a:lnTo>
                            <a:lnTo>
                              <a:pt x="48" y="24"/>
                            </a:lnTo>
                            <a:lnTo>
                              <a:pt x="48" y="34"/>
                            </a:lnTo>
                            <a:lnTo>
                              <a:pt x="43" y="43"/>
                            </a:lnTo>
                            <a:lnTo>
                              <a:pt x="33" y="48"/>
                            </a:lnTo>
                            <a:lnTo>
                              <a:pt x="24" y="48"/>
                            </a:lnTo>
                            <a:lnTo>
                              <a:pt x="14" y="48"/>
                            </a:lnTo>
                            <a:lnTo>
                              <a:pt x="9" y="43"/>
                            </a:lnTo>
                            <a:lnTo>
                              <a:pt x="0" y="34"/>
                            </a:lnTo>
                            <a:lnTo>
                              <a:pt x="0" y="24"/>
                            </a:lnTo>
                            <a:lnTo>
                              <a:pt x="0" y="14"/>
                            </a:lnTo>
                            <a:lnTo>
                              <a:pt x="9" y="10"/>
                            </a:lnTo>
                            <a:lnTo>
                              <a:pt x="14" y="5"/>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E176FB7">
            <v:shape id="Freeform 4" style="position:absolute;margin-left:83.4pt;margin-top:-56.25pt;width:2.4pt;height:2.4pt;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5l43,10r5,4l48,24r,10l43,43,33,48r-9,l14,48,9,43,,34,,24,,14,9,10,14,5,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" w14:anchorId="2BE1BAC0">
              <v:path arrowok="t" o:connecttype="custom" o:connectlocs="15240,0;20955,3175;27305,6350;30480,8890;30480,15240;30480,21590;27305,27305;20955,30480;15240,30480;8890,30480;5715,27305;0,21590;0,15240;0,8890;5715,6350;8890,3175;15240,0" o:connectangles="0,0,0,0,0,0,0,0,0,0,0,0,0,0,0,0,0"/>
            </v:shape>
          </w:pict>
        </mc:Fallback>
      </mc:AlternateContent>
    </w:r>
    <w:r>
      <w:rPr>
        <w:noProof/>
      </w:rPr>
      <mc:AlternateContent>
        <mc:Choice Requires="wps">
          <w:drawing>
            <wp:anchor distT="0" distB="0" distL="114300" distR="114300" simplePos="0" relativeHeight="251489280" behindDoc="0" locked="0" layoutInCell="1" allowOverlap="1" wp14:anchorId="784F648D" wp14:editId="3F301DB8">
              <wp:simplePos x="0" y="0"/>
              <wp:positionH relativeFrom="column">
                <wp:posOffset>1016000</wp:posOffset>
              </wp:positionH>
              <wp:positionV relativeFrom="paragraph">
                <wp:posOffset>-3446145</wp:posOffset>
              </wp:positionV>
              <wp:extent cx="30480" cy="30480"/>
              <wp:effectExtent l="0" t="0" r="0" b="0"/>
              <wp:wrapNone/>
              <wp:docPr id="1975"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15A4748">
            <v:shape id="Freeform 3" style="position:absolute;margin-left:80pt;margin-top:-271.35pt;width:2.4pt;height:2.4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" w14:anchorId="7BD53595">
              <v:path arrowok="t" o:connecttype="custom" o:connectlocs="0,15240;0,8890;3175,6350;8890,3175;15240,0;21590,3175;24130,6350;27305,8890;30480,15240;27305,20955;24130,27305;21590,30480;15240,30480;8890,30480;3175,27305;0,20955;0,15240" o:connectangles="0,0,0,0,0,0,0,0,0,0,0,0,0,0,0,0,0"/>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7373028"/>
      <w:docPartObj>
        <w:docPartGallery w:val="Page Numbers (Bottom of Page)"/>
        <w:docPartUnique/>
      </w:docPartObj>
    </w:sdtPr>
    <w:sdtContent>
      <w:p w14:paraId="79B7EA1E" w14:textId="3EFB1175" w:rsidR="00B41E82" w:rsidRDefault="00B41E82">
        <w:pPr>
          <w:pStyle w:val="Zpat"/>
          <w:jc w:val="right"/>
        </w:pPr>
        <w:r>
          <w:fldChar w:fldCharType="begin"/>
        </w:r>
        <w:r>
          <w:instrText>PAGE   \* MERGEFORMAT</w:instrText>
        </w:r>
        <w:r>
          <w:fldChar w:fldCharType="separate"/>
        </w:r>
        <w:r w:rsidR="31B0B1C8">
          <w:t>2</w:t>
        </w:r>
        <w:r>
          <w:fldChar w:fldCharType="end"/>
        </w:r>
      </w:p>
    </w:sdtContent>
  </w:sdt>
  <w:p w14:paraId="3856D901" w14:textId="77777777" w:rsidR="00800900" w:rsidRDefault="0080090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D6B158" w14:textId="77777777" w:rsidR="008B3E2A" w:rsidRDefault="008B3E2A">
      <w:r>
        <w:separator/>
      </w:r>
    </w:p>
  </w:footnote>
  <w:footnote w:type="continuationSeparator" w:id="0">
    <w:p w14:paraId="6EB4943D" w14:textId="77777777" w:rsidR="008B3E2A" w:rsidRDefault="008B3E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41B3B" w14:textId="6DF90DDE" w:rsidR="00800900" w:rsidRDefault="00701E4D">
    <w:pPr>
      <w:pStyle w:val="Zhlav"/>
    </w:pPr>
    <w:r>
      <w:rPr>
        <w:noProof/>
      </w:rPr>
      <w:drawing>
        <wp:anchor distT="0" distB="0" distL="114300" distR="114300" simplePos="0" relativeHeight="251978752" behindDoc="1" locked="0" layoutInCell="1" allowOverlap="1" wp14:anchorId="362041FD" wp14:editId="53368780">
          <wp:simplePos x="0" y="0"/>
          <wp:positionH relativeFrom="column">
            <wp:posOffset>1016000</wp:posOffset>
          </wp:positionH>
          <wp:positionV relativeFrom="paragraph">
            <wp:posOffset>160655</wp:posOffset>
          </wp:positionV>
          <wp:extent cx="838200" cy="933450"/>
          <wp:effectExtent l="0" t="0" r="0" b="0"/>
          <wp:wrapNone/>
          <wp:docPr id="18608982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1B4AF4">
      <w:rPr>
        <w:noProof/>
      </w:rPr>
      <mc:AlternateContent>
        <mc:Choice Requires="wps">
          <w:drawing>
            <wp:anchor distT="0" distB="0" distL="114300" distR="114300" simplePos="0" relativeHeight="251488256" behindDoc="0" locked="0" layoutInCell="1" allowOverlap="1" wp14:anchorId="70A525E8" wp14:editId="7AC6B6CC">
              <wp:simplePos x="0" y="0"/>
              <wp:positionH relativeFrom="column">
                <wp:posOffset>2137410</wp:posOffset>
              </wp:positionH>
              <wp:positionV relativeFrom="paragraph">
                <wp:posOffset>665480</wp:posOffset>
              </wp:positionV>
              <wp:extent cx="5147310" cy="492125"/>
              <wp:effectExtent l="0" t="0" r="0" b="0"/>
              <wp:wrapNone/>
              <wp:docPr id="2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7310" cy="49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E3C0E" w14:textId="77777777" w:rsidR="00800900" w:rsidRPr="00AF23EB" w:rsidRDefault="00800900">
                          <w:pPr>
                            <w:rPr>
                              <w:b/>
                              <w:color w:val="002060"/>
                              <w:spacing w:val="2"/>
                              <w:sz w:val="46"/>
                            </w:rPr>
                          </w:pPr>
                          <w:r>
                            <w:rPr>
                              <w:b/>
                              <w:color w:val="000080"/>
                              <w:spacing w:val="2"/>
                              <w:sz w:val="46"/>
                            </w:rPr>
                            <w:t xml:space="preserve">                                </w:t>
                          </w:r>
                          <w:r w:rsidRPr="00AF23EB">
                            <w:rPr>
                              <w:b/>
                              <w:color w:val="002060"/>
                              <w:spacing w:val="2"/>
                              <w:sz w:val="46"/>
                            </w:rPr>
                            <w:t>EP Rožnov, 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492C9A3F">
            <v:shapetype id="_x0000_t202" coordsize="21600,21600" o:spt="202" path="m,l,21600r21600,l21600,xe" w14:anchorId="70A525E8">
              <v:stroke joinstyle="miter"/>
              <v:path gradientshapeok="t" o:connecttype="rect"/>
            </v:shapetype>
            <v:shape id="Text Box 2" style="position:absolute;left:0;text-align:left;margin-left:168.3pt;margin-top:52.4pt;width:405.3pt;height:38.75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">
              <v:textbox>
                <w:txbxContent>
                  <w:p w:rsidRPr="00AF23EB" w:rsidR="00800900" w:rsidRDefault="00800900" w14:paraId="1DA5ACE3" w14:textId="77777777">
                    <w:pPr>
                      <w:rPr>
                        <w:b/>
                        <w:color w:val="002060"/>
                        <w:spacing w:val="2"/>
                        <w:sz w:val="46"/>
                      </w:rPr>
                    </w:pPr>
                    <w:r>
                      <w:rPr>
                        <w:b/>
                        <w:color w:val="000080"/>
                        <w:spacing w:val="2"/>
                        <w:sz w:val="46"/>
                      </w:rPr>
                      <w:t xml:space="preserve">                                </w:t>
                    </w:r>
                    <w:r w:rsidRPr="00AF23EB">
                      <w:rPr>
                        <w:b/>
                        <w:color w:val="002060"/>
                        <w:spacing w:val="2"/>
                        <w:sz w:val="46"/>
                      </w:rPr>
                      <w:t>EP Rožnov, a.s.</w:t>
                    </w:r>
                  </w:p>
                </w:txbxContent>
              </v:textbox>
            </v:shape>
          </w:pict>
        </mc:Fallback>
      </mc:AlternateContent>
    </w:r>
    <w:r w:rsidR="001B4AF4">
      <w:rPr>
        <w:noProof/>
      </w:rPr>
      <mc:AlternateContent>
        <mc:Choice Requires="wps">
          <w:drawing>
            <wp:anchor distT="0" distB="0" distL="114300" distR="114300" simplePos="0" relativeHeight="251821056" behindDoc="1" locked="0" layoutInCell="1" allowOverlap="1" wp14:anchorId="09141E04" wp14:editId="134882A5">
              <wp:simplePos x="0" y="0"/>
              <wp:positionH relativeFrom="column">
                <wp:posOffset>1098550</wp:posOffset>
              </wp:positionH>
              <wp:positionV relativeFrom="paragraph">
                <wp:posOffset>1379220</wp:posOffset>
              </wp:positionV>
              <wp:extent cx="731520" cy="8409305"/>
              <wp:effectExtent l="0" t="0" r="0" b="0"/>
              <wp:wrapNone/>
              <wp:docPr id="2305" name="Freeform 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31520" cy="8409305"/>
                      </a:xfrm>
                      <a:custGeom>
                        <a:avLst/>
                        <a:gdLst>
                          <a:gd name="T0" fmla="*/ 0 w 1152"/>
                          <a:gd name="T1" fmla="*/ 1140 h 13524"/>
                          <a:gd name="T2" fmla="*/ 0 w 1152"/>
                          <a:gd name="T3" fmla="*/ 13524 h 13524"/>
                          <a:gd name="T4" fmla="*/ 1152 w 1152"/>
                          <a:gd name="T5" fmla="*/ 13524 h 13524"/>
                          <a:gd name="T6" fmla="*/ 1146 w 1152"/>
                          <a:gd name="T7" fmla="*/ 0 h 13524"/>
                          <a:gd name="T8" fmla="*/ 0 w 1152"/>
                          <a:gd name="T9" fmla="*/ 1140 h 13524"/>
                        </a:gdLst>
                        <a:ahLst/>
                        <a:cxnLst>
                          <a:cxn ang="0">
                            <a:pos x="T0" y="T1"/>
                          </a:cxn>
                          <a:cxn ang="0">
                            <a:pos x="T2" y="T3"/>
                          </a:cxn>
                          <a:cxn ang="0">
                            <a:pos x="T4" y="T5"/>
                          </a:cxn>
                          <a:cxn ang="0">
                            <a:pos x="T6" y="T7"/>
                          </a:cxn>
                          <a:cxn ang="0">
                            <a:pos x="T8" y="T9"/>
                          </a:cxn>
                        </a:cxnLst>
                        <a:rect l="0" t="0" r="r" b="b"/>
                        <a:pathLst>
                          <a:path w="1152" h="13524">
                            <a:moveTo>
                              <a:pt x="0" y="1140"/>
                            </a:moveTo>
                            <a:lnTo>
                              <a:pt x="0" y="13524"/>
                            </a:lnTo>
                            <a:lnTo>
                              <a:pt x="1152" y="13524"/>
                            </a:lnTo>
                            <a:lnTo>
                              <a:pt x="1146" y="0"/>
                            </a:lnTo>
                            <a:lnTo>
                              <a:pt x="0" y="1140"/>
                            </a:lnTo>
                            <a:close/>
                          </a:path>
                        </a:pathLst>
                      </a:custGeom>
                      <a:gradFill rotWithShape="0">
                        <a:gsLst>
                          <a:gs pos="0">
                            <a:srgbClr val="99CCFF"/>
                          </a:gs>
                          <a:gs pos="100000">
                            <a:srgbClr val="EDFFFF"/>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222EDD32">
            <v:shape id="Freeform 327" style="position:absolute;margin-left:86.5pt;margin-top:108.6pt;width:57.6pt;height:662.1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52,13524" o:spid="_x0000_s1026" fillcolor="#9cf" stroked="f" path="m,1140l,13524r1152,l1146,,,114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" w14:anchorId="76767EA8">
              <v:fill type="gradient" color2="#edffff" focus="100%"/>
              <v:path arrowok="t" o:connecttype="custom" o:connectlocs="0,708859;0,8409305;731520,8409305;727710,0;0,708859" o:connectangles="0,0,0,0,0"/>
            </v:shape>
          </w:pict>
        </mc:Fallback>
      </mc:AlternateContent>
    </w:r>
    <w:r w:rsidR="001B4AF4">
      <w:rPr>
        <w:noProof/>
      </w:rPr>
      <mc:AlternateContent>
        <mc:Choice Requires="wps">
          <w:drawing>
            <wp:anchor distT="0" distB="0" distL="114300" distR="114300" simplePos="0" relativeHeight="251816960" behindDoc="0" locked="0" layoutInCell="1" allowOverlap="1" wp14:anchorId="63D03C5E" wp14:editId="6FCC8B8F">
              <wp:simplePos x="0" y="0"/>
              <wp:positionH relativeFrom="column">
                <wp:posOffset>7018020</wp:posOffset>
              </wp:positionH>
              <wp:positionV relativeFrom="paragraph">
                <wp:posOffset>1094105</wp:posOffset>
              </wp:positionV>
              <wp:extent cx="33655" cy="30480"/>
              <wp:effectExtent l="0" t="0" r="0" b="0"/>
              <wp:wrapNone/>
              <wp:docPr id="2304" name="Freeform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4 w 53"/>
                          <a:gd name="T3" fmla="*/ 0 h 48"/>
                          <a:gd name="T4" fmla="*/ 43 w 53"/>
                          <a:gd name="T5" fmla="*/ 5 h 48"/>
                          <a:gd name="T6" fmla="*/ 48 w 53"/>
                          <a:gd name="T7" fmla="*/ 14 h 48"/>
                          <a:gd name="T8" fmla="*/ 53 w 53"/>
                          <a:gd name="T9" fmla="*/ 24 h 48"/>
                          <a:gd name="T10" fmla="*/ 48 w 53"/>
                          <a:gd name="T11" fmla="*/ 34 h 48"/>
                          <a:gd name="T12" fmla="*/ 43 w 53"/>
                          <a:gd name="T13" fmla="*/ 38 h 48"/>
                          <a:gd name="T14" fmla="*/ 34 w 53"/>
                          <a:gd name="T15" fmla="*/ 43 h 48"/>
                          <a:gd name="T16" fmla="*/ 29 w 53"/>
                          <a:gd name="T17" fmla="*/ 48 h 48"/>
                          <a:gd name="T18" fmla="*/ 19 w 53"/>
                          <a:gd name="T19" fmla="*/ 43 h 48"/>
                          <a:gd name="T20" fmla="*/ 10 w 53"/>
                          <a:gd name="T21" fmla="*/ 38 h 48"/>
                          <a:gd name="T22" fmla="*/ 5 w 53"/>
                          <a:gd name="T23" fmla="*/ 34 h 48"/>
                          <a:gd name="T24" fmla="*/ 0 w 53"/>
                          <a:gd name="T25" fmla="*/ 24 h 48"/>
                          <a:gd name="T26" fmla="*/ 5 w 53"/>
                          <a:gd name="T27" fmla="*/ 14 h 48"/>
                          <a:gd name="T28" fmla="*/ 10 w 53"/>
                          <a:gd name="T29" fmla="*/ 5 h 48"/>
                          <a:gd name="T30" fmla="*/ 19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4" y="0"/>
                            </a:lnTo>
                            <a:lnTo>
                              <a:pt x="43" y="5"/>
                            </a:lnTo>
                            <a:lnTo>
                              <a:pt x="48" y="14"/>
                            </a:lnTo>
                            <a:lnTo>
                              <a:pt x="53" y="24"/>
                            </a:lnTo>
                            <a:lnTo>
                              <a:pt x="48" y="34"/>
                            </a:lnTo>
                            <a:lnTo>
                              <a:pt x="43" y="38"/>
                            </a:lnTo>
                            <a:lnTo>
                              <a:pt x="34" y="43"/>
                            </a:lnTo>
                            <a:lnTo>
                              <a:pt x="29" y="48"/>
                            </a:lnTo>
                            <a:lnTo>
                              <a:pt x="19" y="43"/>
                            </a:lnTo>
                            <a:lnTo>
                              <a:pt x="10" y="38"/>
                            </a:lnTo>
                            <a:lnTo>
                              <a:pt x="5" y="34"/>
                            </a:lnTo>
                            <a:lnTo>
                              <a:pt x="0" y="24"/>
                            </a:lnTo>
                            <a:lnTo>
                              <a:pt x="5" y="14"/>
                            </a:lnTo>
                            <a:lnTo>
                              <a:pt x="10" y="5"/>
                            </a:lnTo>
                            <a:lnTo>
                              <a:pt x="19"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DBB4003">
            <v:shape id="Freeform 323" style="position:absolute;margin-left:552.6pt;margin-top:86.15pt;width:2.65pt;height:2.4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5,l43,5r5,9l53,24,48,34r-5,4l34,43r-5,5l19,43,10,38,5,34,,24,5,14,10,5,19,,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" w14:anchorId="1775A0F3">
              <v:path arrowok="t" o:connecttype="custom" o:connectlocs="18415,0;21590,0;27305,3175;30480,8890;33655,15240;30480,21590;27305,24130;21590,27305;18415,30480;12065,27305;6350,24130;3175,21590;0,15240;3175,8890;6350,3175;12065,0;18415,0" o:connectangles="0,0,0,0,0,0,0,0,0,0,0,0,0,0,0,0,0"/>
            </v:shape>
          </w:pict>
        </mc:Fallback>
      </mc:AlternateContent>
    </w:r>
    <w:r w:rsidR="001B4AF4">
      <w:rPr>
        <w:noProof/>
      </w:rPr>
      <mc:AlternateContent>
        <mc:Choice Requires="wps">
          <w:drawing>
            <wp:anchor distT="0" distB="0" distL="114300" distR="114300" simplePos="0" relativeHeight="251815936" behindDoc="0" locked="0" layoutInCell="1" allowOverlap="1" wp14:anchorId="46A8D5D6" wp14:editId="164F0EB2">
              <wp:simplePos x="0" y="0"/>
              <wp:positionH relativeFrom="column">
                <wp:posOffset>6957060</wp:posOffset>
              </wp:positionH>
              <wp:positionV relativeFrom="paragraph">
                <wp:posOffset>1094105</wp:posOffset>
              </wp:positionV>
              <wp:extent cx="30480" cy="30480"/>
              <wp:effectExtent l="0" t="0" r="0" b="0"/>
              <wp:wrapNone/>
              <wp:docPr id="2303" name="Freeform 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779E1D4">
            <v:shape id="Freeform 322" style="position:absolute;margin-left:547.8pt;margin-top:86.15pt;width:2.4pt;height:2.4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" w14:anchorId="4B304250">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814912" behindDoc="0" locked="0" layoutInCell="1" allowOverlap="1" wp14:anchorId="56205DF7" wp14:editId="61F188C8">
              <wp:simplePos x="0" y="0"/>
              <wp:positionH relativeFrom="column">
                <wp:posOffset>6896100</wp:posOffset>
              </wp:positionH>
              <wp:positionV relativeFrom="paragraph">
                <wp:posOffset>1094105</wp:posOffset>
              </wp:positionV>
              <wp:extent cx="30480" cy="30480"/>
              <wp:effectExtent l="0" t="0" r="0" b="0"/>
              <wp:wrapNone/>
              <wp:docPr id="2302" name="Freeform 3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0" y="34"/>
                            </a:lnTo>
                            <a:lnTo>
                              <a:pt x="0" y="24"/>
                            </a:lnTo>
                            <a:lnTo>
                              <a:pt x="0"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3A844CF">
            <v:shape id="Freeform 321" style="position:absolute;margin-left:543pt;margin-top:86.15pt;width:2.4pt;height:2.4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34,,24,,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" w14:anchorId="561B0C69">
              <v:path arrowok="t" o:connecttype="custom" o:connectlocs="15240,0;21590,0;27940,3175;30480,8890;30480,15240;30480,21590;27940,24130;21590,27305;15240,30480;9525,27305;6350,24130;0,21590;0,15240;0,8890;6350,3175;9525,0;15240,0" o:connectangles="0,0,0,0,0,0,0,0,0,0,0,0,0,0,0,0,0"/>
            </v:shape>
          </w:pict>
        </mc:Fallback>
      </mc:AlternateContent>
    </w:r>
    <w:r w:rsidR="001B4AF4">
      <w:rPr>
        <w:noProof/>
      </w:rPr>
      <mc:AlternateContent>
        <mc:Choice Requires="wps">
          <w:drawing>
            <wp:anchor distT="0" distB="0" distL="114300" distR="114300" simplePos="0" relativeHeight="251813888" behindDoc="0" locked="0" layoutInCell="1" allowOverlap="1" wp14:anchorId="32C1A3CC" wp14:editId="25EEF6A2">
              <wp:simplePos x="0" y="0"/>
              <wp:positionH relativeFrom="column">
                <wp:posOffset>6835140</wp:posOffset>
              </wp:positionH>
              <wp:positionV relativeFrom="paragraph">
                <wp:posOffset>1094105</wp:posOffset>
              </wp:positionV>
              <wp:extent cx="30480" cy="30480"/>
              <wp:effectExtent l="0" t="0" r="0" b="0"/>
              <wp:wrapNone/>
              <wp:docPr id="2301" name="Freeform 3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8 w 48"/>
                          <a:gd name="T7" fmla="*/ 14 h 48"/>
                          <a:gd name="T8" fmla="*/ 48 w 48"/>
                          <a:gd name="T9" fmla="*/ 24 h 48"/>
                          <a:gd name="T10" fmla="*/ 48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8" y="14"/>
                            </a:lnTo>
                            <a:lnTo>
                              <a:pt x="48" y="24"/>
                            </a:lnTo>
                            <a:lnTo>
                              <a:pt x="48"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D79404E">
            <v:shape id="Freeform 320" style="position:absolute;margin-left:538.2pt;margin-top:86.15pt;width:2.4pt;height:2.4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8,14r,10l48,34r-9,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" w14:anchorId="6DC1C8E0">
              <v:path arrowok="t" o:connecttype="custom" o:connectlocs="15240,0;21590,0;24765,3175;30480,8890;30480,15240;3048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812864" behindDoc="0" locked="0" layoutInCell="1" allowOverlap="1" wp14:anchorId="49B5A57F" wp14:editId="7AE6BEC7">
              <wp:simplePos x="0" y="0"/>
              <wp:positionH relativeFrom="column">
                <wp:posOffset>6774180</wp:posOffset>
              </wp:positionH>
              <wp:positionV relativeFrom="paragraph">
                <wp:posOffset>1094105</wp:posOffset>
              </wp:positionV>
              <wp:extent cx="30480" cy="30480"/>
              <wp:effectExtent l="0" t="0" r="0" b="0"/>
              <wp:wrapNone/>
              <wp:docPr id="2300" name="Freeform 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4 w 48"/>
                          <a:gd name="T7" fmla="*/ 14 h 48"/>
                          <a:gd name="T8" fmla="*/ 48 w 48"/>
                          <a:gd name="T9" fmla="*/ 24 h 48"/>
                          <a:gd name="T10" fmla="*/ 44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4" y="14"/>
                            </a:lnTo>
                            <a:lnTo>
                              <a:pt x="48" y="24"/>
                            </a:lnTo>
                            <a:lnTo>
                              <a:pt x="44"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E162542">
            <v:shape id="Freeform 319" style="position:absolute;margin-left:533.4pt;margin-top:86.15pt;width:2.4pt;height:2.4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4,14r4,10l44,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" w14:anchorId="4B15F740">
              <v:path arrowok="t" o:connecttype="custom" o:connectlocs="15240,0;21590,0;24765,3175;27940,8890;30480,15240;2794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811840" behindDoc="0" locked="0" layoutInCell="1" allowOverlap="1" wp14:anchorId="589AD18D" wp14:editId="33BE2029">
              <wp:simplePos x="0" y="0"/>
              <wp:positionH relativeFrom="column">
                <wp:posOffset>6710680</wp:posOffset>
              </wp:positionH>
              <wp:positionV relativeFrom="paragraph">
                <wp:posOffset>1094105</wp:posOffset>
              </wp:positionV>
              <wp:extent cx="33020" cy="30480"/>
              <wp:effectExtent l="0" t="0" r="0" b="0"/>
              <wp:wrapNone/>
              <wp:docPr id="2299" name="Freeform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4 w 52"/>
                          <a:gd name="T1" fmla="*/ 0 h 48"/>
                          <a:gd name="T2" fmla="*/ 33 w 52"/>
                          <a:gd name="T3" fmla="*/ 0 h 48"/>
                          <a:gd name="T4" fmla="*/ 43 w 52"/>
                          <a:gd name="T5" fmla="*/ 5 h 48"/>
                          <a:gd name="T6" fmla="*/ 48 w 52"/>
                          <a:gd name="T7" fmla="*/ 14 h 48"/>
                          <a:gd name="T8" fmla="*/ 52 w 52"/>
                          <a:gd name="T9" fmla="*/ 24 h 48"/>
                          <a:gd name="T10" fmla="*/ 48 w 52"/>
                          <a:gd name="T11" fmla="*/ 34 h 48"/>
                          <a:gd name="T12" fmla="*/ 43 w 52"/>
                          <a:gd name="T13" fmla="*/ 38 h 48"/>
                          <a:gd name="T14" fmla="*/ 33 w 52"/>
                          <a:gd name="T15" fmla="*/ 43 h 48"/>
                          <a:gd name="T16" fmla="*/ 24 w 52"/>
                          <a:gd name="T17" fmla="*/ 48 h 48"/>
                          <a:gd name="T18" fmla="*/ 19 w 52"/>
                          <a:gd name="T19" fmla="*/ 43 h 48"/>
                          <a:gd name="T20" fmla="*/ 9 w 52"/>
                          <a:gd name="T21" fmla="*/ 38 h 48"/>
                          <a:gd name="T22" fmla="*/ 4 w 52"/>
                          <a:gd name="T23" fmla="*/ 34 h 48"/>
                          <a:gd name="T24" fmla="*/ 0 w 52"/>
                          <a:gd name="T25" fmla="*/ 24 h 48"/>
                          <a:gd name="T26" fmla="*/ 4 w 52"/>
                          <a:gd name="T27" fmla="*/ 14 h 48"/>
                          <a:gd name="T28" fmla="*/ 9 w 52"/>
                          <a:gd name="T29" fmla="*/ 5 h 48"/>
                          <a:gd name="T30" fmla="*/ 19 w 52"/>
                          <a:gd name="T31" fmla="*/ 0 h 48"/>
                          <a:gd name="T32" fmla="*/ 24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4" y="0"/>
                            </a:moveTo>
                            <a:lnTo>
                              <a:pt x="33" y="0"/>
                            </a:lnTo>
                            <a:lnTo>
                              <a:pt x="43" y="5"/>
                            </a:lnTo>
                            <a:lnTo>
                              <a:pt x="48" y="14"/>
                            </a:lnTo>
                            <a:lnTo>
                              <a:pt x="52" y="24"/>
                            </a:lnTo>
                            <a:lnTo>
                              <a:pt x="48" y="34"/>
                            </a:lnTo>
                            <a:lnTo>
                              <a:pt x="43" y="38"/>
                            </a:lnTo>
                            <a:lnTo>
                              <a:pt x="33" y="43"/>
                            </a:lnTo>
                            <a:lnTo>
                              <a:pt x="24" y="48"/>
                            </a:lnTo>
                            <a:lnTo>
                              <a:pt x="19" y="43"/>
                            </a:lnTo>
                            <a:lnTo>
                              <a:pt x="9" y="38"/>
                            </a:lnTo>
                            <a:lnTo>
                              <a:pt x="4" y="34"/>
                            </a:lnTo>
                            <a:lnTo>
                              <a:pt x="0" y="24"/>
                            </a:lnTo>
                            <a:lnTo>
                              <a:pt x="4" y="14"/>
                            </a:lnTo>
                            <a:lnTo>
                              <a:pt x="9" y="5"/>
                            </a:lnTo>
                            <a:lnTo>
                              <a:pt x="19"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A728BF0">
            <v:shape id="Freeform 318" style="position:absolute;margin-left:528.4pt;margin-top:86.15pt;width:2.6pt;height:2.4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4,r9,l43,5r5,9l52,24,48,34r-5,4l33,43r-9,5l19,43,9,38,4,34,,24,4,14,9,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" w14:anchorId="2B0A0ED0">
              <v:path arrowok="t" o:connecttype="custom" o:connectlocs="15240,0;20955,0;27305,3175;30480,8890;33020,15240;30480,21590;27305,24130;20955,27305;15240,30480;12065,27305;5715,24130;2540,21590;0,15240;2540,8890;5715,3175;12065,0;15240,0" o:connectangles="0,0,0,0,0,0,0,0,0,0,0,0,0,0,0,0,0"/>
            </v:shape>
          </w:pict>
        </mc:Fallback>
      </mc:AlternateContent>
    </w:r>
    <w:r w:rsidR="001B4AF4">
      <w:rPr>
        <w:noProof/>
      </w:rPr>
      <mc:AlternateContent>
        <mc:Choice Requires="wps">
          <w:drawing>
            <wp:anchor distT="0" distB="0" distL="114300" distR="114300" simplePos="0" relativeHeight="251810816" behindDoc="0" locked="0" layoutInCell="1" allowOverlap="1" wp14:anchorId="4665F4F3" wp14:editId="7FDAC16B">
              <wp:simplePos x="0" y="0"/>
              <wp:positionH relativeFrom="column">
                <wp:posOffset>6649720</wp:posOffset>
              </wp:positionH>
              <wp:positionV relativeFrom="paragraph">
                <wp:posOffset>1094105</wp:posOffset>
              </wp:positionV>
              <wp:extent cx="30480" cy="30480"/>
              <wp:effectExtent l="0" t="0" r="0" b="0"/>
              <wp:wrapNone/>
              <wp:docPr id="2298" name="Freeform 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FB0FFEB">
            <v:shape id="Freeform 317" style="position:absolute;margin-left:523.6pt;margin-top:86.15pt;width:2.4pt;height:2.4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" w14:anchorId="037BB699">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809792" behindDoc="0" locked="0" layoutInCell="1" allowOverlap="1" wp14:anchorId="5072E93D" wp14:editId="57C5A85A">
              <wp:simplePos x="0" y="0"/>
              <wp:positionH relativeFrom="column">
                <wp:posOffset>1016000</wp:posOffset>
              </wp:positionH>
              <wp:positionV relativeFrom="paragraph">
                <wp:posOffset>2113915</wp:posOffset>
              </wp:positionV>
              <wp:extent cx="30480" cy="30480"/>
              <wp:effectExtent l="0" t="0" r="0" b="0"/>
              <wp:wrapNone/>
              <wp:docPr id="2297" name="Freeform 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51F9F0A">
            <v:shape id="Freeform 316" style="position:absolute;margin-left:80pt;margin-top:166.45pt;width:2.4pt;height:2.4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" w14:anchorId="5AAC8AD9">
              <v:path arrowok="t" o:connecttype="custom" o:connectlocs="0,15240;0,9525;3175,6350;8890,3175;15240,0;21590,3175;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807744" behindDoc="0" locked="0" layoutInCell="1" allowOverlap="1" wp14:anchorId="636AB6A1" wp14:editId="6A181C87">
              <wp:simplePos x="0" y="0"/>
              <wp:positionH relativeFrom="column">
                <wp:posOffset>1016000</wp:posOffset>
              </wp:positionH>
              <wp:positionV relativeFrom="paragraph">
                <wp:posOffset>2174875</wp:posOffset>
              </wp:positionV>
              <wp:extent cx="30480" cy="30480"/>
              <wp:effectExtent l="0" t="0" r="0" b="0"/>
              <wp:wrapNone/>
              <wp:docPr id="2296" name="Freeform 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D852F3C">
            <v:shape id="Freeform 314" style="position:absolute;margin-left:80pt;margin-top:171.25pt;width:2.4pt;height:2.4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" w14:anchorId="2178CCDD">
              <v:path arrowok="t" o:connecttype="custom" o:connectlocs="0,15240;0,9525;3175,6350;8890,3175;15240,0;21590,3175;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805696" behindDoc="0" locked="0" layoutInCell="1" allowOverlap="1" wp14:anchorId="0FED26CB" wp14:editId="05F7DB51">
              <wp:simplePos x="0" y="0"/>
              <wp:positionH relativeFrom="column">
                <wp:posOffset>1016000</wp:posOffset>
              </wp:positionH>
              <wp:positionV relativeFrom="paragraph">
                <wp:posOffset>2239010</wp:posOffset>
              </wp:positionV>
              <wp:extent cx="30480" cy="30480"/>
              <wp:effectExtent l="0" t="0" r="0" b="0"/>
              <wp:wrapNone/>
              <wp:docPr id="2295" name="Freeform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D4F6B46">
            <v:shape id="Freeform 312" style="position:absolute;margin-left:80pt;margin-top:176.3pt;width:2.4pt;height:2.4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" w14:anchorId="4295F784">
              <v:path arrowok="t" o:connecttype="custom" o:connectlocs="0,15240;0,8890;3175,3175;8890,0;15240,0;21590,0;24130,3175;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803648" behindDoc="0" locked="0" layoutInCell="1" allowOverlap="1" wp14:anchorId="17F5E73B" wp14:editId="7CA05EAA">
              <wp:simplePos x="0" y="0"/>
              <wp:positionH relativeFrom="column">
                <wp:posOffset>6589395</wp:posOffset>
              </wp:positionH>
              <wp:positionV relativeFrom="paragraph">
                <wp:posOffset>1094105</wp:posOffset>
              </wp:positionV>
              <wp:extent cx="30480" cy="30480"/>
              <wp:effectExtent l="0" t="0" r="0" b="0"/>
              <wp:wrapNone/>
              <wp:docPr id="2294" name="Freeform 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5A33442">
            <v:shape id="Freeform 310" style="position:absolute;margin-left:518.85pt;margin-top:86.15pt;width:2.4pt;height:2.4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4,5l43,14r5,10l43,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" w14:anchorId="42D17F1C">
              <v:path arrowok="t" o:connecttype="custom" o:connectlocs="15240,0;21590,0;24130,3175;27305,8890;30480,15240;27305,21590;24130,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802624" behindDoc="0" locked="0" layoutInCell="1" allowOverlap="1" wp14:anchorId="4FB47FB9" wp14:editId="5061AF10">
              <wp:simplePos x="0" y="0"/>
              <wp:positionH relativeFrom="column">
                <wp:posOffset>1016000</wp:posOffset>
              </wp:positionH>
              <wp:positionV relativeFrom="paragraph">
                <wp:posOffset>2299970</wp:posOffset>
              </wp:positionV>
              <wp:extent cx="30480" cy="30480"/>
              <wp:effectExtent l="0" t="0" r="0" b="0"/>
              <wp:wrapNone/>
              <wp:docPr id="2293" name="Freeform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58AFD63">
            <v:shape id="Freeform 309" style="position:absolute;margin-left:80pt;margin-top:181.1pt;width:2.4pt;height:2.4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" w14:anchorId="6F022C3F">
              <v:path arrowok="t" o:connecttype="custom" o:connectlocs="0,15240;0,8890;3175,3175;8890,0;15240,0;21590,0;24130,3175;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799552" behindDoc="0" locked="0" layoutInCell="1" allowOverlap="1" wp14:anchorId="5A94CC60" wp14:editId="181646E6">
              <wp:simplePos x="0" y="0"/>
              <wp:positionH relativeFrom="column">
                <wp:posOffset>6519545</wp:posOffset>
              </wp:positionH>
              <wp:positionV relativeFrom="paragraph">
                <wp:posOffset>1094105</wp:posOffset>
              </wp:positionV>
              <wp:extent cx="30480" cy="30480"/>
              <wp:effectExtent l="0" t="0" r="0" b="0"/>
              <wp:wrapNone/>
              <wp:docPr id="2292" name="Freeform 3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246099C">
            <v:shape id="Freeform 306" style="position:absolute;margin-left:513.35pt;margin-top:86.15pt;width:2.4pt;height:2.4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" w14:anchorId="09D0C6FE">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798528" behindDoc="0" locked="0" layoutInCell="1" allowOverlap="1" wp14:anchorId="1971557F" wp14:editId="42BC2A59">
              <wp:simplePos x="0" y="0"/>
              <wp:positionH relativeFrom="column">
                <wp:posOffset>1016000</wp:posOffset>
              </wp:positionH>
              <wp:positionV relativeFrom="paragraph">
                <wp:posOffset>2360930</wp:posOffset>
              </wp:positionV>
              <wp:extent cx="30480" cy="30480"/>
              <wp:effectExtent l="0" t="0" r="0" b="0"/>
              <wp:wrapNone/>
              <wp:docPr id="2291" name="Freeform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088C1CA">
            <v:shape id="Freeform 305" style="position:absolute;margin-left:80pt;margin-top:185.9pt;width:2.4pt;height:2.4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" w14:anchorId="212C6921">
              <v:path arrowok="t" o:connecttype="custom" o:connectlocs="0,15240;0,8890;3175,3175;8890,0;15240,0;21590,0;24130,317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95456" behindDoc="0" locked="0" layoutInCell="1" allowOverlap="1" wp14:anchorId="2BE99BB7" wp14:editId="2906ECD5">
              <wp:simplePos x="0" y="0"/>
              <wp:positionH relativeFrom="column">
                <wp:posOffset>6458585</wp:posOffset>
              </wp:positionH>
              <wp:positionV relativeFrom="paragraph">
                <wp:posOffset>1094105</wp:posOffset>
              </wp:positionV>
              <wp:extent cx="30480" cy="30480"/>
              <wp:effectExtent l="0" t="0" r="0" b="0"/>
              <wp:wrapNone/>
              <wp:docPr id="2290" name="Freeform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3FAEC47">
            <v:shape id="Freeform 302" style="position:absolute;margin-left:508.55pt;margin-top:86.15pt;width:2.4pt;height:2.4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" w14:anchorId="399BAF68">
              <v:path arrowok="t" o:connecttype="custom" o:connectlocs="15240,0;20955,0;27305,3175;30480,8890;30480,15240;30480,21590;27305,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94432" behindDoc="0" locked="0" layoutInCell="1" allowOverlap="1" wp14:anchorId="3C078642" wp14:editId="45E209B2">
              <wp:simplePos x="0" y="0"/>
              <wp:positionH relativeFrom="column">
                <wp:posOffset>1016000</wp:posOffset>
              </wp:positionH>
              <wp:positionV relativeFrom="paragraph">
                <wp:posOffset>2421890</wp:posOffset>
              </wp:positionV>
              <wp:extent cx="30480" cy="30480"/>
              <wp:effectExtent l="0" t="0" r="0" b="0"/>
              <wp:wrapNone/>
              <wp:docPr id="2289" name="Freeform 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FECFE5A">
            <v:shape id="Freeform 301" style="position:absolute;margin-left:80pt;margin-top:190.7pt;width:2.4pt;height:2.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" w14:anchorId="65A01530">
              <v:path arrowok="t" o:connecttype="custom" o:connectlocs="0,15240;0,8890;3175,5715;8890,2540;15240,0;21590,2540;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91360" behindDoc="0" locked="0" layoutInCell="1" allowOverlap="1" wp14:anchorId="07B67676" wp14:editId="20D650E8">
              <wp:simplePos x="0" y="0"/>
              <wp:positionH relativeFrom="column">
                <wp:posOffset>6397625</wp:posOffset>
              </wp:positionH>
              <wp:positionV relativeFrom="paragraph">
                <wp:posOffset>1094105</wp:posOffset>
              </wp:positionV>
              <wp:extent cx="30480" cy="30480"/>
              <wp:effectExtent l="0" t="0" r="0" b="0"/>
              <wp:wrapNone/>
              <wp:docPr id="2288" name="Freeform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EC5FB75">
            <v:shape id="Freeform 298" style="position:absolute;margin-left:503.75pt;margin-top:86.15pt;width:2.4pt;height:2.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" w14:anchorId="3B7642F4">
              <v:path arrowok="t" o:connecttype="custom" o:connectlocs="15240,0;20955,0;24130,3175;27305,8890;30480,15240;27305,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90336" behindDoc="0" locked="0" layoutInCell="1" allowOverlap="1" wp14:anchorId="7DEB303B" wp14:editId="5F170F30">
              <wp:simplePos x="0" y="0"/>
              <wp:positionH relativeFrom="column">
                <wp:posOffset>1016000</wp:posOffset>
              </wp:positionH>
              <wp:positionV relativeFrom="paragraph">
                <wp:posOffset>2482850</wp:posOffset>
              </wp:positionV>
              <wp:extent cx="30480" cy="30480"/>
              <wp:effectExtent l="0" t="0" r="0" b="0"/>
              <wp:wrapNone/>
              <wp:docPr id="2287" name="Freeform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07FB307">
            <v:shape id="Freeform 297" style="position:absolute;margin-left:80pt;margin-top:195.5pt;width:2.4pt;height:2.4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" w14:anchorId="4CD2F163">
              <v:path arrowok="t" o:connecttype="custom" o:connectlocs="0,15240;0,8890;3175,5715;8890,2540;15240,0;21590,2540;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87264" behindDoc="0" locked="0" layoutInCell="1" allowOverlap="1" wp14:anchorId="42A63D72" wp14:editId="11A72CD0">
              <wp:simplePos x="0" y="0"/>
              <wp:positionH relativeFrom="column">
                <wp:posOffset>6330315</wp:posOffset>
              </wp:positionH>
              <wp:positionV relativeFrom="paragraph">
                <wp:posOffset>1094105</wp:posOffset>
              </wp:positionV>
              <wp:extent cx="30480" cy="30480"/>
              <wp:effectExtent l="0" t="0" r="0" b="0"/>
              <wp:wrapNone/>
              <wp:docPr id="2286" name="Freeform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3525216">
            <v:shape id="Freeform 294" style="position:absolute;margin-left:498.45pt;margin-top:86.15pt;width:2.4pt;height:2.4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" w14:anchorId="76D14FC2">
              <v:path arrowok="t" o:connecttype="custom" o:connectlocs="15240,0;21590,0;27940,3175;30480,8890;30480,15240;30480,21590;27940,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786240" behindDoc="0" locked="0" layoutInCell="1" allowOverlap="1" wp14:anchorId="7E901B8C" wp14:editId="3378DC7A">
              <wp:simplePos x="0" y="0"/>
              <wp:positionH relativeFrom="column">
                <wp:posOffset>1016000</wp:posOffset>
              </wp:positionH>
              <wp:positionV relativeFrom="paragraph">
                <wp:posOffset>2546350</wp:posOffset>
              </wp:positionV>
              <wp:extent cx="30480" cy="30480"/>
              <wp:effectExtent l="0" t="0" r="0" b="0"/>
              <wp:wrapNone/>
              <wp:docPr id="2285" name="Freeform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4 h 48"/>
                          <a:gd name="T24" fmla="*/ 24 w 48"/>
                          <a:gd name="T25" fmla="*/ 48 h 48"/>
                          <a:gd name="T26" fmla="*/ 14 w 48"/>
                          <a:gd name="T27" fmla="*/ 44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4"/>
                            </a:lnTo>
                            <a:lnTo>
                              <a:pt x="24" y="48"/>
                            </a:lnTo>
                            <a:lnTo>
                              <a:pt x="14" y="44"/>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5E98791">
            <v:shape id="Freeform 293" style="position:absolute;margin-left:80pt;margin-top:200.5pt;width:2.4pt;height:2.4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4,24,48,14,44,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" w14:anchorId="5E430125">
              <v:path arrowok="t" o:connecttype="custom" o:connectlocs="0,15240;0,9525;3175,3175;8890,0;15240,0;21590,0;24130,3175;27305,9525;30480,15240;27305,21590;24130,24765;21590,27940;15240,30480;8890,27940;3175,24765;0,21590;0,15240" o:connectangles="0,0,0,0,0,0,0,0,0,0,0,0,0,0,0,0,0"/>
            </v:shape>
          </w:pict>
        </mc:Fallback>
      </mc:AlternateContent>
    </w:r>
    <w:r w:rsidR="001B4AF4">
      <w:rPr>
        <w:noProof/>
      </w:rPr>
      <mc:AlternateContent>
        <mc:Choice Requires="wps">
          <w:drawing>
            <wp:anchor distT="0" distB="0" distL="114300" distR="114300" simplePos="0" relativeHeight="251783168" behindDoc="0" locked="0" layoutInCell="1" allowOverlap="1" wp14:anchorId="797DC197" wp14:editId="782F7251">
              <wp:simplePos x="0" y="0"/>
              <wp:positionH relativeFrom="column">
                <wp:posOffset>6269355</wp:posOffset>
              </wp:positionH>
              <wp:positionV relativeFrom="paragraph">
                <wp:posOffset>1094105</wp:posOffset>
              </wp:positionV>
              <wp:extent cx="30480" cy="30480"/>
              <wp:effectExtent l="0" t="0" r="0" b="0"/>
              <wp:wrapNone/>
              <wp:docPr id="2284" name="Freeform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0" y="34"/>
                            </a:lnTo>
                            <a:lnTo>
                              <a:pt x="0" y="24"/>
                            </a:lnTo>
                            <a:lnTo>
                              <a:pt x="0"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AB8B612">
            <v:shape id="Freeform 290" style="position:absolute;margin-left:493.65pt;margin-top:86.15pt;width:2.4pt;height:2.4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34,,24,,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" w14:anchorId="37AA77BA">
              <v:path arrowok="t" o:connecttype="custom" o:connectlocs="15240,0;21590,0;27940,3175;30480,8890;30480,15240;30480,21590;27940,24130;21590,27305;15240,30480;9525,27305;6350,24130;0,21590;0,15240;0,8890;6350,3175;9525,0;15240,0" o:connectangles="0,0,0,0,0,0,0,0,0,0,0,0,0,0,0,0,0"/>
            </v:shape>
          </w:pict>
        </mc:Fallback>
      </mc:AlternateContent>
    </w:r>
    <w:r w:rsidR="001B4AF4">
      <w:rPr>
        <w:noProof/>
      </w:rPr>
      <mc:AlternateContent>
        <mc:Choice Requires="wps">
          <w:drawing>
            <wp:anchor distT="0" distB="0" distL="114300" distR="114300" simplePos="0" relativeHeight="251782144" behindDoc="0" locked="0" layoutInCell="1" allowOverlap="1" wp14:anchorId="6878C83F" wp14:editId="52E05CBE">
              <wp:simplePos x="0" y="0"/>
              <wp:positionH relativeFrom="column">
                <wp:posOffset>1016000</wp:posOffset>
              </wp:positionH>
              <wp:positionV relativeFrom="paragraph">
                <wp:posOffset>2607310</wp:posOffset>
              </wp:positionV>
              <wp:extent cx="30480" cy="30480"/>
              <wp:effectExtent l="0" t="0" r="0" b="0"/>
              <wp:wrapNone/>
              <wp:docPr id="2283" name="Freeform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8 h 48"/>
                          <a:gd name="T24" fmla="*/ 24 w 48"/>
                          <a:gd name="T25" fmla="*/ 48 h 48"/>
                          <a:gd name="T26" fmla="*/ 14 w 48"/>
                          <a:gd name="T27" fmla="*/ 48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8"/>
                            </a:lnTo>
                            <a:lnTo>
                              <a:pt x="24" y="48"/>
                            </a:lnTo>
                            <a:lnTo>
                              <a:pt x="14" y="48"/>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1093EDF">
            <v:shape id="Freeform 289" style="position:absolute;margin-left:80pt;margin-top:205.3pt;width:2.4pt;height:2.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8r-10,l14,48,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" w14:anchorId="3B79B865">
              <v:path arrowok="t" o:connecttype="custom" o:connectlocs="0,15240;0,9525;3175,3175;8890,0;15240,0;21590,0;24130,3175;27305,9525;30480,15240;27305,21590;24130,24765;21590,30480;15240,30480;8890,30480;3175,24765;0,21590;0,15240" o:connectangles="0,0,0,0,0,0,0,0,0,0,0,0,0,0,0,0,0"/>
            </v:shape>
          </w:pict>
        </mc:Fallback>
      </mc:AlternateContent>
    </w:r>
    <w:r w:rsidR="001B4AF4">
      <w:rPr>
        <w:noProof/>
      </w:rPr>
      <mc:AlternateContent>
        <mc:Choice Requires="wps">
          <w:drawing>
            <wp:anchor distT="0" distB="0" distL="114300" distR="114300" simplePos="0" relativeHeight="251779072" behindDoc="0" locked="0" layoutInCell="1" allowOverlap="1" wp14:anchorId="7CA7059B" wp14:editId="551CE95B">
              <wp:simplePos x="0" y="0"/>
              <wp:positionH relativeFrom="column">
                <wp:posOffset>6208395</wp:posOffset>
              </wp:positionH>
              <wp:positionV relativeFrom="paragraph">
                <wp:posOffset>1094105</wp:posOffset>
              </wp:positionV>
              <wp:extent cx="30480" cy="30480"/>
              <wp:effectExtent l="0" t="0" r="0" b="0"/>
              <wp:wrapNone/>
              <wp:docPr id="2282" name="Freeform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DAD43C9">
            <v:shape id="Freeform 286" style="position:absolute;margin-left:488.85pt;margin-top:86.15pt;width:2.4pt;height:2.4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" w14:anchorId="15C63D72">
              <v:path arrowok="t" o:connecttype="custom" o:connectlocs="15240,0;21590,0;27940,3175;30480,8890;30480,15240;30480,21590;27940,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778048" behindDoc="0" locked="0" layoutInCell="1" allowOverlap="1" wp14:anchorId="2E8EFAA7" wp14:editId="70E0F51B">
              <wp:simplePos x="0" y="0"/>
              <wp:positionH relativeFrom="column">
                <wp:posOffset>1016000</wp:posOffset>
              </wp:positionH>
              <wp:positionV relativeFrom="paragraph">
                <wp:posOffset>2668270</wp:posOffset>
              </wp:positionV>
              <wp:extent cx="30480" cy="30480"/>
              <wp:effectExtent l="0" t="0" r="0" b="0"/>
              <wp:wrapNone/>
              <wp:docPr id="2281" name="Freeform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0"/>
                            </a:lnTo>
                            <a:lnTo>
                              <a:pt x="24" y="0"/>
                            </a:lnTo>
                            <a:lnTo>
                              <a:pt x="34" y="0"/>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5311C04">
            <v:shape id="Freeform 285" style="position:absolute;margin-left:80pt;margin-top:210.1pt;width:2.4pt;height:2.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24,,34,r4,10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" w14:anchorId="6C950A68">
              <v:path arrowok="t" o:connecttype="custom" o:connectlocs="0,15240;0,9525;3175,6350;8890,0;15240,0;21590,0;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774976" behindDoc="0" locked="0" layoutInCell="1" allowOverlap="1" wp14:anchorId="3E32AF83" wp14:editId="6B7F5C6D">
              <wp:simplePos x="0" y="0"/>
              <wp:positionH relativeFrom="column">
                <wp:posOffset>6147435</wp:posOffset>
              </wp:positionH>
              <wp:positionV relativeFrom="paragraph">
                <wp:posOffset>1094105</wp:posOffset>
              </wp:positionV>
              <wp:extent cx="30480" cy="30480"/>
              <wp:effectExtent l="0" t="0" r="0" b="0"/>
              <wp:wrapNone/>
              <wp:docPr id="2280" name="Freeform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4 w 48"/>
                          <a:gd name="T7" fmla="*/ 14 h 48"/>
                          <a:gd name="T8" fmla="*/ 48 w 48"/>
                          <a:gd name="T9" fmla="*/ 24 h 48"/>
                          <a:gd name="T10" fmla="*/ 44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4" y="14"/>
                            </a:lnTo>
                            <a:lnTo>
                              <a:pt x="48" y="24"/>
                            </a:lnTo>
                            <a:lnTo>
                              <a:pt x="44"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958B7DD">
            <v:shape id="Freeform 282" style="position:absolute;margin-left:484.05pt;margin-top:86.15pt;width:2.4pt;height:2.4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4,14r4,10l44,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" w14:anchorId="11A836B7">
              <v:path arrowok="t" o:connecttype="custom" o:connectlocs="15240,0;21590,0;24765,3175;27940,8890;30480,15240;2794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773952" behindDoc="0" locked="0" layoutInCell="1" allowOverlap="1" wp14:anchorId="3983FC12" wp14:editId="4CE2897F">
              <wp:simplePos x="0" y="0"/>
              <wp:positionH relativeFrom="column">
                <wp:posOffset>1016000</wp:posOffset>
              </wp:positionH>
              <wp:positionV relativeFrom="paragraph">
                <wp:posOffset>2729230</wp:posOffset>
              </wp:positionV>
              <wp:extent cx="30480" cy="30480"/>
              <wp:effectExtent l="0" t="0" r="0" b="0"/>
              <wp:wrapNone/>
              <wp:docPr id="2279" name="Freeform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7708B0E">
            <v:shape id="Freeform 281" style="position:absolute;margin-left:80pt;margin-top:214.9pt;width:2.4pt;height:2.4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" w14:anchorId="655AB15F">
              <v:path arrowok="t" o:connecttype="custom" o:connectlocs="0,15240;0,9525;3175,6350;8890,3175;15240,0;21590,3175;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770880" behindDoc="0" locked="0" layoutInCell="1" allowOverlap="1" wp14:anchorId="176A2352" wp14:editId="4C59CB40">
              <wp:simplePos x="0" y="0"/>
              <wp:positionH relativeFrom="column">
                <wp:posOffset>6083935</wp:posOffset>
              </wp:positionH>
              <wp:positionV relativeFrom="paragraph">
                <wp:posOffset>1094105</wp:posOffset>
              </wp:positionV>
              <wp:extent cx="33655" cy="30480"/>
              <wp:effectExtent l="0" t="0" r="0" b="0"/>
              <wp:wrapNone/>
              <wp:docPr id="2278" name="Freeform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3 w 53"/>
                          <a:gd name="T3" fmla="*/ 0 h 48"/>
                          <a:gd name="T4" fmla="*/ 43 w 53"/>
                          <a:gd name="T5" fmla="*/ 5 h 48"/>
                          <a:gd name="T6" fmla="*/ 48 w 53"/>
                          <a:gd name="T7" fmla="*/ 14 h 48"/>
                          <a:gd name="T8" fmla="*/ 53 w 53"/>
                          <a:gd name="T9" fmla="*/ 24 h 48"/>
                          <a:gd name="T10" fmla="*/ 48 w 53"/>
                          <a:gd name="T11" fmla="*/ 34 h 48"/>
                          <a:gd name="T12" fmla="*/ 43 w 53"/>
                          <a:gd name="T13" fmla="*/ 38 h 48"/>
                          <a:gd name="T14" fmla="*/ 33 w 53"/>
                          <a:gd name="T15" fmla="*/ 43 h 48"/>
                          <a:gd name="T16" fmla="*/ 29 w 53"/>
                          <a:gd name="T17" fmla="*/ 48 h 48"/>
                          <a:gd name="T18" fmla="*/ 19 w 53"/>
                          <a:gd name="T19" fmla="*/ 43 h 48"/>
                          <a:gd name="T20" fmla="*/ 9 w 53"/>
                          <a:gd name="T21" fmla="*/ 38 h 48"/>
                          <a:gd name="T22" fmla="*/ 5 w 53"/>
                          <a:gd name="T23" fmla="*/ 34 h 48"/>
                          <a:gd name="T24" fmla="*/ 0 w 53"/>
                          <a:gd name="T25" fmla="*/ 24 h 48"/>
                          <a:gd name="T26" fmla="*/ 5 w 53"/>
                          <a:gd name="T27" fmla="*/ 14 h 48"/>
                          <a:gd name="T28" fmla="*/ 9 w 53"/>
                          <a:gd name="T29" fmla="*/ 5 h 48"/>
                          <a:gd name="T30" fmla="*/ 19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3" y="0"/>
                            </a:lnTo>
                            <a:lnTo>
                              <a:pt x="43" y="5"/>
                            </a:lnTo>
                            <a:lnTo>
                              <a:pt x="48" y="14"/>
                            </a:lnTo>
                            <a:lnTo>
                              <a:pt x="53" y="24"/>
                            </a:lnTo>
                            <a:lnTo>
                              <a:pt x="48" y="34"/>
                            </a:lnTo>
                            <a:lnTo>
                              <a:pt x="43" y="38"/>
                            </a:lnTo>
                            <a:lnTo>
                              <a:pt x="33" y="43"/>
                            </a:lnTo>
                            <a:lnTo>
                              <a:pt x="29" y="48"/>
                            </a:lnTo>
                            <a:lnTo>
                              <a:pt x="19" y="43"/>
                            </a:lnTo>
                            <a:lnTo>
                              <a:pt x="9" y="38"/>
                            </a:lnTo>
                            <a:lnTo>
                              <a:pt x="5" y="34"/>
                            </a:lnTo>
                            <a:lnTo>
                              <a:pt x="0" y="24"/>
                            </a:lnTo>
                            <a:lnTo>
                              <a:pt x="5" y="14"/>
                            </a:lnTo>
                            <a:lnTo>
                              <a:pt x="9" y="5"/>
                            </a:lnTo>
                            <a:lnTo>
                              <a:pt x="19"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36D60A4">
            <v:shape id="Freeform 278" style="position:absolute;margin-left:479.05pt;margin-top:86.15pt;width:2.65pt;height:2.4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4,l43,5r5,9l53,24,48,34r-5,4l33,43r-4,5l19,43,9,38,5,34,,24,5,14,9,5,19,,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" w14:anchorId="6F365797">
              <v:path arrowok="t" o:connecttype="custom" o:connectlocs="18415,0;20955,0;27305,3175;30480,8890;33655,15240;30480,21590;27305,24130;20955,27305;18415,30480;12065,27305;5715,24130;3175,21590;0,15240;3175,8890;5715,3175;12065,0;18415,0" o:connectangles="0,0,0,0,0,0,0,0,0,0,0,0,0,0,0,0,0"/>
            </v:shape>
          </w:pict>
        </mc:Fallback>
      </mc:AlternateContent>
    </w:r>
    <w:r w:rsidR="001B4AF4">
      <w:rPr>
        <w:noProof/>
      </w:rPr>
      <mc:AlternateContent>
        <mc:Choice Requires="wps">
          <w:drawing>
            <wp:anchor distT="0" distB="0" distL="114300" distR="114300" simplePos="0" relativeHeight="251769856" behindDoc="0" locked="0" layoutInCell="1" allowOverlap="1" wp14:anchorId="5DD9C007" wp14:editId="74E78C71">
              <wp:simplePos x="0" y="0"/>
              <wp:positionH relativeFrom="column">
                <wp:posOffset>1016000</wp:posOffset>
              </wp:positionH>
              <wp:positionV relativeFrom="paragraph">
                <wp:posOffset>2790190</wp:posOffset>
              </wp:positionV>
              <wp:extent cx="30480" cy="33655"/>
              <wp:effectExtent l="0" t="0" r="0" b="0"/>
              <wp:wrapNone/>
              <wp:docPr id="2277" name="Freeform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9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9 h 53"/>
                          <a:gd name="T16" fmla="*/ 48 w 48"/>
                          <a:gd name="T17" fmla="*/ 24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9"/>
                            </a:lnTo>
                            <a:lnTo>
                              <a:pt x="5" y="10"/>
                            </a:lnTo>
                            <a:lnTo>
                              <a:pt x="14" y="5"/>
                            </a:lnTo>
                            <a:lnTo>
                              <a:pt x="24" y="0"/>
                            </a:lnTo>
                            <a:lnTo>
                              <a:pt x="34" y="5"/>
                            </a:lnTo>
                            <a:lnTo>
                              <a:pt x="38" y="10"/>
                            </a:lnTo>
                            <a:lnTo>
                              <a:pt x="43" y="19"/>
                            </a:lnTo>
                            <a:lnTo>
                              <a:pt x="48" y="24"/>
                            </a:lnTo>
                            <a:lnTo>
                              <a:pt x="43" y="34"/>
                            </a:lnTo>
                            <a:lnTo>
                              <a:pt x="38" y="43"/>
                            </a:lnTo>
                            <a:lnTo>
                              <a:pt x="34" y="48"/>
                            </a:lnTo>
                            <a:lnTo>
                              <a:pt x="24" y="53"/>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14B5074">
            <v:shape id="Freeform 277" style="position:absolute;margin-left:80pt;margin-top:219.7pt;width:2.4pt;height:2.6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9,5,10,14,5,24,,34,5r4,5l43,19r5,5l43,34r-5,9l34,48,24,53,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" w14:anchorId="75F9B424">
              <v:path arrowok="t" o:connecttype="custom" o:connectlocs="0,15240;0,12065;3175,6350;8890,3175;15240,0;21590,3175;24130,6350;27305,12065;30480,15240;27305,21590;24130,27305;21590,30480;15240,33655;8890,30480;3175,27305;0,21590;0,15240" o:connectangles="0,0,0,0,0,0,0,0,0,0,0,0,0,0,0,0,0"/>
            </v:shape>
          </w:pict>
        </mc:Fallback>
      </mc:AlternateContent>
    </w:r>
    <w:r w:rsidR="001B4AF4">
      <w:rPr>
        <w:noProof/>
      </w:rPr>
      <mc:AlternateContent>
        <mc:Choice Requires="wps">
          <w:drawing>
            <wp:anchor distT="0" distB="0" distL="114300" distR="114300" simplePos="0" relativeHeight="251766784" behindDoc="0" locked="0" layoutInCell="1" allowOverlap="1" wp14:anchorId="05A8B213" wp14:editId="3EFFBA20">
              <wp:simplePos x="0" y="0"/>
              <wp:positionH relativeFrom="column">
                <wp:posOffset>6022975</wp:posOffset>
              </wp:positionH>
              <wp:positionV relativeFrom="paragraph">
                <wp:posOffset>1094105</wp:posOffset>
              </wp:positionV>
              <wp:extent cx="30480" cy="30480"/>
              <wp:effectExtent l="0" t="0" r="0" b="0"/>
              <wp:wrapNone/>
              <wp:docPr id="2276" name="Freeform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736527B">
            <v:shape id="Freeform 274" style="position:absolute;margin-left:474.25pt;margin-top:86.15pt;width:2.4pt;height:2.4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" w14:anchorId="0283AE80">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765760" behindDoc="0" locked="0" layoutInCell="1" allowOverlap="1" wp14:anchorId="33C43B1A" wp14:editId="71AA359B">
              <wp:simplePos x="0" y="0"/>
              <wp:positionH relativeFrom="column">
                <wp:posOffset>1016000</wp:posOffset>
              </wp:positionH>
              <wp:positionV relativeFrom="paragraph">
                <wp:posOffset>2854325</wp:posOffset>
              </wp:positionV>
              <wp:extent cx="30480" cy="30480"/>
              <wp:effectExtent l="0" t="0" r="0" b="0"/>
              <wp:wrapNone/>
              <wp:docPr id="2275" name="Freeform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AD55C82">
            <v:shape id="Freeform 273" style="position:absolute;margin-left:80pt;margin-top:224.75pt;width:2.4pt;height:2.4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" w14:anchorId="04D9F3E8">
              <v:path arrowok="t" o:connecttype="custom" o:connectlocs="0,15240;0,8890;3175,3175;8890,0;15240,0;21590,0;24130,3175;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764736" behindDoc="0" locked="0" layoutInCell="1" allowOverlap="1" wp14:anchorId="0A1C10C4" wp14:editId="04459F1C">
              <wp:simplePos x="0" y="0"/>
              <wp:positionH relativeFrom="column">
                <wp:posOffset>1960245</wp:posOffset>
              </wp:positionH>
              <wp:positionV relativeFrom="paragraph">
                <wp:posOffset>1139190</wp:posOffset>
              </wp:positionV>
              <wp:extent cx="30480" cy="30480"/>
              <wp:effectExtent l="0" t="0" r="0" b="0"/>
              <wp:wrapNone/>
              <wp:docPr id="2274" name="Freeform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5 h 48"/>
                          <a:gd name="T2" fmla="*/ 15 w 48"/>
                          <a:gd name="T3" fmla="*/ 0 h 48"/>
                          <a:gd name="T4" fmla="*/ 24 w 48"/>
                          <a:gd name="T5" fmla="*/ 0 h 48"/>
                          <a:gd name="T6" fmla="*/ 29 w 48"/>
                          <a:gd name="T7" fmla="*/ 0 h 48"/>
                          <a:gd name="T8" fmla="*/ 39 w 48"/>
                          <a:gd name="T9" fmla="*/ 5 h 48"/>
                          <a:gd name="T10" fmla="*/ 43 w 48"/>
                          <a:gd name="T11" fmla="*/ 15 h 48"/>
                          <a:gd name="T12" fmla="*/ 48 w 48"/>
                          <a:gd name="T13" fmla="*/ 24 h 48"/>
                          <a:gd name="T14" fmla="*/ 43 w 48"/>
                          <a:gd name="T15" fmla="*/ 34 h 48"/>
                          <a:gd name="T16" fmla="*/ 39 w 48"/>
                          <a:gd name="T17" fmla="*/ 39 h 48"/>
                          <a:gd name="T18" fmla="*/ 29 w 48"/>
                          <a:gd name="T19" fmla="*/ 48 h 48"/>
                          <a:gd name="T20" fmla="*/ 24 w 48"/>
                          <a:gd name="T21" fmla="*/ 48 h 48"/>
                          <a:gd name="T22" fmla="*/ 15 w 48"/>
                          <a:gd name="T23" fmla="*/ 48 h 48"/>
                          <a:gd name="T24" fmla="*/ 5 w 48"/>
                          <a:gd name="T25" fmla="*/ 39 h 48"/>
                          <a:gd name="T26" fmla="*/ 0 w 48"/>
                          <a:gd name="T27" fmla="*/ 34 h 48"/>
                          <a:gd name="T28" fmla="*/ 0 w 48"/>
                          <a:gd name="T29" fmla="*/ 24 h 48"/>
                          <a:gd name="T30" fmla="*/ 0 w 48"/>
                          <a:gd name="T31" fmla="*/ 15 h 48"/>
                          <a:gd name="T32" fmla="*/ 5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5"/>
                            </a:moveTo>
                            <a:lnTo>
                              <a:pt x="15" y="0"/>
                            </a:lnTo>
                            <a:lnTo>
                              <a:pt x="24" y="0"/>
                            </a:lnTo>
                            <a:lnTo>
                              <a:pt x="29" y="0"/>
                            </a:lnTo>
                            <a:lnTo>
                              <a:pt x="39" y="5"/>
                            </a:lnTo>
                            <a:lnTo>
                              <a:pt x="43" y="15"/>
                            </a:lnTo>
                            <a:lnTo>
                              <a:pt x="48" y="24"/>
                            </a:lnTo>
                            <a:lnTo>
                              <a:pt x="43" y="34"/>
                            </a:lnTo>
                            <a:lnTo>
                              <a:pt x="39" y="39"/>
                            </a:lnTo>
                            <a:lnTo>
                              <a:pt x="29" y="48"/>
                            </a:lnTo>
                            <a:lnTo>
                              <a:pt x="24" y="48"/>
                            </a:lnTo>
                            <a:lnTo>
                              <a:pt x="15" y="48"/>
                            </a:lnTo>
                            <a:lnTo>
                              <a:pt x="5" y="39"/>
                            </a:lnTo>
                            <a:lnTo>
                              <a:pt x="0" y="34"/>
                            </a:lnTo>
                            <a:lnTo>
                              <a:pt x="0" y="24"/>
                            </a:lnTo>
                            <a:lnTo>
                              <a:pt x="0" y="15"/>
                            </a:lnTo>
                            <a:lnTo>
                              <a:pt x="5"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7F6D00A">
            <v:shape id="Freeform 272" style="position:absolute;margin-left:154.35pt;margin-top:89.7pt;width:2.4pt;height:2.4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5l15,r9,l29,,39,5r4,10l48,24,43,34r-4,5l29,48r-5,l15,48,5,39,,34,,24,,15,5,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" w14:anchorId="039D845B">
              <v:path arrowok="t" o:connecttype="custom" o:connectlocs="3175,3175;9525,0;15240,0;18415,0;24765,3175;27305,9525;30480,15240;27305,21590;24765,24765;18415,30480;15240,30480;9525,30480;3175,24765;0,21590;0,15240;0,9525;3175,3175" o:connectangles="0,0,0,0,0,0,0,0,0,0,0,0,0,0,0,0,0"/>
            </v:shape>
          </w:pict>
        </mc:Fallback>
      </mc:AlternateContent>
    </w:r>
    <w:r w:rsidR="001B4AF4">
      <w:rPr>
        <w:noProof/>
      </w:rPr>
      <mc:AlternateContent>
        <mc:Choice Requires="wps">
          <w:drawing>
            <wp:anchor distT="0" distB="0" distL="114300" distR="114300" simplePos="0" relativeHeight="251761664" behindDoc="0" locked="0" layoutInCell="1" allowOverlap="1" wp14:anchorId="71BBEB25" wp14:editId="68A97B56">
              <wp:simplePos x="0" y="0"/>
              <wp:positionH relativeFrom="column">
                <wp:posOffset>5962015</wp:posOffset>
              </wp:positionH>
              <wp:positionV relativeFrom="paragraph">
                <wp:posOffset>1094105</wp:posOffset>
              </wp:positionV>
              <wp:extent cx="30480" cy="30480"/>
              <wp:effectExtent l="0" t="0" r="0" b="0"/>
              <wp:wrapNone/>
              <wp:docPr id="2273" name="Freeform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0 w 48"/>
                          <a:gd name="T23" fmla="*/ 34 h 48"/>
                          <a:gd name="T24" fmla="*/ 0 w 48"/>
                          <a:gd name="T25" fmla="*/ 24 h 48"/>
                          <a:gd name="T26" fmla="*/ 0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0" y="34"/>
                            </a:lnTo>
                            <a:lnTo>
                              <a:pt x="0" y="24"/>
                            </a:lnTo>
                            <a:lnTo>
                              <a:pt x="0"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C0AD25E">
            <v:shape id="Freeform 269" style="position:absolute;margin-left:469.45pt;margin-top:86.15pt;width:2.4pt;height:2.4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34,,24,,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" w14:anchorId="64A1F526">
              <v:path arrowok="t" o:connecttype="custom" o:connectlocs="15240,0;20955,0;27305,3175;30480,8890;30480,15240;30480,21590;27305,24130;20955,27305;15240,30480;8890,27305;5715,24130;0,21590;0,15240;0,8890;5715,3175;8890,0;15240,0" o:connectangles="0,0,0,0,0,0,0,0,0,0,0,0,0,0,0,0,0"/>
            </v:shape>
          </w:pict>
        </mc:Fallback>
      </mc:AlternateContent>
    </w:r>
    <w:r w:rsidR="001B4AF4">
      <w:rPr>
        <w:noProof/>
      </w:rPr>
      <mc:AlternateContent>
        <mc:Choice Requires="wps">
          <w:drawing>
            <wp:anchor distT="0" distB="0" distL="114300" distR="114300" simplePos="0" relativeHeight="251760640" behindDoc="0" locked="0" layoutInCell="1" allowOverlap="1" wp14:anchorId="5138D045" wp14:editId="5CDDEEA9">
              <wp:simplePos x="0" y="0"/>
              <wp:positionH relativeFrom="column">
                <wp:posOffset>1016000</wp:posOffset>
              </wp:positionH>
              <wp:positionV relativeFrom="paragraph">
                <wp:posOffset>2915285</wp:posOffset>
              </wp:positionV>
              <wp:extent cx="30480" cy="30480"/>
              <wp:effectExtent l="0" t="0" r="0" b="0"/>
              <wp:wrapNone/>
              <wp:docPr id="2272" name="Freeform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8"/>
                            </a:lnTo>
                            <a:lnTo>
                              <a:pt x="24" y="48"/>
                            </a:lnTo>
                            <a:lnTo>
                              <a:pt x="14" y="48"/>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0B07978">
            <v:shape id="Freeform 268" style="position:absolute;margin-left:80pt;margin-top:229.55pt;width:2.4pt;height:2.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8r-10,l14,48,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xsP6AMAAGkOAAAOAAAAZHJzL2Uyb0RvYy54bWysV9tunDAQfa/Uf7B4rNRwTTdZZVNVjVJV&#10;Si9S0g/wgllQAVPbu2z69Z2xzcbbmCyq+sLNh8OcM57Bvn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" w14:anchorId="43B53723">
              <v:path arrowok="t" o:connecttype="custom" o:connectlocs="0,15240;0,8890;3175,2540;8890,0;15240,0;21590,0;24130,2540;27305,8890;30480,15240;27305,20955;24130,24130;21590,30480;15240,30480;8890,30480;3175,24130;0,20955;0,15240" o:connectangles="0,0,0,0,0,0,0,0,0,0,0,0,0,0,0,0,0"/>
            </v:shape>
          </w:pict>
        </mc:Fallback>
      </mc:AlternateContent>
    </w:r>
    <w:r w:rsidR="001B4AF4">
      <w:rPr>
        <w:noProof/>
      </w:rPr>
      <mc:AlternateContent>
        <mc:Choice Requires="wps">
          <w:drawing>
            <wp:anchor distT="0" distB="0" distL="114300" distR="114300" simplePos="0" relativeHeight="251759616" behindDoc="0" locked="0" layoutInCell="1" allowOverlap="1" wp14:anchorId="0B9ABB37" wp14:editId="790D7A35">
              <wp:simplePos x="0" y="0"/>
              <wp:positionH relativeFrom="column">
                <wp:posOffset>1914525</wp:posOffset>
              </wp:positionH>
              <wp:positionV relativeFrom="paragraph">
                <wp:posOffset>1182370</wp:posOffset>
              </wp:positionV>
              <wp:extent cx="30480" cy="30480"/>
              <wp:effectExtent l="0" t="0" r="0" b="0"/>
              <wp:wrapNone/>
              <wp:docPr id="2271" name="Freeform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10 w 48"/>
                          <a:gd name="T1" fmla="*/ 9 h 48"/>
                          <a:gd name="T2" fmla="*/ 15 w 48"/>
                          <a:gd name="T3" fmla="*/ 0 h 48"/>
                          <a:gd name="T4" fmla="*/ 24 w 48"/>
                          <a:gd name="T5" fmla="*/ 0 h 48"/>
                          <a:gd name="T6" fmla="*/ 34 w 48"/>
                          <a:gd name="T7" fmla="*/ 0 h 48"/>
                          <a:gd name="T8" fmla="*/ 43 w 48"/>
                          <a:gd name="T9" fmla="*/ 9 h 48"/>
                          <a:gd name="T10" fmla="*/ 48 w 48"/>
                          <a:gd name="T11" fmla="*/ 14 h 48"/>
                          <a:gd name="T12" fmla="*/ 48 w 48"/>
                          <a:gd name="T13" fmla="*/ 24 h 48"/>
                          <a:gd name="T14" fmla="*/ 48 w 48"/>
                          <a:gd name="T15" fmla="*/ 33 h 48"/>
                          <a:gd name="T16" fmla="*/ 43 w 48"/>
                          <a:gd name="T17" fmla="*/ 43 h 48"/>
                          <a:gd name="T18" fmla="*/ 34 w 48"/>
                          <a:gd name="T19" fmla="*/ 48 h 48"/>
                          <a:gd name="T20" fmla="*/ 24 w 48"/>
                          <a:gd name="T21" fmla="*/ 48 h 48"/>
                          <a:gd name="T22" fmla="*/ 15 w 48"/>
                          <a:gd name="T23" fmla="*/ 48 h 48"/>
                          <a:gd name="T24" fmla="*/ 10 w 48"/>
                          <a:gd name="T25" fmla="*/ 43 h 48"/>
                          <a:gd name="T26" fmla="*/ 5 w 48"/>
                          <a:gd name="T27" fmla="*/ 33 h 48"/>
                          <a:gd name="T28" fmla="*/ 0 w 48"/>
                          <a:gd name="T29" fmla="*/ 24 h 48"/>
                          <a:gd name="T30" fmla="*/ 5 w 48"/>
                          <a:gd name="T31" fmla="*/ 14 h 48"/>
                          <a:gd name="T32" fmla="*/ 10 w 48"/>
                          <a:gd name="T33" fmla="*/ 9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10" y="9"/>
                            </a:moveTo>
                            <a:lnTo>
                              <a:pt x="15" y="0"/>
                            </a:lnTo>
                            <a:lnTo>
                              <a:pt x="24" y="0"/>
                            </a:lnTo>
                            <a:lnTo>
                              <a:pt x="34" y="0"/>
                            </a:lnTo>
                            <a:lnTo>
                              <a:pt x="43" y="9"/>
                            </a:lnTo>
                            <a:lnTo>
                              <a:pt x="48" y="14"/>
                            </a:lnTo>
                            <a:lnTo>
                              <a:pt x="48" y="24"/>
                            </a:lnTo>
                            <a:lnTo>
                              <a:pt x="48" y="33"/>
                            </a:lnTo>
                            <a:lnTo>
                              <a:pt x="43" y="43"/>
                            </a:lnTo>
                            <a:lnTo>
                              <a:pt x="34" y="48"/>
                            </a:lnTo>
                            <a:lnTo>
                              <a:pt x="24" y="48"/>
                            </a:lnTo>
                            <a:lnTo>
                              <a:pt x="15" y="48"/>
                            </a:lnTo>
                            <a:lnTo>
                              <a:pt x="10" y="43"/>
                            </a:lnTo>
                            <a:lnTo>
                              <a:pt x="5" y="33"/>
                            </a:lnTo>
                            <a:lnTo>
                              <a:pt x="0" y="24"/>
                            </a:lnTo>
                            <a:lnTo>
                              <a:pt x="5" y="14"/>
                            </a:lnTo>
                            <a:lnTo>
                              <a:pt x="10" y="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A0BDACB">
            <v:shape id="Freeform 267" style="position:absolute;margin-left:150.75pt;margin-top:93.1pt;width:2.4pt;height:2.4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10,9l15,r9,l34,r9,9l48,14r,10l48,33,43,43r-9,5l24,48r-9,l10,43,5,33,,24,5,14,10,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" w14:anchorId="5B0171EE">
              <v:path arrowok="t" o:connecttype="custom" o:connectlocs="6350,5715;9525,0;15240,0;21590,0;27305,5715;30480,8890;30480,15240;30480,20955;27305,27305;21590,30480;15240,30480;9525,30480;6350,27305;3175,20955;0,15240;3175,8890;6350,5715" o:connectangles="0,0,0,0,0,0,0,0,0,0,0,0,0,0,0,0,0"/>
            </v:shape>
          </w:pict>
        </mc:Fallback>
      </mc:AlternateContent>
    </w:r>
    <w:r w:rsidR="001B4AF4">
      <w:rPr>
        <w:noProof/>
      </w:rPr>
      <mc:AlternateContent>
        <mc:Choice Requires="wps">
          <w:drawing>
            <wp:anchor distT="0" distB="0" distL="114300" distR="114300" simplePos="0" relativeHeight="251757568" behindDoc="0" locked="0" layoutInCell="1" allowOverlap="1" wp14:anchorId="4A0CDFC8" wp14:editId="53728E49">
              <wp:simplePos x="0" y="0"/>
              <wp:positionH relativeFrom="column">
                <wp:posOffset>5901055</wp:posOffset>
              </wp:positionH>
              <wp:positionV relativeFrom="paragraph">
                <wp:posOffset>1094105</wp:posOffset>
              </wp:positionV>
              <wp:extent cx="30480" cy="30480"/>
              <wp:effectExtent l="0" t="0" r="0" b="0"/>
              <wp:wrapNone/>
              <wp:docPr id="2270" name="Freeform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8 w 48"/>
                          <a:gd name="T7" fmla="*/ 14 h 48"/>
                          <a:gd name="T8" fmla="*/ 48 w 48"/>
                          <a:gd name="T9" fmla="*/ 24 h 48"/>
                          <a:gd name="T10" fmla="*/ 48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8" y="14"/>
                            </a:lnTo>
                            <a:lnTo>
                              <a:pt x="48" y="24"/>
                            </a:lnTo>
                            <a:lnTo>
                              <a:pt x="48"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A133772">
            <v:shape id="Freeform 265" style="position:absolute;margin-left:464.65pt;margin-top:86.15pt;width:2.4pt;height:2.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10,9l48,24r,10l38,38r-5,5l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" w14:anchorId="05C36316">
              <v:path arrowok="t" o:connecttype="custom" o:connectlocs="15240,0;20955,0;24130,3175;30480,8890;30480,15240;30480,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56544" behindDoc="0" locked="0" layoutInCell="1" allowOverlap="1" wp14:anchorId="6AF1DB56" wp14:editId="31DCA3A2">
              <wp:simplePos x="0" y="0"/>
              <wp:positionH relativeFrom="column">
                <wp:posOffset>1016000</wp:posOffset>
              </wp:positionH>
              <wp:positionV relativeFrom="paragraph">
                <wp:posOffset>2976245</wp:posOffset>
              </wp:positionV>
              <wp:extent cx="30480" cy="30480"/>
              <wp:effectExtent l="0" t="0" r="0" b="0"/>
              <wp:wrapNone/>
              <wp:docPr id="2269" name="Freeform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0 h 48"/>
                          <a:gd name="T8" fmla="*/ 24 w 48"/>
                          <a:gd name="T9" fmla="*/ 0 h 48"/>
                          <a:gd name="T10" fmla="*/ 34 w 48"/>
                          <a:gd name="T11" fmla="*/ 0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0"/>
                            </a:lnTo>
                            <a:lnTo>
                              <a:pt x="24" y="0"/>
                            </a:lnTo>
                            <a:lnTo>
                              <a:pt x="34" y="0"/>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65FBA19">
            <v:shape id="Freeform 264" style="position:absolute;margin-left:80pt;margin-top:234.35pt;width:2.4pt;height:2.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24,,34,r4,9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" w14:anchorId="60DCC922">
              <v:path arrowok="t" o:connecttype="custom" o:connectlocs="0,15240;0,8890;3175,5715;8890,0;15240,0;21590,0;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55520" behindDoc="0" locked="0" layoutInCell="1" allowOverlap="1" wp14:anchorId="5B7870B8" wp14:editId="5BD746D5">
              <wp:simplePos x="0" y="0"/>
              <wp:positionH relativeFrom="column">
                <wp:posOffset>1871980</wp:posOffset>
              </wp:positionH>
              <wp:positionV relativeFrom="paragraph">
                <wp:posOffset>1224915</wp:posOffset>
              </wp:positionV>
              <wp:extent cx="30480" cy="30480"/>
              <wp:effectExtent l="0" t="0" r="0" b="0"/>
              <wp:wrapNone/>
              <wp:docPr id="2268" name="Freeform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9 h 48"/>
                          <a:gd name="T2" fmla="*/ 14 w 48"/>
                          <a:gd name="T3" fmla="*/ 5 h 48"/>
                          <a:gd name="T4" fmla="*/ 24 w 48"/>
                          <a:gd name="T5" fmla="*/ 0 h 48"/>
                          <a:gd name="T6" fmla="*/ 34 w 48"/>
                          <a:gd name="T7" fmla="*/ 5 h 48"/>
                          <a:gd name="T8" fmla="*/ 43 w 48"/>
                          <a:gd name="T9" fmla="*/ 9 h 48"/>
                          <a:gd name="T10" fmla="*/ 48 w 48"/>
                          <a:gd name="T11" fmla="*/ 19 h 48"/>
                          <a:gd name="T12" fmla="*/ 48 w 48"/>
                          <a:gd name="T13" fmla="*/ 24 h 48"/>
                          <a:gd name="T14" fmla="*/ 48 w 48"/>
                          <a:gd name="T15" fmla="*/ 33 h 48"/>
                          <a:gd name="T16" fmla="*/ 43 w 48"/>
                          <a:gd name="T17" fmla="*/ 43 h 48"/>
                          <a:gd name="T18" fmla="*/ 34 w 48"/>
                          <a:gd name="T19" fmla="*/ 48 h 48"/>
                          <a:gd name="T20" fmla="*/ 24 w 48"/>
                          <a:gd name="T21" fmla="*/ 48 h 48"/>
                          <a:gd name="T22" fmla="*/ 14 w 48"/>
                          <a:gd name="T23" fmla="*/ 48 h 48"/>
                          <a:gd name="T24" fmla="*/ 5 w 48"/>
                          <a:gd name="T25" fmla="*/ 43 h 48"/>
                          <a:gd name="T26" fmla="*/ 0 w 48"/>
                          <a:gd name="T27" fmla="*/ 33 h 48"/>
                          <a:gd name="T28" fmla="*/ 0 w 48"/>
                          <a:gd name="T29" fmla="*/ 24 h 48"/>
                          <a:gd name="T30" fmla="*/ 0 w 48"/>
                          <a:gd name="T31" fmla="*/ 14 h 48"/>
                          <a:gd name="T32" fmla="*/ 5 w 48"/>
                          <a:gd name="T33" fmla="*/ 9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9"/>
                            </a:moveTo>
                            <a:lnTo>
                              <a:pt x="14" y="5"/>
                            </a:lnTo>
                            <a:lnTo>
                              <a:pt x="24" y="0"/>
                            </a:lnTo>
                            <a:lnTo>
                              <a:pt x="34" y="5"/>
                            </a:lnTo>
                            <a:lnTo>
                              <a:pt x="43" y="9"/>
                            </a:lnTo>
                            <a:lnTo>
                              <a:pt x="48" y="19"/>
                            </a:lnTo>
                            <a:lnTo>
                              <a:pt x="48" y="24"/>
                            </a:lnTo>
                            <a:lnTo>
                              <a:pt x="48" y="33"/>
                            </a:lnTo>
                            <a:lnTo>
                              <a:pt x="43" y="43"/>
                            </a:lnTo>
                            <a:lnTo>
                              <a:pt x="34" y="48"/>
                            </a:lnTo>
                            <a:lnTo>
                              <a:pt x="24" y="48"/>
                            </a:lnTo>
                            <a:lnTo>
                              <a:pt x="14" y="48"/>
                            </a:lnTo>
                            <a:lnTo>
                              <a:pt x="5" y="43"/>
                            </a:lnTo>
                            <a:lnTo>
                              <a:pt x="0" y="33"/>
                            </a:lnTo>
                            <a:lnTo>
                              <a:pt x="0" y="24"/>
                            </a:lnTo>
                            <a:lnTo>
                              <a:pt x="0" y="14"/>
                            </a:lnTo>
                            <a:lnTo>
                              <a:pt x="5" y="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89996A6">
            <v:shape id="Freeform 263" style="position:absolute;margin-left:147.4pt;margin-top:96.45pt;width:2.4pt;height:2.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9l14,5,24,,34,5r9,4l48,19r,5l48,33,43,43r-9,5l24,48r-10,l5,43,,33,,24,,14,5,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" w14:anchorId="11EDFE71">
              <v:path arrowok="t" o:connecttype="custom" o:connectlocs="3175,5715;8890,3175;15240,0;21590,3175;27305,5715;30480,12065;30480,15240;30480,20955;27305,27305;21590,30480;15240,30480;8890,30480;3175,27305;0,20955;0,15240;0,8890;3175,5715" o:connectangles="0,0,0,0,0,0,0,0,0,0,0,0,0,0,0,0,0"/>
            </v:shape>
          </w:pict>
        </mc:Fallback>
      </mc:AlternateContent>
    </w:r>
    <w:r w:rsidR="001B4AF4">
      <w:rPr>
        <w:noProof/>
      </w:rPr>
      <mc:AlternateContent>
        <mc:Choice Requires="wps">
          <w:drawing>
            <wp:anchor distT="0" distB="0" distL="114300" distR="114300" simplePos="0" relativeHeight="251753472" behindDoc="0" locked="0" layoutInCell="1" allowOverlap="1" wp14:anchorId="36893410" wp14:editId="7E469798">
              <wp:simplePos x="0" y="0"/>
              <wp:positionH relativeFrom="column">
                <wp:posOffset>5840095</wp:posOffset>
              </wp:positionH>
              <wp:positionV relativeFrom="paragraph">
                <wp:posOffset>1094105</wp:posOffset>
              </wp:positionV>
              <wp:extent cx="30480" cy="30480"/>
              <wp:effectExtent l="0" t="0" r="0" b="0"/>
              <wp:wrapNone/>
              <wp:docPr id="2267" name="Freeform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52497C0">
            <v:shape id="Freeform 261" style="position:absolute;margin-left:459.85pt;margin-top:86.15pt;width:2.4pt;height:2.4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4,5l43,14r5,10l43,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" w14:anchorId="445D5C53">
              <v:path arrowok="t" o:connecttype="custom" o:connectlocs="15240,0;21590,0;24130,3175;27305,8890;30480,15240;27305,21590;24130,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52448" behindDoc="0" locked="0" layoutInCell="1" allowOverlap="1" wp14:anchorId="489F0EE5" wp14:editId="7091FC67">
              <wp:simplePos x="0" y="0"/>
              <wp:positionH relativeFrom="column">
                <wp:posOffset>1016000</wp:posOffset>
              </wp:positionH>
              <wp:positionV relativeFrom="paragraph">
                <wp:posOffset>3037205</wp:posOffset>
              </wp:positionV>
              <wp:extent cx="30480" cy="30480"/>
              <wp:effectExtent l="0" t="0" r="0" b="0"/>
              <wp:wrapNone/>
              <wp:docPr id="2266" name="Freeform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4 h 48"/>
                          <a:gd name="T8" fmla="*/ 24 w 48"/>
                          <a:gd name="T9" fmla="*/ 0 h 48"/>
                          <a:gd name="T10" fmla="*/ 34 w 48"/>
                          <a:gd name="T11" fmla="*/ 4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4"/>
                            </a:lnTo>
                            <a:lnTo>
                              <a:pt x="24" y="0"/>
                            </a:lnTo>
                            <a:lnTo>
                              <a:pt x="34" y="4"/>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0FCFB47">
            <v:shape id="Freeform 260" style="position:absolute;margin-left:80pt;margin-top:239.15pt;width:2.4pt;height:2.4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4,24,,34,4r4,5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" w14:anchorId="5A038B13">
              <v:path arrowok="t" o:connecttype="custom" o:connectlocs="0,15240;0,8890;3175,5715;8890,2540;15240,0;21590,2540;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51424" behindDoc="0" locked="0" layoutInCell="1" allowOverlap="1" wp14:anchorId="190B532A" wp14:editId="2D2EB4CE">
              <wp:simplePos x="0" y="0"/>
              <wp:positionH relativeFrom="column">
                <wp:posOffset>1829435</wp:posOffset>
              </wp:positionH>
              <wp:positionV relativeFrom="paragraph">
                <wp:posOffset>1270635</wp:posOffset>
              </wp:positionV>
              <wp:extent cx="30480" cy="30480"/>
              <wp:effectExtent l="0" t="0" r="0" b="0"/>
              <wp:wrapNone/>
              <wp:docPr id="2265" name="Freeform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4 h 48"/>
                          <a:gd name="T2" fmla="*/ 14 w 48"/>
                          <a:gd name="T3" fmla="*/ 0 h 48"/>
                          <a:gd name="T4" fmla="*/ 24 w 48"/>
                          <a:gd name="T5" fmla="*/ 0 h 48"/>
                          <a:gd name="T6" fmla="*/ 33 w 48"/>
                          <a:gd name="T7" fmla="*/ 0 h 48"/>
                          <a:gd name="T8" fmla="*/ 38 w 48"/>
                          <a:gd name="T9" fmla="*/ 4 h 48"/>
                          <a:gd name="T10" fmla="*/ 43 w 48"/>
                          <a:gd name="T11" fmla="*/ 14 h 48"/>
                          <a:gd name="T12" fmla="*/ 48 w 48"/>
                          <a:gd name="T13" fmla="*/ 24 h 48"/>
                          <a:gd name="T14" fmla="*/ 43 w 48"/>
                          <a:gd name="T15" fmla="*/ 33 h 48"/>
                          <a:gd name="T16" fmla="*/ 38 w 48"/>
                          <a:gd name="T17" fmla="*/ 38 h 48"/>
                          <a:gd name="T18" fmla="*/ 33 w 48"/>
                          <a:gd name="T19" fmla="*/ 43 h 48"/>
                          <a:gd name="T20" fmla="*/ 24 w 48"/>
                          <a:gd name="T21" fmla="*/ 48 h 48"/>
                          <a:gd name="T22" fmla="*/ 14 w 48"/>
                          <a:gd name="T23" fmla="*/ 43 h 48"/>
                          <a:gd name="T24" fmla="*/ 5 w 48"/>
                          <a:gd name="T25" fmla="*/ 38 h 48"/>
                          <a:gd name="T26" fmla="*/ 0 w 48"/>
                          <a:gd name="T27" fmla="*/ 33 h 48"/>
                          <a:gd name="T28" fmla="*/ 0 w 48"/>
                          <a:gd name="T29" fmla="*/ 24 h 48"/>
                          <a:gd name="T30" fmla="*/ 0 w 48"/>
                          <a:gd name="T31" fmla="*/ 14 h 48"/>
                          <a:gd name="T32" fmla="*/ 5 w 48"/>
                          <a:gd name="T33" fmla="*/ 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4"/>
                            </a:moveTo>
                            <a:lnTo>
                              <a:pt x="14" y="0"/>
                            </a:lnTo>
                            <a:lnTo>
                              <a:pt x="24" y="0"/>
                            </a:lnTo>
                            <a:lnTo>
                              <a:pt x="33" y="0"/>
                            </a:lnTo>
                            <a:lnTo>
                              <a:pt x="38" y="4"/>
                            </a:lnTo>
                            <a:lnTo>
                              <a:pt x="43" y="14"/>
                            </a:lnTo>
                            <a:lnTo>
                              <a:pt x="48" y="24"/>
                            </a:lnTo>
                            <a:lnTo>
                              <a:pt x="43" y="33"/>
                            </a:lnTo>
                            <a:lnTo>
                              <a:pt x="38" y="38"/>
                            </a:lnTo>
                            <a:lnTo>
                              <a:pt x="33" y="43"/>
                            </a:lnTo>
                            <a:lnTo>
                              <a:pt x="24" y="48"/>
                            </a:lnTo>
                            <a:lnTo>
                              <a:pt x="14" y="43"/>
                            </a:lnTo>
                            <a:lnTo>
                              <a:pt x="5" y="38"/>
                            </a:lnTo>
                            <a:lnTo>
                              <a:pt x="0" y="33"/>
                            </a:lnTo>
                            <a:lnTo>
                              <a:pt x="0" y="24"/>
                            </a:lnTo>
                            <a:lnTo>
                              <a:pt x="0" y="14"/>
                            </a:lnTo>
                            <a:lnTo>
                              <a:pt x="5" y="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46E3CF5">
            <v:shape id="Freeform 259" style="position:absolute;margin-left:144.05pt;margin-top:100.05pt;width:2.4pt;height:2.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4l14,,24,r9,l38,4r5,10l48,24r-5,9l38,38r-5,5l24,48,14,43,5,38,,33,,24,,14,5,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" w14:anchorId="30A1B2A1">
              <v:path arrowok="t" o:connecttype="custom" o:connectlocs="3175,2540;8890,0;15240,0;20955,0;24130,2540;27305,8890;30480,15240;27305,20955;24130,24130;20955,27305;15240,30480;8890,27305;3175,24130;0,20955;0,15240;0,8890;3175,2540" o:connectangles="0,0,0,0,0,0,0,0,0,0,0,0,0,0,0,0,0"/>
            </v:shape>
          </w:pict>
        </mc:Fallback>
      </mc:AlternateContent>
    </w:r>
    <w:r w:rsidR="001B4AF4">
      <w:rPr>
        <w:noProof/>
      </w:rPr>
      <mc:AlternateContent>
        <mc:Choice Requires="wps">
          <w:drawing>
            <wp:anchor distT="0" distB="0" distL="114300" distR="114300" simplePos="0" relativeHeight="251749376" behindDoc="0" locked="0" layoutInCell="1" allowOverlap="1" wp14:anchorId="62824248" wp14:editId="69C80912">
              <wp:simplePos x="0" y="0"/>
              <wp:positionH relativeFrom="column">
                <wp:posOffset>5775960</wp:posOffset>
              </wp:positionH>
              <wp:positionV relativeFrom="paragraph">
                <wp:posOffset>1094105</wp:posOffset>
              </wp:positionV>
              <wp:extent cx="33655" cy="30480"/>
              <wp:effectExtent l="0" t="0" r="0" b="0"/>
              <wp:wrapNone/>
              <wp:docPr id="2264" name="Freeform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4 w 53"/>
                          <a:gd name="T3" fmla="*/ 0 h 48"/>
                          <a:gd name="T4" fmla="*/ 43 w 53"/>
                          <a:gd name="T5" fmla="*/ 5 h 48"/>
                          <a:gd name="T6" fmla="*/ 48 w 53"/>
                          <a:gd name="T7" fmla="*/ 14 h 48"/>
                          <a:gd name="T8" fmla="*/ 53 w 53"/>
                          <a:gd name="T9" fmla="*/ 24 h 48"/>
                          <a:gd name="T10" fmla="*/ 48 w 53"/>
                          <a:gd name="T11" fmla="*/ 34 h 48"/>
                          <a:gd name="T12" fmla="*/ 43 w 53"/>
                          <a:gd name="T13" fmla="*/ 38 h 48"/>
                          <a:gd name="T14" fmla="*/ 34 w 53"/>
                          <a:gd name="T15" fmla="*/ 43 h 48"/>
                          <a:gd name="T16" fmla="*/ 29 w 53"/>
                          <a:gd name="T17" fmla="*/ 48 h 48"/>
                          <a:gd name="T18" fmla="*/ 19 w 53"/>
                          <a:gd name="T19" fmla="*/ 43 h 48"/>
                          <a:gd name="T20" fmla="*/ 10 w 53"/>
                          <a:gd name="T21" fmla="*/ 38 h 48"/>
                          <a:gd name="T22" fmla="*/ 5 w 53"/>
                          <a:gd name="T23" fmla="*/ 34 h 48"/>
                          <a:gd name="T24" fmla="*/ 0 w 53"/>
                          <a:gd name="T25" fmla="*/ 24 h 48"/>
                          <a:gd name="T26" fmla="*/ 5 w 53"/>
                          <a:gd name="T27" fmla="*/ 14 h 48"/>
                          <a:gd name="T28" fmla="*/ 10 w 53"/>
                          <a:gd name="T29" fmla="*/ 5 h 48"/>
                          <a:gd name="T30" fmla="*/ 19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4" y="0"/>
                            </a:lnTo>
                            <a:lnTo>
                              <a:pt x="43" y="5"/>
                            </a:lnTo>
                            <a:lnTo>
                              <a:pt x="48" y="14"/>
                            </a:lnTo>
                            <a:lnTo>
                              <a:pt x="53" y="24"/>
                            </a:lnTo>
                            <a:lnTo>
                              <a:pt x="48" y="34"/>
                            </a:lnTo>
                            <a:lnTo>
                              <a:pt x="43" y="38"/>
                            </a:lnTo>
                            <a:lnTo>
                              <a:pt x="34" y="43"/>
                            </a:lnTo>
                            <a:lnTo>
                              <a:pt x="29" y="48"/>
                            </a:lnTo>
                            <a:lnTo>
                              <a:pt x="19" y="43"/>
                            </a:lnTo>
                            <a:lnTo>
                              <a:pt x="10" y="38"/>
                            </a:lnTo>
                            <a:lnTo>
                              <a:pt x="5" y="34"/>
                            </a:lnTo>
                            <a:lnTo>
                              <a:pt x="0" y="24"/>
                            </a:lnTo>
                            <a:lnTo>
                              <a:pt x="5" y="14"/>
                            </a:lnTo>
                            <a:lnTo>
                              <a:pt x="10" y="5"/>
                            </a:lnTo>
                            <a:lnTo>
                              <a:pt x="19"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747B971">
            <v:shape id="Freeform 257" style="position:absolute;margin-left:454.8pt;margin-top:86.15pt;width:2.65pt;height:2.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5,l43,5r5,9l53,24,48,34r-5,4l34,43r-5,5l19,43,10,38,5,34,,24,5,14,10,5,19,,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" w14:anchorId="51972690">
              <v:path arrowok="t" o:connecttype="custom" o:connectlocs="18415,0;21590,0;27305,3175;30480,8890;33655,15240;30480,21590;27305,24130;21590,27305;18415,30480;12065,27305;6350,24130;3175,21590;0,15240;3175,8890;6350,3175;12065,0;18415,0" o:connectangles="0,0,0,0,0,0,0,0,0,0,0,0,0,0,0,0,0"/>
            </v:shape>
          </w:pict>
        </mc:Fallback>
      </mc:AlternateContent>
    </w:r>
    <w:r w:rsidR="001B4AF4">
      <w:rPr>
        <w:noProof/>
      </w:rPr>
      <mc:AlternateContent>
        <mc:Choice Requires="wps">
          <w:drawing>
            <wp:anchor distT="0" distB="0" distL="114300" distR="114300" simplePos="0" relativeHeight="251748352" behindDoc="0" locked="0" layoutInCell="1" allowOverlap="1" wp14:anchorId="3A359DB2" wp14:editId="5433FB13">
              <wp:simplePos x="0" y="0"/>
              <wp:positionH relativeFrom="column">
                <wp:posOffset>1016000</wp:posOffset>
              </wp:positionH>
              <wp:positionV relativeFrom="paragraph">
                <wp:posOffset>3100705</wp:posOffset>
              </wp:positionV>
              <wp:extent cx="30480" cy="30480"/>
              <wp:effectExtent l="0" t="0" r="0" b="0"/>
              <wp:wrapNone/>
              <wp:docPr id="2263" name="Freeform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D094FF9">
            <v:shape id="Freeform 256" style="position:absolute;margin-left:80pt;margin-top:244.15pt;width:2.4pt;height:2.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" w14:anchorId="2C7A6621">
              <v:path arrowok="t" o:connecttype="custom" o:connectlocs="0,15240;0,9525;3175,3175;8890,0;15240,0;21590,0;24130,3175;27305,9525;30480,15240;27305,21590;24130,24765;21590,27305;15240,30480;8890,27305;3175,24765;0,21590;0,15240" o:connectangles="0,0,0,0,0,0,0,0,0,0,0,0,0,0,0,0,0"/>
            </v:shape>
          </w:pict>
        </mc:Fallback>
      </mc:AlternateContent>
    </w:r>
    <w:r w:rsidR="001B4AF4">
      <w:rPr>
        <w:noProof/>
      </w:rPr>
      <mc:AlternateContent>
        <mc:Choice Requires="wps">
          <w:drawing>
            <wp:anchor distT="0" distB="0" distL="114300" distR="114300" simplePos="0" relativeHeight="251747328" behindDoc="0" locked="0" layoutInCell="1" allowOverlap="1" wp14:anchorId="35EF91D4" wp14:editId="102C0094">
              <wp:simplePos x="0" y="0"/>
              <wp:positionH relativeFrom="column">
                <wp:posOffset>1783715</wp:posOffset>
              </wp:positionH>
              <wp:positionV relativeFrom="paragraph">
                <wp:posOffset>1313180</wp:posOffset>
              </wp:positionV>
              <wp:extent cx="30480" cy="30480"/>
              <wp:effectExtent l="0" t="0" r="0" b="0"/>
              <wp:wrapNone/>
              <wp:docPr id="2262" name="Freeform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9 w 48"/>
                          <a:gd name="T1" fmla="*/ 5 h 48"/>
                          <a:gd name="T2" fmla="*/ 14 w 48"/>
                          <a:gd name="T3" fmla="*/ 0 h 48"/>
                          <a:gd name="T4" fmla="*/ 24 w 48"/>
                          <a:gd name="T5" fmla="*/ 0 h 48"/>
                          <a:gd name="T6" fmla="*/ 33 w 48"/>
                          <a:gd name="T7" fmla="*/ 0 h 48"/>
                          <a:gd name="T8" fmla="*/ 43 w 48"/>
                          <a:gd name="T9" fmla="*/ 5 h 48"/>
                          <a:gd name="T10" fmla="*/ 48 w 48"/>
                          <a:gd name="T11" fmla="*/ 14 h 48"/>
                          <a:gd name="T12" fmla="*/ 48 w 48"/>
                          <a:gd name="T13" fmla="*/ 24 h 48"/>
                          <a:gd name="T14" fmla="*/ 48 w 48"/>
                          <a:gd name="T15" fmla="*/ 33 h 48"/>
                          <a:gd name="T16" fmla="*/ 43 w 48"/>
                          <a:gd name="T17" fmla="*/ 43 h 48"/>
                          <a:gd name="T18" fmla="*/ 33 w 48"/>
                          <a:gd name="T19" fmla="*/ 48 h 48"/>
                          <a:gd name="T20" fmla="*/ 24 w 48"/>
                          <a:gd name="T21" fmla="*/ 48 h 48"/>
                          <a:gd name="T22" fmla="*/ 14 w 48"/>
                          <a:gd name="T23" fmla="*/ 48 h 48"/>
                          <a:gd name="T24" fmla="*/ 9 w 48"/>
                          <a:gd name="T25" fmla="*/ 38 h 48"/>
                          <a:gd name="T26" fmla="*/ 5 w 48"/>
                          <a:gd name="T27" fmla="*/ 33 h 48"/>
                          <a:gd name="T28" fmla="*/ 0 w 48"/>
                          <a:gd name="T29" fmla="*/ 24 h 48"/>
                          <a:gd name="T30" fmla="*/ 5 w 48"/>
                          <a:gd name="T31" fmla="*/ 14 h 48"/>
                          <a:gd name="T32" fmla="*/ 9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9" y="5"/>
                            </a:moveTo>
                            <a:lnTo>
                              <a:pt x="14" y="0"/>
                            </a:lnTo>
                            <a:lnTo>
                              <a:pt x="24" y="0"/>
                            </a:lnTo>
                            <a:lnTo>
                              <a:pt x="33" y="0"/>
                            </a:lnTo>
                            <a:lnTo>
                              <a:pt x="43" y="5"/>
                            </a:lnTo>
                            <a:lnTo>
                              <a:pt x="48" y="14"/>
                            </a:lnTo>
                            <a:lnTo>
                              <a:pt x="48" y="24"/>
                            </a:lnTo>
                            <a:lnTo>
                              <a:pt x="48" y="33"/>
                            </a:lnTo>
                            <a:lnTo>
                              <a:pt x="43" y="43"/>
                            </a:lnTo>
                            <a:lnTo>
                              <a:pt x="33" y="48"/>
                            </a:lnTo>
                            <a:lnTo>
                              <a:pt x="24" y="48"/>
                            </a:lnTo>
                            <a:lnTo>
                              <a:pt x="14" y="48"/>
                            </a:lnTo>
                            <a:lnTo>
                              <a:pt x="9" y="38"/>
                            </a:lnTo>
                            <a:lnTo>
                              <a:pt x="5" y="33"/>
                            </a:lnTo>
                            <a:lnTo>
                              <a:pt x="0" y="24"/>
                            </a:lnTo>
                            <a:lnTo>
                              <a:pt x="5" y="14"/>
                            </a:lnTo>
                            <a:lnTo>
                              <a:pt x="9"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9845D65">
            <v:shape id="Freeform 255" style="position:absolute;margin-left:140.45pt;margin-top:103.4pt;width:2.4pt;height:2.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9,5l14,,24,r9,l43,5r5,9l48,24r,9l43,43,33,48r-9,l14,48,9,38,5,33,,24,5,14,9,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" w14:anchorId="08E9E8EA">
              <v:path arrowok="t" o:connecttype="custom" o:connectlocs="5715,3175;8890,0;15240,0;20955,0;27305,3175;30480,8890;30480,15240;30480,20955;27305,27305;20955,30480;15240,30480;8890,30480;5715,24130;3175,20955;0,15240;3175,8890;5715,3175" o:connectangles="0,0,0,0,0,0,0,0,0,0,0,0,0,0,0,0,0"/>
            </v:shape>
          </w:pict>
        </mc:Fallback>
      </mc:AlternateContent>
    </w:r>
    <w:r w:rsidR="001B4AF4">
      <w:rPr>
        <w:noProof/>
      </w:rPr>
      <mc:AlternateContent>
        <mc:Choice Requires="wps">
          <w:drawing>
            <wp:anchor distT="0" distB="0" distL="114300" distR="114300" simplePos="0" relativeHeight="251745280" behindDoc="0" locked="0" layoutInCell="1" allowOverlap="1" wp14:anchorId="42BA3587" wp14:editId="3B033EE2">
              <wp:simplePos x="0" y="0"/>
              <wp:positionH relativeFrom="column">
                <wp:posOffset>5715000</wp:posOffset>
              </wp:positionH>
              <wp:positionV relativeFrom="paragraph">
                <wp:posOffset>1094105</wp:posOffset>
              </wp:positionV>
              <wp:extent cx="30480" cy="30480"/>
              <wp:effectExtent l="0" t="0" r="0" b="0"/>
              <wp:wrapNone/>
              <wp:docPr id="2261" name="Freeform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25BF8DA">
            <v:shape id="Freeform 253" style="position:absolute;margin-left:450pt;margin-top:86.15pt;width:2.4pt;height:2.4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" w14:anchorId="25BCF13E">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744256" behindDoc="0" locked="0" layoutInCell="1" allowOverlap="1" wp14:anchorId="7CA448C4" wp14:editId="5B153BD2">
              <wp:simplePos x="0" y="0"/>
              <wp:positionH relativeFrom="column">
                <wp:posOffset>1016000</wp:posOffset>
              </wp:positionH>
              <wp:positionV relativeFrom="paragraph">
                <wp:posOffset>3161665</wp:posOffset>
              </wp:positionV>
              <wp:extent cx="30480" cy="30480"/>
              <wp:effectExtent l="0" t="0" r="0" b="0"/>
              <wp:wrapNone/>
              <wp:docPr id="2260" name="Freeform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4D12351">
            <v:shape id="Freeform 252" style="position:absolute;margin-left:80pt;margin-top:248.95pt;width:2.4pt;height:2.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" w14:anchorId="27F5F8EE">
              <v:path arrowok="t" o:connecttype="custom" o:connectlocs="0,15240;0,9525;3175,3175;8890,0;15240,0;21590,0;24130,3175;27305,9525;30480,15240;27305,21590;24130,24765;21590,27305;15240,30480;8890,27305;3175,24765;0,21590;0,15240" o:connectangles="0,0,0,0,0,0,0,0,0,0,0,0,0,0,0,0,0"/>
            </v:shape>
          </w:pict>
        </mc:Fallback>
      </mc:AlternateContent>
    </w:r>
    <w:r w:rsidR="001B4AF4">
      <w:rPr>
        <w:noProof/>
      </w:rPr>
      <mc:AlternateContent>
        <mc:Choice Requires="wps">
          <w:drawing>
            <wp:anchor distT="0" distB="0" distL="114300" distR="114300" simplePos="0" relativeHeight="251743232" behindDoc="0" locked="0" layoutInCell="1" allowOverlap="1" wp14:anchorId="45888768" wp14:editId="4FA93160">
              <wp:simplePos x="0" y="0"/>
              <wp:positionH relativeFrom="column">
                <wp:posOffset>1741170</wp:posOffset>
              </wp:positionH>
              <wp:positionV relativeFrom="paragraph">
                <wp:posOffset>1355725</wp:posOffset>
              </wp:positionV>
              <wp:extent cx="30480" cy="30480"/>
              <wp:effectExtent l="0" t="0" r="0" b="0"/>
              <wp:wrapNone/>
              <wp:docPr id="2259" name="Freeform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10 h 48"/>
                          <a:gd name="T2" fmla="*/ 14 w 48"/>
                          <a:gd name="T3" fmla="*/ 0 h 48"/>
                          <a:gd name="T4" fmla="*/ 24 w 48"/>
                          <a:gd name="T5" fmla="*/ 0 h 48"/>
                          <a:gd name="T6" fmla="*/ 33 w 48"/>
                          <a:gd name="T7" fmla="*/ 5 h 48"/>
                          <a:gd name="T8" fmla="*/ 43 w 48"/>
                          <a:gd name="T9" fmla="*/ 10 h 48"/>
                          <a:gd name="T10" fmla="*/ 48 w 48"/>
                          <a:gd name="T11" fmla="*/ 14 h 48"/>
                          <a:gd name="T12" fmla="*/ 48 w 48"/>
                          <a:gd name="T13" fmla="*/ 24 h 48"/>
                          <a:gd name="T14" fmla="*/ 48 w 48"/>
                          <a:gd name="T15" fmla="*/ 34 h 48"/>
                          <a:gd name="T16" fmla="*/ 43 w 48"/>
                          <a:gd name="T17" fmla="*/ 43 h 48"/>
                          <a:gd name="T18" fmla="*/ 33 w 48"/>
                          <a:gd name="T19" fmla="*/ 48 h 48"/>
                          <a:gd name="T20" fmla="*/ 24 w 48"/>
                          <a:gd name="T21" fmla="*/ 48 h 48"/>
                          <a:gd name="T22" fmla="*/ 14 w 48"/>
                          <a:gd name="T23" fmla="*/ 48 h 48"/>
                          <a:gd name="T24" fmla="*/ 5 w 48"/>
                          <a:gd name="T25" fmla="*/ 43 h 48"/>
                          <a:gd name="T26" fmla="*/ 0 w 48"/>
                          <a:gd name="T27" fmla="*/ 34 h 48"/>
                          <a:gd name="T28" fmla="*/ 0 w 48"/>
                          <a:gd name="T29" fmla="*/ 24 h 48"/>
                          <a:gd name="T30" fmla="*/ 0 w 48"/>
                          <a:gd name="T31" fmla="*/ 14 h 48"/>
                          <a:gd name="T32" fmla="*/ 5 w 48"/>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10"/>
                            </a:moveTo>
                            <a:lnTo>
                              <a:pt x="14" y="0"/>
                            </a:lnTo>
                            <a:lnTo>
                              <a:pt x="24" y="0"/>
                            </a:lnTo>
                            <a:lnTo>
                              <a:pt x="33" y="5"/>
                            </a:lnTo>
                            <a:lnTo>
                              <a:pt x="43" y="10"/>
                            </a:lnTo>
                            <a:lnTo>
                              <a:pt x="48" y="14"/>
                            </a:lnTo>
                            <a:lnTo>
                              <a:pt x="48" y="24"/>
                            </a:lnTo>
                            <a:lnTo>
                              <a:pt x="48" y="34"/>
                            </a:lnTo>
                            <a:lnTo>
                              <a:pt x="43" y="43"/>
                            </a:lnTo>
                            <a:lnTo>
                              <a:pt x="33" y="48"/>
                            </a:lnTo>
                            <a:lnTo>
                              <a:pt x="24" y="48"/>
                            </a:lnTo>
                            <a:lnTo>
                              <a:pt x="14" y="48"/>
                            </a:lnTo>
                            <a:lnTo>
                              <a:pt x="5" y="43"/>
                            </a:lnTo>
                            <a:lnTo>
                              <a:pt x="0" y="34"/>
                            </a:lnTo>
                            <a:lnTo>
                              <a:pt x="0" y="24"/>
                            </a:lnTo>
                            <a:lnTo>
                              <a:pt x="0" y="14"/>
                            </a:lnTo>
                            <a:lnTo>
                              <a:pt x="5"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0AB2D49">
            <v:shape id="Freeform 251" style="position:absolute;margin-left:137.1pt;margin-top:106.75pt;width:2.4pt;height:2.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10l14,,24,r9,5l43,10r5,4l48,24r,10l43,43,33,48r-9,l14,48,5,43,,34,,24,,14,5,1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" w14:anchorId="71A73C32">
              <v:path arrowok="t" o:connecttype="custom" o:connectlocs="3175,6350;8890,0;15240,0;20955,3175;27305,6350;30480,8890;30480,15240;30480,21590;27305,27305;20955,30480;15240,30480;8890,30480;3175,27305;0,21590;0,15240;0,8890;3175,6350" o:connectangles="0,0,0,0,0,0,0,0,0,0,0,0,0,0,0,0,0"/>
            </v:shape>
          </w:pict>
        </mc:Fallback>
      </mc:AlternateContent>
    </w:r>
    <w:r w:rsidR="001B4AF4">
      <w:rPr>
        <w:noProof/>
      </w:rPr>
      <mc:AlternateContent>
        <mc:Choice Requires="wps">
          <w:drawing>
            <wp:anchor distT="0" distB="0" distL="114300" distR="114300" simplePos="0" relativeHeight="251741184" behindDoc="0" locked="0" layoutInCell="1" allowOverlap="1" wp14:anchorId="21BF7288" wp14:editId="200F856F">
              <wp:simplePos x="0" y="0"/>
              <wp:positionH relativeFrom="column">
                <wp:posOffset>5654040</wp:posOffset>
              </wp:positionH>
              <wp:positionV relativeFrom="paragraph">
                <wp:posOffset>1094105</wp:posOffset>
              </wp:positionV>
              <wp:extent cx="30480" cy="30480"/>
              <wp:effectExtent l="0" t="0" r="0" b="0"/>
              <wp:wrapNone/>
              <wp:docPr id="2258" name="Freeform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0" y="34"/>
                            </a:lnTo>
                            <a:lnTo>
                              <a:pt x="0" y="24"/>
                            </a:lnTo>
                            <a:lnTo>
                              <a:pt x="0"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E172DC5">
            <v:shape id="Freeform 249" style="position:absolute;margin-left:445.2pt;margin-top:86.15pt;width:2.4pt;height:2.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34,,24,,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" w14:anchorId="194881AB">
              <v:path arrowok="t" o:connecttype="custom" o:connectlocs="15240,0;21590,0;27940,3175;30480,8890;30480,15240;30480,21590;27940,24130;21590,27305;15240,30480;9525,27305;6350,24130;0,21590;0,15240;0,8890;6350,3175;9525,0;15240,0" o:connectangles="0,0,0,0,0,0,0,0,0,0,0,0,0,0,0,0,0"/>
            </v:shape>
          </w:pict>
        </mc:Fallback>
      </mc:AlternateContent>
    </w:r>
    <w:r w:rsidR="001B4AF4">
      <w:rPr>
        <w:noProof/>
      </w:rPr>
      <mc:AlternateContent>
        <mc:Choice Requires="wps">
          <w:drawing>
            <wp:anchor distT="0" distB="0" distL="114300" distR="114300" simplePos="0" relativeHeight="251740160" behindDoc="0" locked="0" layoutInCell="1" allowOverlap="1" wp14:anchorId="48998567" wp14:editId="048A04FB">
              <wp:simplePos x="0" y="0"/>
              <wp:positionH relativeFrom="column">
                <wp:posOffset>1016000</wp:posOffset>
              </wp:positionH>
              <wp:positionV relativeFrom="paragraph">
                <wp:posOffset>3222625</wp:posOffset>
              </wp:positionV>
              <wp:extent cx="30480" cy="30480"/>
              <wp:effectExtent l="0" t="0" r="0" b="0"/>
              <wp:wrapNone/>
              <wp:docPr id="2257" name="Freeform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AF35ACC">
            <v:shape id="Freeform 248" style="position:absolute;margin-left:80pt;margin-top:253.75pt;width:2.4pt;height:2.4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" w14:anchorId="37B71597">
              <v:path arrowok="t" o:connecttype="custom" o:connectlocs="0,15240;0,9525;3175,3175;8890,0;15240,0;21590,0;24130,3175;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739136" behindDoc="0" locked="0" layoutInCell="1" allowOverlap="1" wp14:anchorId="449F8A86" wp14:editId="0E15C736">
              <wp:simplePos x="0" y="0"/>
              <wp:positionH relativeFrom="column">
                <wp:posOffset>1698625</wp:posOffset>
              </wp:positionH>
              <wp:positionV relativeFrom="paragraph">
                <wp:posOffset>1398270</wp:posOffset>
              </wp:positionV>
              <wp:extent cx="30480" cy="30480"/>
              <wp:effectExtent l="0" t="0" r="0" b="0"/>
              <wp:wrapNone/>
              <wp:docPr id="2256" name="Freeform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4 w 48"/>
                          <a:gd name="T1" fmla="*/ 10 h 48"/>
                          <a:gd name="T2" fmla="*/ 14 w 48"/>
                          <a:gd name="T3" fmla="*/ 5 h 48"/>
                          <a:gd name="T4" fmla="*/ 24 w 48"/>
                          <a:gd name="T5" fmla="*/ 0 h 48"/>
                          <a:gd name="T6" fmla="*/ 33 w 48"/>
                          <a:gd name="T7" fmla="*/ 5 h 48"/>
                          <a:gd name="T8" fmla="*/ 38 w 48"/>
                          <a:gd name="T9" fmla="*/ 10 h 48"/>
                          <a:gd name="T10" fmla="*/ 43 w 48"/>
                          <a:gd name="T11" fmla="*/ 19 h 48"/>
                          <a:gd name="T12" fmla="*/ 48 w 48"/>
                          <a:gd name="T13" fmla="*/ 24 h 48"/>
                          <a:gd name="T14" fmla="*/ 43 w 48"/>
                          <a:gd name="T15" fmla="*/ 34 h 48"/>
                          <a:gd name="T16" fmla="*/ 38 w 48"/>
                          <a:gd name="T17" fmla="*/ 43 h 48"/>
                          <a:gd name="T18" fmla="*/ 33 w 48"/>
                          <a:gd name="T19" fmla="*/ 48 h 48"/>
                          <a:gd name="T20" fmla="*/ 24 w 48"/>
                          <a:gd name="T21" fmla="*/ 48 h 48"/>
                          <a:gd name="T22" fmla="*/ 14 w 48"/>
                          <a:gd name="T23" fmla="*/ 48 h 48"/>
                          <a:gd name="T24" fmla="*/ 4 w 48"/>
                          <a:gd name="T25" fmla="*/ 43 h 48"/>
                          <a:gd name="T26" fmla="*/ 0 w 48"/>
                          <a:gd name="T27" fmla="*/ 34 h 48"/>
                          <a:gd name="T28" fmla="*/ 0 w 48"/>
                          <a:gd name="T29" fmla="*/ 24 h 48"/>
                          <a:gd name="T30" fmla="*/ 0 w 48"/>
                          <a:gd name="T31" fmla="*/ 19 h 48"/>
                          <a:gd name="T32" fmla="*/ 4 w 48"/>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4" y="10"/>
                            </a:moveTo>
                            <a:lnTo>
                              <a:pt x="14" y="5"/>
                            </a:lnTo>
                            <a:lnTo>
                              <a:pt x="24" y="0"/>
                            </a:lnTo>
                            <a:lnTo>
                              <a:pt x="33" y="5"/>
                            </a:lnTo>
                            <a:lnTo>
                              <a:pt x="38" y="10"/>
                            </a:lnTo>
                            <a:lnTo>
                              <a:pt x="43" y="19"/>
                            </a:lnTo>
                            <a:lnTo>
                              <a:pt x="48" y="24"/>
                            </a:lnTo>
                            <a:lnTo>
                              <a:pt x="43" y="34"/>
                            </a:lnTo>
                            <a:lnTo>
                              <a:pt x="38" y="43"/>
                            </a:lnTo>
                            <a:lnTo>
                              <a:pt x="33" y="48"/>
                            </a:lnTo>
                            <a:lnTo>
                              <a:pt x="24" y="48"/>
                            </a:lnTo>
                            <a:lnTo>
                              <a:pt x="14" y="48"/>
                            </a:lnTo>
                            <a:lnTo>
                              <a:pt x="4" y="43"/>
                            </a:lnTo>
                            <a:lnTo>
                              <a:pt x="0" y="34"/>
                            </a:lnTo>
                            <a:lnTo>
                              <a:pt x="0" y="24"/>
                            </a:lnTo>
                            <a:lnTo>
                              <a:pt x="0" y="19"/>
                            </a:lnTo>
                            <a:lnTo>
                              <a:pt x="4"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0FED6DC">
            <v:shape id="Freeform 247" style="position:absolute;margin-left:133.75pt;margin-top:110.1pt;width:2.4pt;height:2.4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4,10l14,5,24,r9,5l38,10r5,9l48,24,43,34r-5,9l33,48r-9,l14,48,4,43,,34,,24,,19,4,1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" w14:anchorId="69DB440F">
              <v:path arrowok="t" o:connecttype="custom" o:connectlocs="2540,6350;8890,3175;15240,0;20955,3175;24130,6350;27305,12065;30480,15240;27305,21590;24130,27305;20955,30480;15240,30480;8890,30480;2540,27305;0,21590;0,15240;0,12065;2540,6350" o:connectangles="0,0,0,0,0,0,0,0,0,0,0,0,0,0,0,0,0"/>
            </v:shape>
          </w:pict>
        </mc:Fallback>
      </mc:AlternateContent>
    </w:r>
    <w:r w:rsidR="001B4AF4">
      <w:rPr>
        <w:noProof/>
      </w:rPr>
      <mc:AlternateContent>
        <mc:Choice Requires="wps">
          <w:drawing>
            <wp:anchor distT="0" distB="0" distL="114300" distR="114300" simplePos="0" relativeHeight="251737088" behindDoc="0" locked="0" layoutInCell="1" allowOverlap="1" wp14:anchorId="379202CF" wp14:editId="3B1B8805">
              <wp:simplePos x="0" y="0"/>
              <wp:positionH relativeFrom="column">
                <wp:posOffset>5593080</wp:posOffset>
              </wp:positionH>
              <wp:positionV relativeFrom="paragraph">
                <wp:posOffset>1094105</wp:posOffset>
              </wp:positionV>
              <wp:extent cx="30480" cy="30480"/>
              <wp:effectExtent l="0" t="0" r="0" b="0"/>
              <wp:wrapNone/>
              <wp:docPr id="2255"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8 w 48"/>
                          <a:gd name="T7" fmla="*/ 14 h 48"/>
                          <a:gd name="T8" fmla="*/ 48 w 48"/>
                          <a:gd name="T9" fmla="*/ 24 h 48"/>
                          <a:gd name="T10" fmla="*/ 48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8" y="14"/>
                            </a:lnTo>
                            <a:lnTo>
                              <a:pt x="48" y="24"/>
                            </a:lnTo>
                            <a:lnTo>
                              <a:pt x="48"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F2C2BB9">
            <v:shape id="Freeform 245" style="position:absolute;margin-left:440.4pt;margin-top:86.15pt;width:2.4pt;height:2.4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8,14r,10l48,34r-9,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" w14:anchorId="7B8D0021">
              <v:path arrowok="t" o:connecttype="custom" o:connectlocs="15240,0;21590,0;24765,3175;30480,8890;30480,15240;3048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736064" behindDoc="0" locked="0" layoutInCell="1" allowOverlap="1" wp14:anchorId="778287A7" wp14:editId="4FA7BBA5">
              <wp:simplePos x="0" y="0"/>
              <wp:positionH relativeFrom="column">
                <wp:posOffset>1016000</wp:posOffset>
              </wp:positionH>
              <wp:positionV relativeFrom="paragraph">
                <wp:posOffset>3283585</wp:posOffset>
              </wp:positionV>
              <wp:extent cx="30480" cy="30480"/>
              <wp:effectExtent l="0" t="0" r="0" b="0"/>
              <wp:wrapNone/>
              <wp:docPr id="2254" name="Freeform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3D64846">
            <v:shape id="Freeform 244" style="position:absolute;margin-left:80pt;margin-top:258.55pt;width:2.4pt;height:2.4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" w14:anchorId="33933E7F">
              <v:path arrowok="t" o:connecttype="custom" o:connectlocs="0,15240;0,8890;3175,6350;8890,3175;15240,0;21590,3175;24130,6350;27305,8890;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735040" behindDoc="0" locked="0" layoutInCell="1" allowOverlap="1" wp14:anchorId="659B044E" wp14:editId="4BCB5588">
              <wp:simplePos x="0" y="0"/>
              <wp:positionH relativeFrom="column">
                <wp:posOffset>1652905</wp:posOffset>
              </wp:positionH>
              <wp:positionV relativeFrom="paragraph">
                <wp:posOffset>1443990</wp:posOffset>
              </wp:positionV>
              <wp:extent cx="30480" cy="30480"/>
              <wp:effectExtent l="0" t="0" r="0" b="0"/>
              <wp:wrapNone/>
              <wp:docPr id="2253" name="Freeform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9 w 48"/>
                          <a:gd name="T1" fmla="*/ 5 h 48"/>
                          <a:gd name="T2" fmla="*/ 14 w 48"/>
                          <a:gd name="T3" fmla="*/ 0 h 48"/>
                          <a:gd name="T4" fmla="*/ 24 w 48"/>
                          <a:gd name="T5" fmla="*/ 0 h 48"/>
                          <a:gd name="T6" fmla="*/ 33 w 48"/>
                          <a:gd name="T7" fmla="*/ 0 h 48"/>
                          <a:gd name="T8" fmla="*/ 43 w 48"/>
                          <a:gd name="T9" fmla="*/ 5 h 48"/>
                          <a:gd name="T10" fmla="*/ 48 w 48"/>
                          <a:gd name="T11" fmla="*/ 14 h 48"/>
                          <a:gd name="T12" fmla="*/ 48 w 48"/>
                          <a:gd name="T13" fmla="*/ 24 h 48"/>
                          <a:gd name="T14" fmla="*/ 48 w 48"/>
                          <a:gd name="T15" fmla="*/ 34 h 48"/>
                          <a:gd name="T16" fmla="*/ 43 w 48"/>
                          <a:gd name="T17" fmla="*/ 38 h 48"/>
                          <a:gd name="T18" fmla="*/ 33 w 48"/>
                          <a:gd name="T19" fmla="*/ 43 h 48"/>
                          <a:gd name="T20" fmla="*/ 24 w 48"/>
                          <a:gd name="T21" fmla="*/ 48 h 48"/>
                          <a:gd name="T22" fmla="*/ 14 w 48"/>
                          <a:gd name="T23" fmla="*/ 43 h 48"/>
                          <a:gd name="T24" fmla="*/ 9 w 48"/>
                          <a:gd name="T25" fmla="*/ 38 h 48"/>
                          <a:gd name="T26" fmla="*/ 4 w 48"/>
                          <a:gd name="T27" fmla="*/ 34 h 48"/>
                          <a:gd name="T28" fmla="*/ 0 w 48"/>
                          <a:gd name="T29" fmla="*/ 24 h 48"/>
                          <a:gd name="T30" fmla="*/ 4 w 48"/>
                          <a:gd name="T31" fmla="*/ 14 h 48"/>
                          <a:gd name="T32" fmla="*/ 9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9" y="5"/>
                            </a:moveTo>
                            <a:lnTo>
                              <a:pt x="14" y="0"/>
                            </a:lnTo>
                            <a:lnTo>
                              <a:pt x="24" y="0"/>
                            </a:lnTo>
                            <a:lnTo>
                              <a:pt x="33" y="0"/>
                            </a:lnTo>
                            <a:lnTo>
                              <a:pt x="43" y="5"/>
                            </a:lnTo>
                            <a:lnTo>
                              <a:pt x="48" y="14"/>
                            </a:lnTo>
                            <a:lnTo>
                              <a:pt x="48" y="24"/>
                            </a:lnTo>
                            <a:lnTo>
                              <a:pt x="48" y="34"/>
                            </a:lnTo>
                            <a:lnTo>
                              <a:pt x="43" y="38"/>
                            </a:lnTo>
                            <a:lnTo>
                              <a:pt x="33" y="43"/>
                            </a:lnTo>
                            <a:lnTo>
                              <a:pt x="24" y="48"/>
                            </a:lnTo>
                            <a:lnTo>
                              <a:pt x="14" y="43"/>
                            </a:lnTo>
                            <a:lnTo>
                              <a:pt x="9" y="38"/>
                            </a:lnTo>
                            <a:lnTo>
                              <a:pt x="4" y="34"/>
                            </a:lnTo>
                            <a:lnTo>
                              <a:pt x="0" y="24"/>
                            </a:lnTo>
                            <a:lnTo>
                              <a:pt x="4" y="14"/>
                            </a:lnTo>
                            <a:lnTo>
                              <a:pt x="9"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4CC0FD7">
            <v:shape id="Freeform 243" style="position:absolute;margin-left:130.15pt;margin-top:113.7pt;width:2.4pt;height:2.4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9,5l14,,24,r9,l43,5r5,9l48,24r,10l43,38,33,43r-9,5l14,43,9,38,4,34,,24,4,14,9,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" w14:anchorId="7D855BD1">
              <v:path arrowok="t" o:connecttype="custom" o:connectlocs="5715,3175;8890,0;15240,0;20955,0;27305,3175;30480,8890;30480,15240;30480,21590;27305,24130;20955,27305;15240,30480;8890,27305;5715,24130;2540,21590;0,15240;2540,8890;5715,3175" o:connectangles="0,0,0,0,0,0,0,0,0,0,0,0,0,0,0,0,0"/>
            </v:shape>
          </w:pict>
        </mc:Fallback>
      </mc:AlternateContent>
    </w:r>
    <w:r w:rsidR="001B4AF4">
      <w:rPr>
        <w:noProof/>
      </w:rPr>
      <mc:AlternateContent>
        <mc:Choice Requires="wps">
          <w:drawing>
            <wp:anchor distT="0" distB="0" distL="114300" distR="114300" simplePos="0" relativeHeight="251732992" behindDoc="0" locked="0" layoutInCell="1" allowOverlap="1" wp14:anchorId="0701213F" wp14:editId="14650E79">
              <wp:simplePos x="0" y="0"/>
              <wp:positionH relativeFrom="column">
                <wp:posOffset>5532120</wp:posOffset>
              </wp:positionH>
              <wp:positionV relativeFrom="paragraph">
                <wp:posOffset>1094105</wp:posOffset>
              </wp:positionV>
              <wp:extent cx="30480" cy="30480"/>
              <wp:effectExtent l="0" t="0" r="0" b="0"/>
              <wp:wrapNone/>
              <wp:docPr id="2252" name="Freeform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4 w 48"/>
                          <a:gd name="T7" fmla="*/ 14 h 48"/>
                          <a:gd name="T8" fmla="*/ 48 w 48"/>
                          <a:gd name="T9" fmla="*/ 24 h 48"/>
                          <a:gd name="T10" fmla="*/ 44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4" y="14"/>
                            </a:lnTo>
                            <a:lnTo>
                              <a:pt x="48" y="24"/>
                            </a:lnTo>
                            <a:lnTo>
                              <a:pt x="44"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06191E2">
            <v:shape id="Freeform 241" style="position:absolute;margin-left:435.6pt;margin-top:86.15pt;width:2.4pt;height:2.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4,14r4,10l44,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" w14:anchorId="7D21939D">
              <v:path arrowok="t" o:connecttype="custom" o:connectlocs="15240,0;21590,0;24765,3175;27940,8890;30480,15240;2794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731968" behindDoc="0" locked="0" layoutInCell="1" allowOverlap="1" wp14:anchorId="5165197F" wp14:editId="4C601690">
              <wp:simplePos x="0" y="0"/>
              <wp:positionH relativeFrom="column">
                <wp:posOffset>1016000</wp:posOffset>
              </wp:positionH>
              <wp:positionV relativeFrom="paragraph">
                <wp:posOffset>3344545</wp:posOffset>
              </wp:positionV>
              <wp:extent cx="30480" cy="30480"/>
              <wp:effectExtent l="0" t="0" r="0" b="0"/>
              <wp:wrapNone/>
              <wp:docPr id="2251" name="Freeform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1B84F79">
            <v:shape id="Freeform 240" style="position:absolute;margin-left:80pt;margin-top:263.35pt;width:2.4pt;height:2.4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" w14:anchorId="414BB54C">
              <v:path arrowok="t" o:connecttype="custom" o:connectlocs="0,15240;0,8890;3175,6350;8890,3175;15240,0;21590,3175;24130,6350;27305,8890;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730944" behindDoc="0" locked="0" layoutInCell="1" allowOverlap="1" wp14:anchorId="2E8FEC0A" wp14:editId="3C406EB3">
              <wp:simplePos x="0" y="0"/>
              <wp:positionH relativeFrom="column">
                <wp:posOffset>1609725</wp:posOffset>
              </wp:positionH>
              <wp:positionV relativeFrom="paragraph">
                <wp:posOffset>1486535</wp:posOffset>
              </wp:positionV>
              <wp:extent cx="30480" cy="30480"/>
              <wp:effectExtent l="0" t="0" r="0" b="0"/>
              <wp:wrapNone/>
              <wp:docPr id="2250" name="Freeform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5 h 48"/>
                          <a:gd name="T2" fmla="*/ 15 w 48"/>
                          <a:gd name="T3" fmla="*/ 0 h 48"/>
                          <a:gd name="T4" fmla="*/ 24 w 48"/>
                          <a:gd name="T5" fmla="*/ 0 h 48"/>
                          <a:gd name="T6" fmla="*/ 34 w 48"/>
                          <a:gd name="T7" fmla="*/ 0 h 48"/>
                          <a:gd name="T8" fmla="*/ 44 w 48"/>
                          <a:gd name="T9" fmla="*/ 5 h 48"/>
                          <a:gd name="T10" fmla="*/ 48 w 48"/>
                          <a:gd name="T11" fmla="*/ 15 h 48"/>
                          <a:gd name="T12" fmla="*/ 48 w 48"/>
                          <a:gd name="T13" fmla="*/ 24 h 48"/>
                          <a:gd name="T14" fmla="*/ 48 w 48"/>
                          <a:gd name="T15" fmla="*/ 34 h 48"/>
                          <a:gd name="T16" fmla="*/ 44 w 48"/>
                          <a:gd name="T17" fmla="*/ 43 h 48"/>
                          <a:gd name="T18" fmla="*/ 34 w 48"/>
                          <a:gd name="T19" fmla="*/ 48 h 48"/>
                          <a:gd name="T20" fmla="*/ 24 w 48"/>
                          <a:gd name="T21" fmla="*/ 48 h 48"/>
                          <a:gd name="T22" fmla="*/ 15 w 48"/>
                          <a:gd name="T23" fmla="*/ 48 h 48"/>
                          <a:gd name="T24" fmla="*/ 5 w 48"/>
                          <a:gd name="T25" fmla="*/ 43 h 48"/>
                          <a:gd name="T26" fmla="*/ 0 w 48"/>
                          <a:gd name="T27" fmla="*/ 34 h 48"/>
                          <a:gd name="T28" fmla="*/ 0 w 48"/>
                          <a:gd name="T29" fmla="*/ 24 h 48"/>
                          <a:gd name="T30" fmla="*/ 0 w 48"/>
                          <a:gd name="T31" fmla="*/ 15 h 48"/>
                          <a:gd name="T32" fmla="*/ 5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5"/>
                            </a:moveTo>
                            <a:lnTo>
                              <a:pt x="15" y="0"/>
                            </a:lnTo>
                            <a:lnTo>
                              <a:pt x="24" y="0"/>
                            </a:lnTo>
                            <a:lnTo>
                              <a:pt x="34" y="0"/>
                            </a:lnTo>
                            <a:lnTo>
                              <a:pt x="44" y="5"/>
                            </a:lnTo>
                            <a:lnTo>
                              <a:pt x="48" y="15"/>
                            </a:lnTo>
                            <a:lnTo>
                              <a:pt x="48" y="24"/>
                            </a:lnTo>
                            <a:lnTo>
                              <a:pt x="48" y="34"/>
                            </a:lnTo>
                            <a:lnTo>
                              <a:pt x="44" y="43"/>
                            </a:lnTo>
                            <a:lnTo>
                              <a:pt x="34" y="48"/>
                            </a:lnTo>
                            <a:lnTo>
                              <a:pt x="24" y="48"/>
                            </a:lnTo>
                            <a:lnTo>
                              <a:pt x="15" y="48"/>
                            </a:lnTo>
                            <a:lnTo>
                              <a:pt x="5" y="43"/>
                            </a:lnTo>
                            <a:lnTo>
                              <a:pt x="0" y="34"/>
                            </a:lnTo>
                            <a:lnTo>
                              <a:pt x="0" y="24"/>
                            </a:lnTo>
                            <a:lnTo>
                              <a:pt x="0" y="15"/>
                            </a:lnTo>
                            <a:lnTo>
                              <a:pt x="5"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D152D6C">
            <v:shape id="Freeform 239" style="position:absolute;margin-left:126.75pt;margin-top:117.05pt;width:2.4pt;height:2.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5l15,r9,l34,,44,5r4,10l48,24r,10l44,43,34,48r-10,l15,48,5,43,,34,,24,,15,5,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" w14:anchorId="3BE8736E">
              <v:path arrowok="t" o:connecttype="custom" o:connectlocs="3175,3175;9525,0;15240,0;21590,0;27940,3175;30480,9525;30480,15240;30480,21590;27940,27305;21590,30480;15240,30480;9525,30480;3175,27305;0,21590;0,15240;0,9525;3175,3175" o:connectangles="0,0,0,0,0,0,0,0,0,0,0,0,0,0,0,0,0"/>
            </v:shape>
          </w:pict>
        </mc:Fallback>
      </mc:AlternateContent>
    </w:r>
    <w:r w:rsidR="001B4AF4">
      <w:rPr>
        <w:noProof/>
      </w:rPr>
      <mc:AlternateContent>
        <mc:Choice Requires="wps">
          <w:drawing>
            <wp:anchor distT="0" distB="0" distL="114300" distR="114300" simplePos="0" relativeHeight="251728896" behindDoc="0" locked="0" layoutInCell="1" allowOverlap="1" wp14:anchorId="625EF95F" wp14:editId="76537C74">
              <wp:simplePos x="0" y="0"/>
              <wp:positionH relativeFrom="column">
                <wp:posOffset>5468620</wp:posOffset>
              </wp:positionH>
              <wp:positionV relativeFrom="paragraph">
                <wp:posOffset>1094105</wp:posOffset>
              </wp:positionV>
              <wp:extent cx="33020" cy="30480"/>
              <wp:effectExtent l="0" t="0" r="0" b="0"/>
              <wp:wrapNone/>
              <wp:docPr id="2249" name="Freeform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4 w 52"/>
                          <a:gd name="T1" fmla="*/ 0 h 48"/>
                          <a:gd name="T2" fmla="*/ 33 w 52"/>
                          <a:gd name="T3" fmla="*/ 0 h 48"/>
                          <a:gd name="T4" fmla="*/ 43 w 52"/>
                          <a:gd name="T5" fmla="*/ 5 h 48"/>
                          <a:gd name="T6" fmla="*/ 48 w 52"/>
                          <a:gd name="T7" fmla="*/ 14 h 48"/>
                          <a:gd name="T8" fmla="*/ 52 w 52"/>
                          <a:gd name="T9" fmla="*/ 24 h 48"/>
                          <a:gd name="T10" fmla="*/ 48 w 52"/>
                          <a:gd name="T11" fmla="*/ 34 h 48"/>
                          <a:gd name="T12" fmla="*/ 43 w 52"/>
                          <a:gd name="T13" fmla="*/ 38 h 48"/>
                          <a:gd name="T14" fmla="*/ 33 w 52"/>
                          <a:gd name="T15" fmla="*/ 43 h 48"/>
                          <a:gd name="T16" fmla="*/ 24 w 52"/>
                          <a:gd name="T17" fmla="*/ 48 h 48"/>
                          <a:gd name="T18" fmla="*/ 19 w 52"/>
                          <a:gd name="T19" fmla="*/ 43 h 48"/>
                          <a:gd name="T20" fmla="*/ 9 w 52"/>
                          <a:gd name="T21" fmla="*/ 38 h 48"/>
                          <a:gd name="T22" fmla="*/ 4 w 52"/>
                          <a:gd name="T23" fmla="*/ 34 h 48"/>
                          <a:gd name="T24" fmla="*/ 0 w 52"/>
                          <a:gd name="T25" fmla="*/ 24 h 48"/>
                          <a:gd name="T26" fmla="*/ 4 w 52"/>
                          <a:gd name="T27" fmla="*/ 14 h 48"/>
                          <a:gd name="T28" fmla="*/ 9 w 52"/>
                          <a:gd name="T29" fmla="*/ 5 h 48"/>
                          <a:gd name="T30" fmla="*/ 19 w 52"/>
                          <a:gd name="T31" fmla="*/ 0 h 48"/>
                          <a:gd name="T32" fmla="*/ 24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4" y="0"/>
                            </a:moveTo>
                            <a:lnTo>
                              <a:pt x="33" y="0"/>
                            </a:lnTo>
                            <a:lnTo>
                              <a:pt x="43" y="5"/>
                            </a:lnTo>
                            <a:lnTo>
                              <a:pt x="48" y="14"/>
                            </a:lnTo>
                            <a:lnTo>
                              <a:pt x="52" y="24"/>
                            </a:lnTo>
                            <a:lnTo>
                              <a:pt x="48" y="34"/>
                            </a:lnTo>
                            <a:lnTo>
                              <a:pt x="43" y="38"/>
                            </a:lnTo>
                            <a:lnTo>
                              <a:pt x="33" y="43"/>
                            </a:lnTo>
                            <a:lnTo>
                              <a:pt x="24" y="48"/>
                            </a:lnTo>
                            <a:lnTo>
                              <a:pt x="19" y="43"/>
                            </a:lnTo>
                            <a:lnTo>
                              <a:pt x="9" y="38"/>
                            </a:lnTo>
                            <a:lnTo>
                              <a:pt x="4" y="34"/>
                            </a:lnTo>
                            <a:lnTo>
                              <a:pt x="0" y="24"/>
                            </a:lnTo>
                            <a:lnTo>
                              <a:pt x="4" y="14"/>
                            </a:lnTo>
                            <a:lnTo>
                              <a:pt x="9" y="5"/>
                            </a:lnTo>
                            <a:lnTo>
                              <a:pt x="19"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CB20123">
            <v:shape id="Freeform 237" style="position:absolute;margin-left:430.6pt;margin-top:86.15pt;width:2.6pt;height:2.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4,r9,l43,5r5,9l52,24,48,34r-5,4l33,43r-9,5l19,43,9,38,4,34,,24,4,14,9,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" w14:anchorId="7F237723">
              <v:path arrowok="t" o:connecttype="custom" o:connectlocs="15240,0;20955,0;27305,3175;30480,8890;33020,15240;30480,21590;27305,24130;20955,27305;15240,30480;12065,27305;5715,24130;2540,21590;0,15240;2540,8890;5715,3175;12065,0;15240,0" o:connectangles="0,0,0,0,0,0,0,0,0,0,0,0,0,0,0,0,0"/>
            </v:shape>
          </w:pict>
        </mc:Fallback>
      </mc:AlternateContent>
    </w:r>
    <w:r w:rsidR="001B4AF4">
      <w:rPr>
        <w:noProof/>
      </w:rPr>
      <mc:AlternateContent>
        <mc:Choice Requires="wps">
          <w:drawing>
            <wp:anchor distT="0" distB="0" distL="114300" distR="114300" simplePos="0" relativeHeight="251727872" behindDoc="0" locked="0" layoutInCell="1" allowOverlap="1" wp14:anchorId="7091A520" wp14:editId="4DDF3B08">
              <wp:simplePos x="0" y="0"/>
              <wp:positionH relativeFrom="column">
                <wp:posOffset>1016000</wp:posOffset>
              </wp:positionH>
              <wp:positionV relativeFrom="paragraph">
                <wp:posOffset>3408680</wp:posOffset>
              </wp:positionV>
              <wp:extent cx="30480" cy="30480"/>
              <wp:effectExtent l="0" t="0" r="0" b="0"/>
              <wp:wrapNone/>
              <wp:docPr id="2248" name="Freeform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9CC9E0B">
            <v:shape id="Freeform 236" style="position:absolute;margin-left:80pt;margin-top:268.4pt;width:2.4pt;height:2.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" w14:anchorId="199B0021">
              <v:path arrowok="t" o:connecttype="custom" o:connectlocs="0,15240;0,8890;3175,3175;8890,0;15240,0;21590,0;24130,3175;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726848" behindDoc="0" locked="0" layoutInCell="1" allowOverlap="1" wp14:anchorId="1E78A0E2" wp14:editId="1421398A">
              <wp:simplePos x="0" y="0"/>
              <wp:positionH relativeFrom="column">
                <wp:posOffset>1567180</wp:posOffset>
              </wp:positionH>
              <wp:positionV relativeFrom="paragraph">
                <wp:posOffset>1529080</wp:posOffset>
              </wp:positionV>
              <wp:extent cx="30480" cy="30480"/>
              <wp:effectExtent l="0" t="0" r="0" b="0"/>
              <wp:wrapNone/>
              <wp:docPr id="2247" name="Freeform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10 h 48"/>
                          <a:gd name="T2" fmla="*/ 15 w 48"/>
                          <a:gd name="T3" fmla="*/ 5 h 48"/>
                          <a:gd name="T4" fmla="*/ 24 w 48"/>
                          <a:gd name="T5" fmla="*/ 0 h 48"/>
                          <a:gd name="T6" fmla="*/ 34 w 48"/>
                          <a:gd name="T7" fmla="*/ 5 h 48"/>
                          <a:gd name="T8" fmla="*/ 39 w 48"/>
                          <a:gd name="T9" fmla="*/ 10 h 48"/>
                          <a:gd name="T10" fmla="*/ 43 w 48"/>
                          <a:gd name="T11" fmla="*/ 15 h 48"/>
                          <a:gd name="T12" fmla="*/ 48 w 48"/>
                          <a:gd name="T13" fmla="*/ 24 h 48"/>
                          <a:gd name="T14" fmla="*/ 43 w 48"/>
                          <a:gd name="T15" fmla="*/ 34 h 48"/>
                          <a:gd name="T16" fmla="*/ 39 w 48"/>
                          <a:gd name="T17" fmla="*/ 44 h 48"/>
                          <a:gd name="T18" fmla="*/ 34 w 48"/>
                          <a:gd name="T19" fmla="*/ 48 h 48"/>
                          <a:gd name="T20" fmla="*/ 24 w 48"/>
                          <a:gd name="T21" fmla="*/ 48 h 48"/>
                          <a:gd name="T22" fmla="*/ 15 w 48"/>
                          <a:gd name="T23" fmla="*/ 48 h 48"/>
                          <a:gd name="T24" fmla="*/ 5 w 48"/>
                          <a:gd name="T25" fmla="*/ 44 h 48"/>
                          <a:gd name="T26" fmla="*/ 0 w 48"/>
                          <a:gd name="T27" fmla="*/ 34 h 48"/>
                          <a:gd name="T28" fmla="*/ 0 w 48"/>
                          <a:gd name="T29" fmla="*/ 24 h 48"/>
                          <a:gd name="T30" fmla="*/ 0 w 48"/>
                          <a:gd name="T31" fmla="*/ 15 h 48"/>
                          <a:gd name="T32" fmla="*/ 5 w 48"/>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10"/>
                            </a:moveTo>
                            <a:lnTo>
                              <a:pt x="15" y="5"/>
                            </a:lnTo>
                            <a:lnTo>
                              <a:pt x="24" y="0"/>
                            </a:lnTo>
                            <a:lnTo>
                              <a:pt x="34" y="5"/>
                            </a:lnTo>
                            <a:lnTo>
                              <a:pt x="39" y="10"/>
                            </a:lnTo>
                            <a:lnTo>
                              <a:pt x="43" y="15"/>
                            </a:lnTo>
                            <a:lnTo>
                              <a:pt x="48" y="24"/>
                            </a:lnTo>
                            <a:lnTo>
                              <a:pt x="43" y="34"/>
                            </a:lnTo>
                            <a:lnTo>
                              <a:pt x="39" y="44"/>
                            </a:lnTo>
                            <a:lnTo>
                              <a:pt x="34" y="48"/>
                            </a:lnTo>
                            <a:lnTo>
                              <a:pt x="24" y="48"/>
                            </a:lnTo>
                            <a:lnTo>
                              <a:pt x="15" y="48"/>
                            </a:lnTo>
                            <a:lnTo>
                              <a:pt x="5" y="44"/>
                            </a:lnTo>
                            <a:lnTo>
                              <a:pt x="0" y="34"/>
                            </a:lnTo>
                            <a:lnTo>
                              <a:pt x="0" y="24"/>
                            </a:lnTo>
                            <a:lnTo>
                              <a:pt x="0" y="15"/>
                            </a:lnTo>
                            <a:lnTo>
                              <a:pt x="5"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E7728CA">
            <v:shape id="Freeform 235" style="position:absolute;margin-left:123.4pt;margin-top:120.4pt;width:2.4pt;height:2.4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10l15,5,24,,34,5r5,5l43,15r5,9l43,34,39,44r-5,4l24,48r-9,l5,44,,34,,24,,15,5,1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" w14:anchorId="6CD60E50">
              <v:path arrowok="t" o:connecttype="custom" o:connectlocs="3175,6350;9525,3175;15240,0;21590,3175;24765,6350;27305,9525;30480,15240;27305,21590;24765,27940;21590,30480;15240,30480;9525,30480;3175,27940;0,21590;0,15240;0,9525;3175,6350" o:connectangles="0,0,0,0,0,0,0,0,0,0,0,0,0,0,0,0,0"/>
            </v:shape>
          </w:pict>
        </mc:Fallback>
      </mc:AlternateContent>
    </w:r>
    <w:r w:rsidR="001B4AF4">
      <w:rPr>
        <w:noProof/>
      </w:rPr>
      <mc:AlternateContent>
        <mc:Choice Requires="wps">
          <w:drawing>
            <wp:anchor distT="0" distB="0" distL="114300" distR="114300" simplePos="0" relativeHeight="251724800" behindDoc="0" locked="0" layoutInCell="1" allowOverlap="1" wp14:anchorId="14C0B314" wp14:editId="40ABA969">
              <wp:simplePos x="0" y="0"/>
              <wp:positionH relativeFrom="column">
                <wp:posOffset>5407660</wp:posOffset>
              </wp:positionH>
              <wp:positionV relativeFrom="paragraph">
                <wp:posOffset>1094105</wp:posOffset>
              </wp:positionV>
              <wp:extent cx="30480" cy="30480"/>
              <wp:effectExtent l="0" t="0" r="0" b="0"/>
              <wp:wrapNone/>
              <wp:docPr id="2246" name="Freeform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4208871">
            <v:shape id="Freeform 233" style="position:absolute;margin-left:425.8pt;margin-top:86.15pt;width:2.4pt;height:2.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" w14:anchorId="5F020B4D">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723776" behindDoc="0" locked="0" layoutInCell="1" allowOverlap="1" wp14:anchorId="3FA2C9DA" wp14:editId="5E322E9C">
              <wp:simplePos x="0" y="0"/>
              <wp:positionH relativeFrom="column">
                <wp:posOffset>1016000</wp:posOffset>
              </wp:positionH>
              <wp:positionV relativeFrom="paragraph">
                <wp:posOffset>3469640</wp:posOffset>
              </wp:positionV>
              <wp:extent cx="30480" cy="30480"/>
              <wp:effectExtent l="0" t="0" r="0" b="0"/>
              <wp:wrapNone/>
              <wp:docPr id="2245" name="Freeform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6A59A34">
            <v:shape id="Freeform 232" style="position:absolute;margin-left:80pt;margin-top:273.2pt;width:2.4pt;height:2.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Ayp7QMAAGk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" w14:anchorId="36DC6A3B">
              <v:path arrowok="t" o:connecttype="custom" o:connectlocs="0,15240;0,8890;3175,2540;8890,0;15240,0;21590,0;24130,2540;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722752" behindDoc="0" locked="0" layoutInCell="1" allowOverlap="1" wp14:anchorId="632683E3" wp14:editId="2CF16671">
              <wp:simplePos x="0" y="0"/>
              <wp:positionH relativeFrom="column">
                <wp:posOffset>1521460</wp:posOffset>
              </wp:positionH>
              <wp:positionV relativeFrom="paragraph">
                <wp:posOffset>1571625</wp:posOffset>
              </wp:positionV>
              <wp:extent cx="30480" cy="33655"/>
              <wp:effectExtent l="0" t="0" r="0" b="0"/>
              <wp:wrapNone/>
              <wp:docPr id="2244" name="Freeform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10 w 48"/>
                          <a:gd name="T1" fmla="*/ 10 h 53"/>
                          <a:gd name="T2" fmla="*/ 15 w 48"/>
                          <a:gd name="T3" fmla="*/ 5 h 53"/>
                          <a:gd name="T4" fmla="*/ 24 w 48"/>
                          <a:gd name="T5" fmla="*/ 0 h 53"/>
                          <a:gd name="T6" fmla="*/ 34 w 48"/>
                          <a:gd name="T7" fmla="*/ 5 h 53"/>
                          <a:gd name="T8" fmla="*/ 44 w 48"/>
                          <a:gd name="T9" fmla="*/ 10 h 53"/>
                          <a:gd name="T10" fmla="*/ 48 w 48"/>
                          <a:gd name="T11" fmla="*/ 20 h 53"/>
                          <a:gd name="T12" fmla="*/ 48 w 48"/>
                          <a:gd name="T13" fmla="*/ 24 h 53"/>
                          <a:gd name="T14" fmla="*/ 48 w 48"/>
                          <a:gd name="T15" fmla="*/ 34 h 53"/>
                          <a:gd name="T16" fmla="*/ 44 w 48"/>
                          <a:gd name="T17" fmla="*/ 44 h 53"/>
                          <a:gd name="T18" fmla="*/ 34 w 48"/>
                          <a:gd name="T19" fmla="*/ 48 h 53"/>
                          <a:gd name="T20" fmla="*/ 24 w 48"/>
                          <a:gd name="T21" fmla="*/ 53 h 53"/>
                          <a:gd name="T22" fmla="*/ 15 w 48"/>
                          <a:gd name="T23" fmla="*/ 48 h 53"/>
                          <a:gd name="T24" fmla="*/ 10 w 48"/>
                          <a:gd name="T25" fmla="*/ 44 h 53"/>
                          <a:gd name="T26" fmla="*/ 5 w 48"/>
                          <a:gd name="T27" fmla="*/ 34 h 53"/>
                          <a:gd name="T28" fmla="*/ 0 w 48"/>
                          <a:gd name="T29" fmla="*/ 24 h 53"/>
                          <a:gd name="T30" fmla="*/ 5 w 48"/>
                          <a:gd name="T31" fmla="*/ 20 h 53"/>
                          <a:gd name="T32" fmla="*/ 10 w 48"/>
                          <a:gd name="T33" fmla="*/ 10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10" y="10"/>
                            </a:moveTo>
                            <a:lnTo>
                              <a:pt x="15" y="5"/>
                            </a:lnTo>
                            <a:lnTo>
                              <a:pt x="24" y="0"/>
                            </a:lnTo>
                            <a:lnTo>
                              <a:pt x="34" y="5"/>
                            </a:lnTo>
                            <a:lnTo>
                              <a:pt x="44" y="10"/>
                            </a:lnTo>
                            <a:lnTo>
                              <a:pt x="48" y="20"/>
                            </a:lnTo>
                            <a:lnTo>
                              <a:pt x="48" y="24"/>
                            </a:lnTo>
                            <a:lnTo>
                              <a:pt x="48" y="34"/>
                            </a:lnTo>
                            <a:lnTo>
                              <a:pt x="44" y="44"/>
                            </a:lnTo>
                            <a:lnTo>
                              <a:pt x="34" y="48"/>
                            </a:lnTo>
                            <a:lnTo>
                              <a:pt x="24" y="53"/>
                            </a:lnTo>
                            <a:lnTo>
                              <a:pt x="15" y="48"/>
                            </a:lnTo>
                            <a:lnTo>
                              <a:pt x="10" y="44"/>
                            </a:lnTo>
                            <a:lnTo>
                              <a:pt x="5" y="34"/>
                            </a:lnTo>
                            <a:lnTo>
                              <a:pt x="0" y="24"/>
                            </a:lnTo>
                            <a:lnTo>
                              <a:pt x="5" y="20"/>
                            </a:lnTo>
                            <a:lnTo>
                              <a:pt x="10"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7052B4B">
            <v:shape id="Freeform 231" style="position:absolute;margin-left:119.8pt;margin-top:123.75pt;width:2.4pt;height:2.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10,10l15,5,24,,34,5r10,5l48,20r,4l48,34,44,44,34,48,24,53,15,48,10,44,5,34,,24,5,20,10,1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" w14:anchorId="79BD8950">
              <v:path arrowok="t" o:connecttype="custom" o:connectlocs="6350,6350;9525,3175;15240,0;21590,3175;27940,6350;30480,12700;30480,15240;30480,21590;27940,27940;21590,30480;15240,33655;9525,30480;6350,27940;3175,21590;0,15240;3175,12700;6350,6350" o:connectangles="0,0,0,0,0,0,0,0,0,0,0,0,0,0,0,0,0"/>
            </v:shape>
          </w:pict>
        </mc:Fallback>
      </mc:AlternateContent>
    </w:r>
    <w:r w:rsidR="001B4AF4">
      <w:rPr>
        <w:noProof/>
      </w:rPr>
      <mc:AlternateContent>
        <mc:Choice Requires="wps">
          <w:drawing>
            <wp:anchor distT="0" distB="0" distL="114300" distR="114300" simplePos="0" relativeHeight="251720704" behindDoc="0" locked="0" layoutInCell="1" allowOverlap="1" wp14:anchorId="579E978C" wp14:editId="5E1F39B2">
              <wp:simplePos x="0" y="0"/>
              <wp:positionH relativeFrom="column">
                <wp:posOffset>5346700</wp:posOffset>
              </wp:positionH>
              <wp:positionV relativeFrom="paragraph">
                <wp:posOffset>1094105</wp:posOffset>
              </wp:positionV>
              <wp:extent cx="30480" cy="30480"/>
              <wp:effectExtent l="0" t="0" r="0" b="0"/>
              <wp:wrapNone/>
              <wp:docPr id="2243" name="Freeform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E65AF76">
            <v:shape id="Freeform 229" style="position:absolute;margin-left:421pt;margin-top:86.15pt;width:2.4pt;height:2.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" w14:anchorId="57AD9099">
              <v:path arrowok="t" o:connecttype="custom" o:connectlocs="15240,0;20955,0;27305,3175;30480,8890;30480,15240;30480,21590;27305,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19680" behindDoc="0" locked="0" layoutInCell="1" allowOverlap="1" wp14:anchorId="7A28A7E7" wp14:editId="6246EBDA">
              <wp:simplePos x="0" y="0"/>
              <wp:positionH relativeFrom="column">
                <wp:posOffset>1016000</wp:posOffset>
              </wp:positionH>
              <wp:positionV relativeFrom="paragraph">
                <wp:posOffset>3530600</wp:posOffset>
              </wp:positionV>
              <wp:extent cx="30480" cy="30480"/>
              <wp:effectExtent l="0" t="0" r="0" b="0"/>
              <wp:wrapNone/>
              <wp:docPr id="2242" name="Freeform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DE94C8E">
            <v:shape id="Freeform 228" style="position:absolute;margin-left:80pt;margin-top:278pt;width:2.4pt;height:2.4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" w14:anchorId="02190E5B">
              <v:path arrowok="t" o:connecttype="custom" o:connectlocs="0,15240;0,8890;3175,2540;8890,0;15240,0;21590,0;24130,2540;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718656" behindDoc="0" locked="0" layoutInCell="1" allowOverlap="1" wp14:anchorId="04BE4527" wp14:editId="59785983">
              <wp:simplePos x="0" y="0"/>
              <wp:positionH relativeFrom="column">
                <wp:posOffset>1478915</wp:posOffset>
              </wp:positionH>
              <wp:positionV relativeFrom="paragraph">
                <wp:posOffset>1617345</wp:posOffset>
              </wp:positionV>
              <wp:extent cx="30480" cy="30480"/>
              <wp:effectExtent l="0" t="0" r="0" b="0"/>
              <wp:wrapNone/>
              <wp:docPr id="2241" name="Freeform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10 w 48"/>
                          <a:gd name="T1" fmla="*/ 5 h 48"/>
                          <a:gd name="T2" fmla="*/ 15 w 48"/>
                          <a:gd name="T3" fmla="*/ 0 h 48"/>
                          <a:gd name="T4" fmla="*/ 24 w 48"/>
                          <a:gd name="T5" fmla="*/ 0 h 48"/>
                          <a:gd name="T6" fmla="*/ 34 w 48"/>
                          <a:gd name="T7" fmla="*/ 0 h 48"/>
                          <a:gd name="T8" fmla="*/ 43 w 48"/>
                          <a:gd name="T9" fmla="*/ 5 h 48"/>
                          <a:gd name="T10" fmla="*/ 48 w 48"/>
                          <a:gd name="T11" fmla="*/ 15 h 48"/>
                          <a:gd name="T12" fmla="*/ 48 w 48"/>
                          <a:gd name="T13" fmla="*/ 24 h 48"/>
                          <a:gd name="T14" fmla="*/ 48 w 48"/>
                          <a:gd name="T15" fmla="*/ 34 h 48"/>
                          <a:gd name="T16" fmla="*/ 43 w 48"/>
                          <a:gd name="T17" fmla="*/ 39 h 48"/>
                          <a:gd name="T18" fmla="*/ 34 w 48"/>
                          <a:gd name="T19" fmla="*/ 44 h 48"/>
                          <a:gd name="T20" fmla="*/ 24 w 48"/>
                          <a:gd name="T21" fmla="*/ 48 h 48"/>
                          <a:gd name="T22" fmla="*/ 15 w 48"/>
                          <a:gd name="T23" fmla="*/ 44 h 48"/>
                          <a:gd name="T24" fmla="*/ 5 w 48"/>
                          <a:gd name="T25" fmla="*/ 39 h 48"/>
                          <a:gd name="T26" fmla="*/ 0 w 48"/>
                          <a:gd name="T27" fmla="*/ 34 h 48"/>
                          <a:gd name="T28" fmla="*/ 0 w 48"/>
                          <a:gd name="T29" fmla="*/ 24 h 48"/>
                          <a:gd name="T30" fmla="*/ 0 w 48"/>
                          <a:gd name="T31" fmla="*/ 15 h 48"/>
                          <a:gd name="T32" fmla="*/ 10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10" y="5"/>
                            </a:moveTo>
                            <a:lnTo>
                              <a:pt x="15" y="0"/>
                            </a:lnTo>
                            <a:lnTo>
                              <a:pt x="24" y="0"/>
                            </a:lnTo>
                            <a:lnTo>
                              <a:pt x="34" y="0"/>
                            </a:lnTo>
                            <a:lnTo>
                              <a:pt x="43" y="5"/>
                            </a:lnTo>
                            <a:lnTo>
                              <a:pt x="48" y="15"/>
                            </a:lnTo>
                            <a:lnTo>
                              <a:pt x="48" y="24"/>
                            </a:lnTo>
                            <a:lnTo>
                              <a:pt x="48" y="34"/>
                            </a:lnTo>
                            <a:lnTo>
                              <a:pt x="43" y="39"/>
                            </a:lnTo>
                            <a:lnTo>
                              <a:pt x="34" y="44"/>
                            </a:lnTo>
                            <a:lnTo>
                              <a:pt x="24" y="48"/>
                            </a:lnTo>
                            <a:lnTo>
                              <a:pt x="15" y="44"/>
                            </a:lnTo>
                            <a:lnTo>
                              <a:pt x="5" y="39"/>
                            </a:lnTo>
                            <a:lnTo>
                              <a:pt x="0" y="34"/>
                            </a:lnTo>
                            <a:lnTo>
                              <a:pt x="0" y="24"/>
                            </a:lnTo>
                            <a:lnTo>
                              <a:pt x="0" y="15"/>
                            </a:lnTo>
                            <a:lnTo>
                              <a:pt x="10"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2AFD2BA">
            <v:shape id="Freeform 227" style="position:absolute;margin-left:116.45pt;margin-top:127.35pt;width:2.4pt;height:2.4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10,5l15,r9,l34,r9,5l48,15r,9l48,34r-5,5l34,44,24,48,15,44,5,39,,34,,24,,15,10,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" w14:anchorId="0429DC6D">
              <v:path arrowok="t" o:connecttype="custom" o:connectlocs="6350,3175;9525,0;15240,0;21590,0;27305,3175;30480,9525;30480,15240;30480,21590;27305,24765;21590,27940;15240,30480;9525,27940;3175,24765;0,21590;0,15240;0,9525;6350,3175" o:connectangles="0,0,0,0,0,0,0,0,0,0,0,0,0,0,0,0,0"/>
            </v:shape>
          </w:pict>
        </mc:Fallback>
      </mc:AlternateContent>
    </w:r>
    <w:r w:rsidR="001B4AF4">
      <w:rPr>
        <w:noProof/>
      </w:rPr>
      <mc:AlternateContent>
        <mc:Choice Requires="wps">
          <w:drawing>
            <wp:anchor distT="0" distB="0" distL="114300" distR="114300" simplePos="0" relativeHeight="251716608" behindDoc="0" locked="0" layoutInCell="1" allowOverlap="1" wp14:anchorId="126FA2F1" wp14:editId="523F09E2">
              <wp:simplePos x="0" y="0"/>
              <wp:positionH relativeFrom="column">
                <wp:posOffset>5285740</wp:posOffset>
              </wp:positionH>
              <wp:positionV relativeFrom="paragraph">
                <wp:posOffset>1094105</wp:posOffset>
              </wp:positionV>
              <wp:extent cx="30480" cy="30480"/>
              <wp:effectExtent l="0" t="0" r="0" b="0"/>
              <wp:wrapNone/>
              <wp:docPr id="2240" name="Freeform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8 w 48"/>
                          <a:gd name="T7" fmla="*/ 14 h 48"/>
                          <a:gd name="T8" fmla="*/ 48 w 48"/>
                          <a:gd name="T9" fmla="*/ 24 h 48"/>
                          <a:gd name="T10" fmla="*/ 48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8" y="14"/>
                            </a:lnTo>
                            <a:lnTo>
                              <a:pt x="48" y="24"/>
                            </a:lnTo>
                            <a:lnTo>
                              <a:pt x="48"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5589B3B">
            <v:shape id="Freeform 225" style="position:absolute;margin-left:416.2pt;margin-top:86.15pt;width:2.4pt;height:2.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10,9l48,24r,10l38,38r-5,5l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" w14:anchorId="7EB85BA9">
              <v:path arrowok="t" o:connecttype="custom" o:connectlocs="15240,0;20955,0;24130,3175;30480,8890;30480,15240;30480,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15584" behindDoc="0" locked="0" layoutInCell="1" allowOverlap="1" wp14:anchorId="5FCAACC0" wp14:editId="590A397C">
              <wp:simplePos x="0" y="0"/>
              <wp:positionH relativeFrom="column">
                <wp:posOffset>1016000</wp:posOffset>
              </wp:positionH>
              <wp:positionV relativeFrom="paragraph">
                <wp:posOffset>3590925</wp:posOffset>
              </wp:positionV>
              <wp:extent cx="30480" cy="30480"/>
              <wp:effectExtent l="0" t="0" r="0" b="0"/>
              <wp:wrapNone/>
              <wp:docPr id="2239" name="Freeform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99861E4">
            <v:shape id="Freeform 224" style="position:absolute;margin-left:80pt;margin-top:282.75pt;width:2.4pt;height:2.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" w14:anchorId="2F4F8AC3">
              <v:path arrowok="t" o:connecttype="custom" o:connectlocs="0,15240;0,9525;3175,6350;8890,3175;15240,0;21590,3175;24130,6350;27305,9525;30480,15240;27305,21590;24130,27940;21590,30480;15240,30480;8890,30480;3175,27940;0,21590;0,15240" o:connectangles="0,0,0,0,0,0,0,0,0,0,0,0,0,0,0,0,0"/>
            </v:shape>
          </w:pict>
        </mc:Fallback>
      </mc:AlternateContent>
    </w:r>
    <w:r w:rsidR="001B4AF4">
      <w:rPr>
        <w:noProof/>
      </w:rPr>
      <mc:AlternateContent>
        <mc:Choice Requires="wps">
          <w:drawing>
            <wp:anchor distT="0" distB="0" distL="114300" distR="114300" simplePos="0" relativeHeight="251714560" behindDoc="0" locked="0" layoutInCell="1" allowOverlap="1" wp14:anchorId="7D521A3D" wp14:editId="2B4E2CFE">
              <wp:simplePos x="0" y="0"/>
              <wp:positionH relativeFrom="column">
                <wp:posOffset>1436370</wp:posOffset>
              </wp:positionH>
              <wp:positionV relativeFrom="paragraph">
                <wp:posOffset>1660525</wp:posOffset>
              </wp:positionV>
              <wp:extent cx="30480" cy="30480"/>
              <wp:effectExtent l="0" t="0" r="0" b="0"/>
              <wp:wrapNone/>
              <wp:docPr id="2238" name="Freeform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4 h 48"/>
                          <a:gd name="T2" fmla="*/ 14 w 48"/>
                          <a:gd name="T3" fmla="*/ 0 h 48"/>
                          <a:gd name="T4" fmla="*/ 24 w 48"/>
                          <a:gd name="T5" fmla="*/ 0 h 48"/>
                          <a:gd name="T6" fmla="*/ 34 w 48"/>
                          <a:gd name="T7" fmla="*/ 0 h 48"/>
                          <a:gd name="T8" fmla="*/ 38 w 48"/>
                          <a:gd name="T9" fmla="*/ 4 h 48"/>
                          <a:gd name="T10" fmla="*/ 43 w 48"/>
                          <a:gd name="T11" fmla="*/ 14 h 48"/>
                          <a:gd name="T12" fmla="*/ 48 w 48"/>
                          <a:gd name="T13" fmla="*/ 24 h 48"/>
                          <a:gd name="T14" fmla="*/ 43 w 48"/>
                          <a:gd name="T15" fmla="*/ 33 h 48"/>
                          <a:gd name="T16" fmla="*/ 38 w 48"/>
                          <a:gd name="T17" fmla="*/ 43 h 48"/>
                          <a:gd name="T18" fmla="*/ 34 w 48"/>
                          <a:gd name="T19" fmla="*/ 48 h 48"/>
                          <a:gd name="T20" fmla="*/ 24 w 48"/>
                          <a:gd name="T21" fmla="*/ 48 h 48"/>
                          <a:gd name="T22" fmla="*/ 14 w 48"/>
                          <a:gd name="T23" fmla="*/ 48 h 48"/>
                          <a:gd name="T24" fmla="*/ 5 w 48"/>
                          <a:gd name="T25" fmla="*/ 43 h 48"/>
                          <a:gd name="T26" fmla="*/ 0 w 48"/>
                          <a:gd name="T27" fmla="*/ 33 h 48"/>
                          <a:gd name="T28" fmla="*/ 0 w 48"/>
                          <a:gd name="T29" fmla="*/ 24 h 48"/>
                          <a:gd name="T30" fmla="*/ 0 w 48"/>
                          <a:gd name="T31" fmla="*/ 14 h 48"/>
                          <a:gd name="T32" fmla="*/ 5 w 48"/>
                          <a:gd name="T33" fmla="*/ 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4"/>
                            </a:moveTo>
                            <a:lnTo>
                              <a:pt x="14" y="0"/>
                            </a:lnTo>
                            <a:lnTo>
                              <a:pt x="24" y="0"/>
                            </a:lnTo>
                            <a:lnTo>
                              <a:pt x="34" y="0"/>
                            </a:lnTo>
                            <a:lnTo>
                              <a:pt x="38" y="4"/>
                            </a:lnTo>
                            <a:lnTo>
                              <a:pt x="43" y="14"/>
                            </a:lnTo>
                            <a:lnTo>
                              <a:pt x="48" y="24"/>
                            </a:lnTo>
                            <a:lnTo>
                              <a:pt x="43" y="33"/>
                            </a:lnTo>
                            <a:lnTo>
                              <a:pt x="38" y="43"/>
                            </a:lnTo>
                            <a:lnTo>
                              <a:pt x="34" y="48"/>
                            </a:lnTo>
                            <a:lnTo>
                              <a:pt x="24" y="48"/>
                            </a:lnTo>
                            <a:lnTo>
                              <a:pt x="14" y="48"/>
                            </a:lnTo>
                            <a:lnTo>
                              <a:pt x="5" y="43"/>
                            </a:lnTo>
                            <a:lnTo>
                              <a:pt x="0" y="33"/>
                            </a:lnTo>
                            <a:lnTo>
                              <a:pt x="0" y="24"/>
                            </a:lnTo>
                            <a:lnTo>
                              <a:pt x="0" y="14"/>
                            </a:lnTo>
                            <a:lnTo>
                              <a:pt x="5" y="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4DA83EB">
            <v:shape id="Freeform 223" style="position:absolute;margin-left:113.1pt;margin-top:130.75pt;width:2.4pt;height:2.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4l14,,24,,34,r4,4l43,14r5,10l43,33,38,43r-4,5l24,48r-10,l5,43,,33,,24,,14,5,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" w14:anchorId="664414DD">
              <v:path arrowok="t" o:connecttype="custom" o:connectlocs="3175,2540;8890,0;15240,0;21590,0;24130,2540;27305,8890;30480,15240;27305,20955;24130,27305;21590,30480;15240,30480;8890,30480;3175,27305;0,20955;0,15240;0,8890;3175,2540" o:connectangles="0,0,0,0,0,0,0,0,0,0,0,0,0,0,0,0,0"/>
            </v:shape>
          </w:pict>
        </mc:Fallback>
      </mc:AlternateContent>
    </w:r>
    <w:r w:rsidR="001B4AF4">
      <w:rPr>
        <w:noProof/>
      </w:rPr>
      <mc:AlternateContent>
        <mc:Choice Requires="wps">
          <w:drawing>
            <wp:anchor distT="0" distB="0" distL="114300" distR="114300" simplePos="0" relativeHeight="251712512" behindDoc="0" locked="0" layoutInCell="1" allowOverlap="1" wp14:anchorId="51C583DB" wp14:editId="25BB4C5C">
              <wp:simplePos x="0" y="0"/>
              <wp:positionH relativeFrom="column">
                <wp:posOffset>5224780</wp:posOffset>
              </wp:positionH>
              <wp:positionV relativeFrom="paragraph">
                <wp:posOffset>1094105</wp:posOffset>
              </wp:positionV>
              <wp:extent cx="30480" cy="30480"/>
              <wp:effectExtent l="0" t="0" r="0" b="0"/>
              <wp:wrapNone/>
              <wp:docPr id="2237" name="Freeform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83A2ED1">
            <v:shape id="Freeform 221" style="position:absolute;margin-left:411.4pt;margin-top:86.15pt;width:2.4pt;height:2.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4,5l43,14r5,10l43,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" w14:anchorId="5E897102">
              <v:path arrowok="t" o:connecttype="custom" o:connectlocs="15240,0;21590,0;24130,3175;27305,8890;30480,15240;27305,21590;24130,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711488" behindDoc="0" locked="0" layoutInCell="1" allowOverlap="1" wp14:anchorId="21603F67" wp14:editId="6234D562">
              <wp:simplePos x="0" y="0"/>
              <wp:positionH relativeFrom="column">
                <wp:posOffset>1016000</wp:posOffset>
              </wp:positionH>
              <wp:positionV relativeFrom="paragraph">
                <wp:posOffset>3651885</wp:posOffset>
              </wp:positionV>
              <wp:extent cx="30480" cy="33655"/>
              <wp:effectExtent l="0" t="0" r="0" b="0"/>
              <wp:wrapNone/>
              <wp:docPr id="2236"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5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5 h 53"/>
                          <a:gd name="T16" fmla="*/ 48 w 48"/>
                          <a:gd name="T17" fmla="*/ 24 h 53"/>
                          <a:gd name="T18" fmla="*/ 43 w 48"/>
                          <a:gd name="T19" fmla="*/ 34 h 53"/>
                          <a:gd name="T20" fmla="*/ 38 w 48"/>
                          <a:gd name="T21" fmla="*/ 44 h 53"/>
                          <a:gd name="T22" fmla="*/ 34 w 48"/>
                          <a:gd name="T23" fmla="*/ 48 h 53"/>
                          <a:gd name="T24" fmla="*/ 24 w 48"/>
                          <a:gd name="T25" fmla="*/ 53 h 53"/>
                          <a:gd name="T26" fmla="*/ 14 w 48"/>
                          <a:gd name="T27" fmla="*/ 48 h 53"/>
                          <a:gd name="T28" fmla="*/ 5 w 48"/>
                          <a:gd name="T29" fmla="*/ 44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5"/>
                            </a:lnTo>
                            <a:lnTo>
                              <a:pt x="5" y="10"/>
                            </a:lnTo>
                            <a:lnTo>
                              <a:pt x="14" y="5"/>
                            </a:lnTo>
                            <a:lnTo>
                              <a:pt x="24" y="0"/>
                            </a:lnTo>
                            <a:lnTo>
                              <a:pt x="34" y="5"/>
                            </a:lnTo>
                            <a:lnTo>
                              <a:pt x="38" y="10"/>
                            </a:lnTo>
                            <a:lnTo>
                              <a:pt x="43" y="15"/>
                            </a:lnTo>
                            <a:lnTo>
                              <a:pt x="48" y="24"/>
                            </a:lnTo>
                            <a:lnTo>
                              <a:pt x="43" y="34"/>
                            </a:lnTo>
                            <a:lnTo>
                              <a:pt x="38" y="44"/>
                            </a:lnTo>
                            <a:lnTo>
                              <a:pt x="34" y="48"/>
                            </a:lnTo>
                            <a:lnTo>
                              <a:pt x="24" y="53"/>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6758A58">
            <v:shape id="Freeform 220" style="position:absolute;margin-left:80pt;margin-top:287.55pt;width:2.4pt;height:2.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5,5,10,14,5,24,,34,5r4,5l43,15r5,9l43,34,38,44r-4,4l24,53,14,48,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" w14:anchorId="0A9ABD4D">
              <v:path arrowok="t" o:connecttype="custom" o:connectlocs="0,15240;0,9525;3175,6350;8890,3175;15240,0;21590,3175;24130,6350;27305,9525;30480,15240;27305,21590;24130,27940;21590,30480;15240,33655;8890,30480;3175,27940;0,21590;0,15240" o:connectangles="0,0,0,0,0,0,0,0,0,0,0,0,0,0,0,0,0"/>
            </v:shape>
          </w:pict>
        </mc:Fallback>
      </mc:AlternateContent>
    </w:r>
    <w:r w:rsidR="001B4AF4">
      <w:rPr>
        <w:noProof/>
      </w:rPr>
      <mc:AlternateContent>
        <mc:Choice Requires="wps">
          <w:drawing>
            <wp:anchor distT="0" distB="0" distL="114300" distR="114300" simplePos="0" relativeHeight="251710464" behindDoc="0" locked="0" layoutInCell="1" allowOverlap="1" wp14:anchorId="046D19E7" wp14:editId="3ABC8EC0">
              <wp:simplePos x="0" y="0"/>
              <wp:positionH relativeFrom="column">
                <wp:posOffset>1390650</wp:posOffset>
              </wp:positionH>
              <wp:positionV relativeFrom="paragraph">
                <wp:posOffset>1703070</wp:posOffset>
              </wp:positionV>
              <wp:extent cx="30480" cy="30480"/>
              <wp:effectExtent l="0" t="0" r="0" b="0"/>
              <wp:wrapNone/>
              <wp:docPr id="2235" name="Freeform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10 w 48"/>
                          <a:gd name="T1" fmla="*/ 9 h 48"/>
                          <a:gd name="T2" fmla="*/ 19 w 48"/>
                          <a:gd name="T3" fmla="*/ 5 h 48"/>
                          <a:gd name="T4" fmla="*/ 24 w 48"/>
                          <a:gd name="T5" fmla="*/ 0 h 48"/>
                          <a:gd name="T6" fmla="*/ 34 w 48"/>
                          <a:gd name="T7" fmla="*/ 5 h 48"/>
                          <a:gd name="T8" fmla="*/ 43 w 48"/>
                          <a:gd name="T9" fmla="*/ 9 h 48"/>
                          <a:gd name="T10" fmla="*/ 48 w 48"/>
                          <a:gd name="T11" fmla="*/ 14 h 48"/>
                          <a:gd name="T12" fmla="*/ 48 w 48"/>
                          <a:gd name="T13" fmla="*/ 24 h 48"/>
                          <a:gd name="T14" fmla="*/ 48 w 48"/>
                          <a:gd name="T15" fmla="*/ 33 h 48"/>
                          <a:gd name="T16" fmla="*/ 43 w 48"/>
                          <a:gd name="T17" fmla="*/ 43 h 48"/>
                          <a:gd name="T18" fmla="*/ 34 w 48"/>
                          <a:gd name="T19" fmla="*/ 48 h 48"/>
                          <a:gd name="T20" fmla="*/ 24 w 48"/>
                          <a:gd name="T21" fmla="*/ 48 h 48"/>
                          <a:gd name="T22" fmla="*/ 19 w 48"/>
                          <a:gd name="T23" fmla="*/ 48 h 48"/>
                          <a:gd name="T24" fmla="*/ 10 w 48"/>
                          <a:gd name="T25" fmla="*/ 43 h 48"/>
                          <a:gd name="T26" fmla="*/ 5 w 48"/>
                          <a:gd name="T27" fmla="*/ 33 h 48"/>
                          <a:gd name="T28" fmla="*/ 0 w 48"/>
                          <a:gd name="T29" fmla="*/ 24 h 48"/>
                          <a:gd name="T30" fmla="*/ 5 w 48"/>
                          <a:gd name="T31" fmla="*/ 14 h 48"/>
                          <a:gd name="T32" fmla="*/ 10 w 48"/>
                          <a:gd name="T33" fmla="*/ 9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10" y="9"/>
                            </a:moveTo>
                            <a:lnTo>
                              <a:pt x="19" y="5"/>
                            </a:lnTo>
                            <a:lnTo>
                              <a:pt x="24" y="0"/>
                            </a:lnTo>
                            <a:lnTo>
                              <a:pt x="34" y="5"/>
                            </a:lnTo>
                            <a:lnTo>
                              <a:pt x="43" y="9"/>
                            </a:lnTo>
                            <a:lnTo>
                              <a:pt x="48" y="14"/>
                            </a:lnTo>
                            <a:lnTo>
                              <a:pt x="48" y="24"/>
                            </a:lnTo>
                            <a:lnTo>
                              <a:pt x="48" y="33"/>
                            </a:lnTo>
                            <a:lnTo>
                              <a:pt x="43" y="43"/>
                            </a:lnTo>
                            <a:lnTo>
                              <a:pt x="34" y="48"/>
                            </a:lnTo>
                            <a:lnTo>
                              <a:pt x="24" y="48"/>
                            </a:lnTo>
                            <a:lnTo>
                              <a:pt x="19" y="48"/>
                            </a:lnTo>
                            <a:lnTo>
                              <a:pt x="10" y="43"/>
                            </a:lnTo>
                            <a:lnTo>
                              <a:pt x="5" y="33"/>
                            </a:lnTo>
                            <a:lnTo>
                              <a:pt x="0" y="24"/>
                            </a:lnTo>
                            <a:lnTo>
                              <a:pt x="5" y="14"/>
                            </a:lnTo>
                            <a:lnTo>
                              <a:pt x="10" y="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D9B322E">
            <v:shape id="Freeform 219" style="position:absolute;margin-left:109.5pt;margin-top:134.1pt;width:2.4pt;height:2.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10,9l19,5,24,,34,5r9,4l48,14r,10l48,33,43,43r-9,5l24,48r-5,l10,43,5,33,,24,5,14,10,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" w14:anchorId="34D54727">
              <v:path arrowok="t" o:connecttype="custom" o:connectlocs="6350,5715;12065,3175;15240,0;21590,3175;27305,5715;30480,8890;30480,15240;30480,20955;27305,27305;21590,30480;15240,30480;12065,30480;6350,27305;3175,20955;0,15240;3175,8890;6350,5715" o:connectangles="0,0,0,0,0,0,0,0,0,0,0,0,0,0,0,0,0"/>
            </v:shape>
          </w:pict>
        </mc:Fallback>
      </mc:AlternateContent>
    </w:r>
    <w:r w:rsidR="001B4AF4">
      <w:rPr>
        <w:noProof/>
      </w:rPr>
      <mc:AlternateContent>
        <mc:Choice Requires="wps">
          <w:drawing>
            <wp:anchor distT="0" distB="0" distL="114300" distR="114300" simplePos="0" relativeHeight="251708416" behindDoc="0" locked="0" layoutInCell="1" allowOverlap="1" wp14:anchorId="68877155" wp14:editId="477B5868">
              <wp:simplePos x="0" y="0"/>
              <wp:positionH relativeFrom="column">
                <wp:posOffset>5160645</wp:posOffset>
              </wp:positionH>
              <wp:positionV relativeFrom="paragraph">
                <wp:posOffset>1094105</wp:posOffset>
              </wp:positionV>
              <wp:extent cx="30480" cy="30480"/>
              <wp:effectExtent l="0" t="0" r="0" b="0"/>
              <wp:wrapNone/>
              <wp:docPr id="2234" name="Freeform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75367B4">
            <v:shape id="Freeform 217" style="position:absolute;margin-left:406.35pt;margin-top:86.15pt;width:2.4pt;height:2.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" w14:anchorId="160E8BF3">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707392" behindDoc="0" locked="0" layoutInCell="1" allowOverlap="1" wp14:anchorId="2F13AF7C" wp14:editId="159EB9C2">
              <wp:simplePos x="0" y="0"/>
              <wp:positionH relativeFrom="column">
                <wp:posOffset>1016000</wp:posOffset>
              </wp:positionH>
              <wp:positionV relativeFrom="paragraph">
                <wp:posOffset>3716020</wp:posOffset>
              </wp:positionV>
              <wp:extent cx="30480" cy="30480"/>
              <wp:effectExtent l="0" t="0" r="0" b="0"/>
              <wp:wrapNone/>
              <wp:docPr id="2233" name="Freeform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3 h 48"/>
                          <a:gd name="T24" fmla="*/ 24 w 48"/>
                          <a:gd name="T25" fmla="*/ 48 h 48"/>
                          <a:gd name="T26" fmla="*/ 14 w 48"/>
                          <a:gd name="T27" fmla="*/ 43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3"/>
                            </a:lnTo>
                            <a:lnTo>
                              <a:pt x="24" y="48"/>
                            </a:lnTo>
                            <a:lnTo>
                              <a:pt x="14" y="43"/>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9A163B4">
            <v:shape id="Freeform 216" style="position:absolute;margin-left:80pt;margin-top:292.6pt;width:2.4pt;height:2.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3,24,48,14,43,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" w14:anchorId="3F8343EC">
              <v:path arrowok="t" o:connecttype="custom" o:connectlocs="0,15240;0,9525;3175,3175;8890,0;15240,0;21590,0;24130,3175;27305,9525;30480,15240;27305,21590;24130,24765;21590,27305;15240,30480;8890,27305;3175,24765;0,21590;0,15240" o:connectangles="0,0,0,0,0,0,0,0,0,0,0,0,0,0,0,0,0"/>
            </v:shape>
          </w:pict>
        </mc:Fallback>
      </mc:AlternateContent>
    </w:r>
    <w:r w:rsidR="001B4AF4">
      <w:rPr>
        <w:noProof/>
      </w:rPr>
      <mc:AlternateContent>
        <mc:Choice Requires="wps">
          <w:drawing>
            <wp:anchor distT="0" distB="0" distL="114300" distR="114300" simplePos="0" relativeHeight="251706368" behindDoc="0" locked="0" layoutInCell="1" allowOverlap="1" wp14:anchorId="213FE737" wp14:editId="0B007758">
              <wp:simplePos x="0" y="0"/>
              <wp:positionH relativeFrom="column">
                <wp:posOffset>1348105</wp:posOffset>
              </wp:positionH>
              <wp:positionV relativeFrom="paragraph">
                <wp:posOffset>1745615</wp:posOffset>
              </wp:positionV>
              <wp:extent cx="30480" cy="33655"/>
              <wp:effectExtent l="0" t="0" r="0" b="0"/>
              <wp:wrapNone/>
              <wp:docPr id="2232" name="Freeform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9 w 48"/>
                          <a:gd name="T1" fmla="*/ 9 h 53"/>
                          <a:gd name="T2" fmla="*/ 14 w 48"/>
                          <a:gd name="T3" fmla="*/ 5 h 53"/>
                          <a:gd name="T4" fmla="*/ 24 w 48"/>
                          <a:gd name="T5" fmla="*/ 0 h 53"/>
                          <a:gd name="T6" fmla="*/ 33 w 48"/>
                          <a:gd name="T7" fmla="*/ 5 h 53"/>
                          <a:gd name="T8" fmla="*/ 43 w 48"/>
                          <a:gd name="T9" fmla="*/ 9 h 53"/>
                          <a:gd name="T10" fmla="*/ 48 w 48"/>
                          <a:gd name="T11" fmla="*/ 19 h 53"/>
                          <a:gd name="T12" fmla="*/ 48 w 48"/>
                          <a:gd name="T13" fmla="*/ 29 h 53"/>
                          <a:gd name="T14" fmla="*/ 48 w 48"/>
                          <a:gd name="T15" fmla="*/ 33 h 53"/>
                          <a:gd name="T16" fmla="*/ 43 w 48"/>
                          <a:gd name="T17" fmla="*/ 43 h 53"/>
                          <a:gd name="T18" fmla="*/ 33 w 48"/>
                          <a:gd name="T19" fmla="*/ 48 h 53"/>
                          <a:gd name="T20" fmla="*/ 24 w 48"/>
                          <a:gd name="T21" fmla="*/ 53 h 53"/>
                          <a:gd name="T22" fmla="*/ 14 w 48"/>
                          <a:gd name="T23" fmla="*/ 48 h 53"/>
                          <a:gd name="T24" fmla="*/ 9 w 48"/>
                          <a:gd name="T25" fmla="*/ 43 h 53"/>
                          <a:gd name="T26" fmla="*/ 0 w 48"/>
                          <a:gd name="T27" fmla="*/ 33 h 53"/>
                          <a:gd name="T28" fmla="*/ 0 w 48"/>
                          <a:gd name="T29" fmla="*/ 29 h 53"/>
                          <a:gd name="T30" fmla="*/ 0 w 48"/>
                          <a:gd name="T31" fmla="*/ 19 h 53"/>
                          <a:gd name="T32" fmla="*/ 9 w 48"/>
                          <a:gd name="T33" fmla="*/ 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9" y="9"/>
                            </a:moveTo>
                            <a:lnTo>
                              <a:pt x="14" y="5"/>
                            </a:lnTo>
                            <a:lnTo>
                              <a:pt x="24" y="0"/>
                            </a:lnTo>
                            <a:lnTo>
                              <a:pt x="33" y="5"/>
                            </a:lnTo>
                            <a:lnTo>
                              <a:pt x="43" y="9"/>
                            </a:lnTo>
                            <a:lnTo>
                              <a:pt x="48" y="19"/>
                            </a:lnTo>
                            <a:lnTo>
                              <a:pt x="48" y="29"/>
                            </a:lnTo>
                            <a:lnTo>
                              <a:pt x="48" y="33"/>
                            </a:lnTo>
                            <a:lnTo>
                              <a:pt x="43" y="43"/>
                            </a:lnTo>
                            <a:lnTo>
                              <a:pt x="33" y="48"/>
                            </a:lnTo>
                            <a:lnTo>
                              <a:pt x="24" y="53"/>
                            </a:lnTo>
                            <a:lnTo>
                              <a:pt x="14" y="48"/>
                            </a:lnTo>
                            <a:lnTo>
                              <a:pt x="9" y="43"/>
                            </a:lnTo>
                            <a:lnTo>
                              <a:pt x="0" y="33"/>
                            </a:lnTo>
                            <a:lnTo>
                              <a:pt x="0" y="29"/>
                            </a:lnTo>
                            <a:lnTo>
                              <a:pt x="0" y="19"/>
                            </a:lnTo>
                            <a:lnTo>
                              <a:pt x="9" y="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F82B7BF">
            <v:shape id="Freeform 215" style="position:absolute;margin-left:106.15pt;margin-top:137.45pt;width:2.4pt;height:2.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9,9l14,5,24,r9,5l43,9r5,10l48,29r,4l43,43,33,48r-9,5l14,48,9,43,,33,,29,,19,9,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" w14:anchorId="646BE508">
              <v:path arrowok="t" o:connecttype="custom" o:connectlocs="5715,5715;8890,3175;15240,0;20955,3175;27305,5715;30480,12065;30480,18415;30480,20955;27305,27305;20955,30480;15240,33655;8890,30480;5715,27305;0,20955;0,18415;0,12065;5715,5715" o:connectangles="0,0,0,0,0,0,0,0,0,0,0,0,0,0,0,0,0"/>
            </v:shape>
          </w:pict>
        </mc:Fallback>
      </mc:AlternateContent>
    </w:r>
    <w:r w:rsidR="001B4AF4">
      <w:rPr>
        <w:noProof/>
      </w:rPr>
      <mc:AlternateContent>
        <mc:Choice Requires="wps">
          <w:drawing>
            <wp:anchor distT="0" distB="0" distL="114300" distR="114300" simplePos="0" relativeHeight="251704320" behindDoc="0" locked="0" layoutInCell="1" allowOverlap="1" wp14:anchorId="2B95E12E" wp14:editId="0170FAFA">
              <wp:simplePos x="0" y="0"/>
              <wp:positionH relativeFrom="column">
                <wp:posOffset>5099685</wp:posOffset>
              </wp:positionH>
              <wp:positionV relativeFrom="paragraph">
                <wp:posOffset>1094105</wp:posOffset>
              </wp:positionV>
              <wp:extent cx="30480" cy="30480"/>
              <wp:effectExtent l="0" t="0" r="0" b="0"/>
              <wp:wrapNone/>
              <wp:docPr id="2231" name="Freeform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EE41521">
            <v:shape id="Freeform 213" style="position:absolute;margin-left:401.55pt;margin-top:86.15pt;width:2.4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" w14:anchorId="0F8F8875">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703296" behindDoc="0" locked="0" layoutInCell="1" allowOverlap="1" wp14:anchorId="2FEC5E08" wp14:editId="5E44D95D">
              <wp:simplePos x="0" y="0"/>
              <wp:positionH relativeFrom="column">
                <wp:posOffset>1016000</wp:posOffset>
              </wp:positionH>
              <wp:positionV relativeFrom="paragraph">
                <wp:posOffset>3776980</wp:posOffset>
              </wp:positionV>
              <wp:extent cx="30480" cy="30480"/>
              <wp:effectExtent l="0" t="0" r="0" b="0"/>
              <wp:wrapNone/>
              <wp:docPr id="2230" name="Freeform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8"/>
                            </a:lnTo>
                            <a:lnTo>
                              <a:pt x="24" y="48"/>
                            </a:lnTo>
                            <a:lnTo>
                              <a:pt x="14" y="48"/>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EA1CE1F">
            <v:shape id="Freeform 212" style="position:absolute;margin-left:80pt;margin-top:297.4pt;width:2.4pt;height:2.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8r-10,l14,48,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" w14:anchorId="00F0E567">
              <v:path arrowok="t" o:connecttype="custom" o:connectlocs="0,15240;0,8890;3175,3175;8890,0;15240,0;21590,0;24130,3175;27305,8890;30480,15240;27305,21590;24130,24130;21590,30480;15240,30480;8890,30480;3175,24130;0,21590;0,15240" o:connectangles="0,0,0,0,0,0,0,0,0,0,0,0,0,0,0,0,0"/>
            </v:shape>
          </w:pict>
        </mc:Fallback>
      </mc:AlternateContent>
    </w:r>
    <w:r w:rsidR="001B4AF4">
      <w:rPr>
        <w:noProof/>
      </w:rPr>
      <mc:AlternateContent>
        <mc:Choice Requires="wps">
          <w:drawing>
            <wp:anchor distT="0" distB="0" distL="114300" distR="114300" simplePos="0" relativeHeight="251702272" behindDoc="0" locked="0" layoutInCell="1" allowOverlap="1" wp14:anchorId="19E014DA" wp14:editId="6972C1D7">
              <wp:simplePos x="0" y="0"/>
              <wp:positionH relativeFrom="column">
                <wp:posOffset>1305560</wp:posOffset>
              </wp:positionH>
              <wp:positionV relativeFrom="paragraph">
                <wp:posOffset>1791335</wp:posOffset>
              </wp:positionV>
              <wp:extent cx="30480" cy="30480"/>
              <wp:effectExtent l="0" t="0" r="0" b="0"/>
              <wp:wrapNone/>
              <wp:docPr id="2229" name="Freeform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5 h 48"/>
                          <a:gd name="T2" fmla="*/ 14 w 48"/>
                          <a:gd name="T3" fmla="*/ 0 h 48"/>
                          <a:gd name="T4" fmla="*/ 24 w 48"/>
                          <a:gd name="T5" fmla="*/ 0 h 48"/>
                          <a:gd name="T6" fmla="*/ 33 w 48"/>
                          <a:gd name="T7" fmla="*/ 0 h 48"/>
                          <a:gd name="T8" fmla="*/ 38 w 48"/>
                          <a:gd name="T9" fmla="*/ 5 h 48"/>
                          <a:gd name="T10" fmla="*/ 43 w 48"/>
                          <a:gd name="T11" fmla="*/ 14 h 48"/>
                          <a:gd name="T12" fmla="*/ 48 w 48"/>
                          <a:gd name="T13" fmla="*/ 24 h 48"/>
                          <a:gd name="T14" fmla="*/ 43 w 48"/>
                          <a:gd name="T15" fmla="*/ 33 h 48"/>
                          <a:gd name="T16" fmla="*/ 38 w 48"/>
                          <a:gd name="T17" fmla="*/ 38 h 48"/>
                          <a:gd name="T18" fmla="*/ 33 w 48"/>
                          <a:gd name="T19" fmla="*/ 43 h 48"/>
                          <a:gd name="T20" fmla="*/ 24 w 48"/>
                          <a:gd name="T21" fmla="*/ 48 h 48"/>
                          <a:gd name="T22" fmla="*/ 14 w 48"/>
                          <a:gd name="T23" fmla="*/ 43 h 48"/>
                          <a:gd name="T24" fmla="*/ 5 w 48"/>
                          <a:gd name="T25" fmla="*/ 38 h 48"/>
                          <a:gd name="T26" fmla="*/ 0 w 48"/>
                          <a:gd name="T27" fmla="*/ 33 h 48"/>
                          <a:gd name="T28" fmla="*/ 0 w 48"/>
                          <a:gd name="T29" fmla="*/ 24 h 48"/>
                          <a:gd name="T30" fmla="*/ 0 w 48"/>
                          <a:gd name="T31" fmla="*/ 14 h 48"/>
                          <a:gd name="T32" fmla="*/ 5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5"/>
                            </a:moveTo>
                            <a:lnTo>
                              <a:pt x="14" y="0"/>
                            </a:lnTo>
                            <a:lnTo>
                              <a:pt x="24" y="0"/>
                            </a:lnTo>
                            <a:lnTo>
                              <a:pt x="33" y="0"/>
                            </a:lnTo>
                            <a:lnTo>
                              <a:pt x="38" y="5"/>
                            </a:lnTo>
                            <a:lnTo>
                              <a:pt x="43" y="14"/>
                            </a:lnTo>
                            <a:lnTo>
                              <a:pt x="48" y="24"/>
                            </a:lnTo>
                            <a:lnTo>
                              <a:pt x="43" y="33"/>
                            </a:lnTo>
                            <a:lnTo>
                              <a:pt x="38" y="38"/>
                            </a:lnTo>
                            <a:lnTo>
                              <a:pt x="33" y="43"/>
                            </a:lnTo>
                            <a:lnTo>
                              <a:pt x="24" y="48"/>
                            </a:lnTo>
                            <a:lnTo>
                              <a:pt x="14" y="43"/>
                            </a:lnTo>
                            <a:lnTo>
                              <a:pt x="5" y="38"/>
                            </a:lnTo>
                            <a:lnTo>
                              <a:pt x="0" y="33"/>
                            </a:lnTo>
                            <a:lnTo>
                              <a:pt x="0" y="24"/>
                            </a:lnTo>
                            <a:lnTo>
                              <a:pt x="0" y="14"/>
                            </a:lnTo>
                            <a:lnTo>
                              <a:pt x="5"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DAF6619">
            <v:shape id="Freeform 211" style="position:absolute;margin-left:102.8pt;margin-top:141.05pt;width:2.4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5l14,,24,r9,l38,5r5,9l48,24r-5,9l38,38r-5,5l24,48,14,43,5,38,,33,,24,,14,5,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" w14:anchorId="0C16F392">
              <v:path arrowok="t" o:connecttype="custom" o:connectlocs="3175,3175;8890,0;15240,0;20955,0;24130,3175;27305,8890;30480,15240;27305,20955;24130,24130;20955,27305;15240,30480;8890,27305;3175,24130;0,20955;0,15240;0,8890;3175,3175" o:connectangles="0,0,0,0,0,0,0,0,0,0,0,0,0,0,0,0,0"/>
            </v:shape>
          </w:pict>
        </mc:Fallback>
      </mc:AlternateContent>
    </w:r>
    <w:r w:rsidR="001B4AF4">
      <w:rPr>
        <w:noProof/>
      </w:rPr>
      <mc:AlternateContent>
        <mc:Choice Requires="wps">
          <w:drawing>
            <wp:anchor distT="0" distB="0" distL="114300" distR="114300" simplePos="0" relativeHeight="251700224" behindDoc="0" locked="0" layoutInCell="1" allowOverlap="1" wp14:anchorId="448CAEA9" wp14:editId="388FC63B">
              <wp:simplePos x="0" y="0"/>
              <wp:positionH relativeFrom="column">
                <wp:posOffset>5038725</wp:posOffset>
              </wp:positionH>
              <wp:positionV relativeFrom="paragraph">
                <wp:posOffset>1094105</wp:posOffset>
              </wp:positionV>
              <wp:extent cx="30480" cy="30480"/>
              <wp:effectExtent l="0" t="0" r="0" b="0"/>
              <wp:wrapNone/>
              <wp:docPr id="2228" name="Freeform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784E17A">
            <v:shape id="Freeform 209" style="position:absolute;margin-left:396.75pt;margin-top:86.15pt;width:2.4pt;height:2.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X/+QM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" w14:anchorId="7AF9B340">
              <v:path arrowok="t" o:connecttype="custom" o:connectlocs="15240,0;21590,0;27305,3175;30480,8890;30480,15240;30480,21590;2730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99200" behindDoc="0" locked="0" layoutInCell="1" allowOverlap="1" wp14:anchorId="64155D76" wp14:editId="1C0D3C72">
              <wp:simplePos x="0" y="0"/>
              <wp:positionH relativeFrom="column">
                <wp:posOffset>1016000</wp:posOffset>
              </wp:positionH>
              <wp:positionV relativeFrom="paragraph">
                <wp:posOffset>3837940</wp:posOffset>
              </wp:positionV>
              <wp:extent cx="30480" cy="30480"/>
              <wp:effectExtent l="0" t="0" r="0" b="0"/>
              <wp:wrapNone/>
              <wp:docPr id="2227" name="Freeform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0"/>
                            </a:lnTo>
                            <a:lnTo>
                              <a:pt x="24" y="0"/>
                            </a:lnTo>
                            <a:lnTo>
                              <a:pt x="34" y="0"/>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B514AEF">
            <v:shape id="Freeform 208" style="position:absolute;margin-left:80pt;margin-top:302.2pt;width:2.4pt;height:2.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24,,34,r4,10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28M5wMAAG0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" w14:anchorId="303FA5C3">
              <v:path arrowok="t" o:connecttype="custom" o:connectlocs="0,15240;0,8890;3175,6350;8890,0;15240,0;21590,0;24130,6350;27305,8890;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98176" behindDoc="0" locked="0" layoutInCell="1" allowOverlap="1" wp14:anchorId="22AF706E" wp14:editId="6EE2B24B">
              <wp:simplePos x="0" y="0"/>
              <wp:positionH relativeFrom="column">
                <wp:posOffset>1259840</wp:posOffset>
              </wp:positionH>
              <wp:positionV relativeFrom="paragraph">
                <wp:posOffset>1833880</wp:posOffset>
              </wp:positionV>
              <wp:extent cx="33655" cy="30480"/>
              <wp:effectExtent l="0" t="0" r="0" b="0"/>
              <wp:wrapNone/>
              <wp:docPr id="2226" name="Freeform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9 w 53"/>
                          <a:gd name="T1" fmla="*/ 5 h 48"/>
                          <a:gd name="T2" fmla="*/ 19 w 53"/>
                          <a:gd name="T3" fmla="*/ 0 h 48"/>
                          <a:gd name="T4" fmla="*/ 24 w 53"/>
                          <a:gd name="T5" fmla="*/ 0 h 48"/>
                          <a:gd name="T6" fmla="*/ 33 w 53"/>
                          <a:gd name="T7" fmla="*/ 0 h 48"/>
                          <a:gd name="T8" fmla="*/ 43 w 53"/>
                          <a:gd name="T9" fmla="*/ 5 h 48"/>
                          <a:gd name="T10" fmla="*/ 48 w 53"/>
                          <a:gd name="T11" fmla="*/ 14 h 48"/>
                          <a:gd name="T12" fmla="*/ 53 w 53"/>
                          <a:gd name="T13" fmla="*/ 24 h 48"/>
                          <a:gd name="T14" fmla="*/ 48 w 53"/>
                          <a:gd name="T15" fmla="*/ 34 h 48"/>
                          <a:gd name="T16" fmla="*/ 43 w 53"/>
                          <a:gd name="T17" fmla="*/ 43 h 48"/>
                          <a:gd name="T18" fmla="*/ 33 w 53"/>
                          <a:gd name="T19" fmla="*/ 48 h 48"/>
                          <a:gd name="T20" fmla="*/ 24 w 53"/>
                          <a:gd name="T21" fmla="*/ 48 h 48"/>
                          <a:gd name="T22" fmla="*/ 19 w 53"/>
                          <a:gd name="T23" fmla="*/ 48 h 48"/>
                          <a:gd name="T24" fmla="*/ 9 w 53"/>
                          <a:gd name="T25" fmla="*/ 43 h 48"/>
                          <a:gd name="T26" fmla="*/ 5 w 53"/>
                          <a:gd name="T27" fmla="*/ 34 h 48"/>
                          <a:gd name="T28" fmla="*/ 0 w 53"/>
                          <a:gd name="T29" fmla="*/ 24 h 48"/>
                          <a:gd name="T30" fmla="*/ 5 w 53"/>
                          <a:gd name="T31" fmla="*/ 14 h 48"/>
                          <a:gd name="T32" fmla="*/ 9 w 53"/>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9" y="5"/>
                            </a:moveTo>
                            <a:lnTo>
                              <a:pt x="19" y="0"/>
                            </a:lnTo>
                            <a:lnTo>
                              <a:pt x="24" y="0"/>
                            </a:lnTo>
                            <a:lnTo>
                              <a:pt x="33" y="0"/>
                            </a:lnTo>
                            <a:lnTo>
                              <a:pt x="43" y="5"/>
                            </a:lnTo>
                            <a:lnTo>
                              <a:pt x="48" y="14"/>
                            </a:lnTo>
                            <a:lnTo>
                              <a:pt x="53" y="24"/>
                            </a:lnTo>
                            <a:lnTo>
                              <a:pt x="48" y="34"/>
                            </a:lnTo>
                            <a:lnTo>
                              <a:pt x="43" y="43"/>
                            </a:lnTo>
                            <a:lnTo>
                              <a:pt x="33" y="48"/>
                            </a:lnTo>
                            <a:lnTo>
                              <a:pt x="24" y="48"/>
                            </a:lnTo>
                            <a:lnTo>
                              <a:pt x="19" y="48"/>
                            </a:lnTo>
                            <a:lnTo>
                              <a:pt x="9" y="43"/>
                            </a:lnTo>
                            <a:lnTo>
                              <a:pt x="5" y="34"/>
                            </a:lnTo>
                            <a:lnTo>
                              <a:pt x="0" y="24"/>
                            </a:lnTo>
                            <a:lnTo>
                              <a:pt x="5" y="14"/>
                            </a:lnTo>
                            <a:lnTo>
                              <a:pt x="9"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05FF8B2">
            <v:shape id="Freeform 207" style="position:absolute;margin-left:99.2pt;margin-top:144.4pt;width:2.65pt;height:2.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9,5l19,r5,l33,,43,5r5,9l53,24,48,34r-5,9l33,48r-9,l19,48,9,43,5,34,,24,5,14,9,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" w14:anchorId="037D0FE9">
              <v:path arrowok="t" o:connecttype="custom" o:connectlocs="5715,3175;12065,0;15240,0;20955,0;27305,3175;30480,8890;33655,15240;30480,21590;27305,27305;20955,30480;15240,30480;12065,30480;5715,27305;3175,21590;0,15240;3175,8890;5715,3175" o:connectangles="0,0,0,0,0,0,0,0,0,0,0,0,0,0,0,0,0"/>
            </v:shape>
          </w:pict>
        </mc:Fallback>
      </mc:AlternateContent>
    </w:r>
    <w:r w:rsidR="001B4AF4">
      <w:rPr>
        <w:noProof/>
      </w:rPr>
      <mc:AlternateContent>
        <mc:Choice Requires="wps">
          <w:drawing>
            <wp:anchor distT="0" distB="0" distL="114300" distR="114300" simplePos="0" relativeHeight="251696128" behindDoc="0" locked="0" layoutInCell="1" allowOverlap="1" wp14:anchorId="3F78E967" wp14:editId="19087A94">
              <wp:simplePos x="0" y="0"/>
              <wp:positionH relativeFrom="column">
                <wp:posOffset>4977765</wp:posOffset>
              </wp:positionH>
              <wp:positionV relativeFrom="paragraph">
                <wp:posOffset>1094105</wp:posOffset>
              </wp:positionV>
              <wp:extent cx="30480" cy="30480"/>
              <wp:effectExtent l="0" t="0" r="0" b="0"/>
              <wp:wrapNone/>
              <wp:docPr id="2225" name="Freeform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4 w 48"/>
                          <a:gd name="T7" fmla="*/ 14 h 48"/>
                          <a:gd name="T8" fmla="*/ 48 w 48"/>
                          <a:gd name="T9" fmla="*/ 24 h 48"/>
                          <a:gd name="T10" fmla="*/ 44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4" y="14"/>
                            </a:lnTo>
                            <a:lnTo>
                              <a:pt x="48" y="24"/>
                            </a:lnTo>
                            <a:lnTo>
                              <a:pt x="44"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8AD8A94">
            <v:shape id="Freeform 205" style="position:absolute;margin-left:391.95pt;margin-top:86.15pt;width:2.4pt;height:2.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4,14r4,10l44,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" w14:anchorId="658EBCD0">
              <v:path arrowok="t" o:connecttype="custom" o:connectlocs="15240,0;21590,0;24765,3175;27940,8890;30480,15240;2794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95104" behindDoc="0" locked="0" layoutInCell="1" allowOverlap="1" wp14:anchorId="1C9EEC29" wp14:editId="06A49B12">
              <wp:simplePos x="0" y="0"/>
              <wp:positionH relativeFrom="column">
                <wp:posOffset>1016000</wp:posOffset>
              </wp:positionH>
              <wp:positionV relativeFrom="paragraph">
                <wp:posOffset>3898900</wp:posOffset>
              </wp:positionV>
              <wp:extent cx="30480" cy="30480"/>
              <wp:effectExtent l="0" t="0" r="0" b="0"/>
              <wp:wrapNone/>
              <wp:docPr id="2224" name="Freeform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10"/>
                            </a:lnTo>
                            <a:lnTo>
                              <a:pt x="14" y="5"/>
                            </a:lnTo>
                            <a:lnTo>
                              <a:pt x="24" y="0"/>
                            </a:lnTo>
                            <a:lnTo>
                              <a:pt x="34" y="5"/>
                            </a:lnTo>
                            <a:lnTo>
                              <a:pt x="38" y="10"/>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9595D48">
            <v:shape id="Freeform 204" style="position:absolute;margin-left:80pt;margin-top:307pt;width:2.4pt;height:2.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10,14,5,24,,34,5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" w14:anchorId="08B7A8BD">
              <v:path arrowok="t" o:connecttype="custom" o:connectlocs="0,15240;0,8890;3175,6350;8890,3175;15240,0;21590,3175;24130,6350;27305,8890;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94080" behindDoc="0" locked="0" layoutInCell="1" allowOverlap="1" wp14:anchorId="17D6AF46" wp14:editId="3ABA10C4">
              <wp:simplePos x="0" y="0"/>
              <wp:positionH relativeFrom="column">
                <wp:posOffset>1217295</wp:posOffset>
              </wp:positionH>
              <wp:positionV relativeFrom="paragraph">
                <wp:posOffset>1876425</wp:posOffset>
              </wp:positionV>
              <wp:extent cx="30480" cy="30480"/>
              <wp:effectExtent l="0" t="0" r="0" b="0"/>
              <wp:wrapNone/>
              <wp:docPr id="2223" name="Freeform 2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9 w 48"/>
                          <a:gd name="T1" fmla="*/ 10 h 48"/>
                          <a:gd name="T2" fmla="*/ 14 w 48"/>
                          <a:gd name="T3" fmla="*/ 5 h 48"/>
                          <a:gd name="T4" fmla="*/ 24 w 48"/>
                          <a:gd name="T5" fmla="*/ 0 h 48"/>
                          <a:gd name="T6" fmla="*/ 33 w 48"/>
                          <a:gd name="T7" fmla="*/ 5 h 48"/>
                          <a:gd name="T8" fmla="*/ 43 w 48"/>
                          <a:gd name="T9" fmla="*/ 10 h 48"/>
                          <a:gd name="T10" fmla="*/ 48 w 48"/>
                          <a:gd name="T11" fmla="*/ 15 h 48"/>
                          <a:gd name="T12" fmla="*/ 48 w 48"/>
                          <a:gd name="T13" fmla="*/ 24 h 48"/>
                          <a:gd name="T14" fmla="*/ 48 w 48"/>
                          <a:gd name="T15" fmla="*/ 34 h 48"/>
                          <a:gd name="T16" fmla="*/ 43 w 48"/>
                          <a:gd name="T17" fmla="*/ 43 h 48"/>
                          <a:gd name="T18" fmla="*/ 33 w 48"/>
                          <a:gd name="T19" fmla="*/ 48 h 48"/>
                          <a:gd name="T20" fmla="*/ 24 w 48"/>
                          <a:gd name="T21" fmla="*/ 48 h 48"/>
                          <a:gd name="T22" fmla="*/ 14 w 48"/>
                          <a:gd name="T23" fmla="*/ 48 h 48"/>
                          <a:gd name="T24" fmla="*/ 9 w 48"/>
                          <a:gd name="T25" fmla="*/ 43 h 48"/>
                          <a:gd name="T26" fmla="*/ 0 w 48"/>
                          <a:gd name="T27" fmla="*/ 34 h 48"/>
                          <a:gd name="T28" fmla="*/ 0 w 48"/>
                          <a:gd name="T29" fmla="*/ 24 h 48"/>
                          <a:gd name="T30" fmla="*/ 0 w 48"/>
                          <a:gd name="T31" fmla="*/ 15 h 48"/>
                          <a:gd name="T32" fmla="*/ 9 w 48"/>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9" y="10"/>
                            </a:moveTo>
                            <a:lnTo>
                              <a:pt x="14" y="5"/>
                            </a:lnTo>
                            <a:lnTo>
                              <a:pt x="24" y="0"/>
                            </a:lnTo>
                            <a:lnTo>
                              <a:pt x="33" y="5"/>
                            </a:lnTo>
                            <a:lnTo>
                              <a:pt x="43" y="10"/>
                            </a:lnTo>
                            <a:lnTo>
                              <a:pt x="48" y="15"/>
                            </a:lnTo>
                            <a:lnTo>
                              <a:pt x="48" y="24"/>
                            </a:lnTo>
                            <a:lnTo>
                              <a:pt x="48" y="34"/>
                            </a:lnTo>
                            <a:lnTo>
                              <a:pt x="43" y="43"/>
                            </a:lnTo>
                            <a:lnTo>
                              <a:pt x="33" y="48"/>
                            </a:lnTo>
                            <a:lnTo>
                              <a:pt x="24" y="48"/>
                            </a:lnTo>
                            <a:lnTo>
                              <a:pt x="14" y="48"/>
                            </a:lnTo>
                            <a:lnTo>
                              <a:pt x="9" y="43"/>
                            </a:lnTo>
                            <a:lnTo>
                              <a:pt x="0" y="34"/>
                            </a:lnTo>
                            <a:lnTo>
                              <a:pt x="0" y="24"/>
                            </a:lnTo>
                            <a:lnTo>
                              <a:pt x="0" y="15"/>
                            </a:lnTo>
                            <a:lnTo>
                              <a:pt x="9"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87A05D7">
            <v:shape id="Freeform 203" style="position:absolute;margin-left:95.85pt;margin-top:147.75pt;width:2.4pt;height:2.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9,10l14,5,24,r9,5l43,10r5,5l48,24r,10l43,43,33,48r-9,l14,48,9,43,,34,,24,,15,9,1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" w14:anchorId="78001A95">
              <v:path arrowok="t" o:connecttype="custom" o:connectlocs="5715,6350;8890,3175;15240,0;20955,3175;27305,6350;30480,9525;30480,15240;30480,21590;27305,27305;20955,30480;15240,30480;8890,30480;5715,27305;0,21590;0,15240;0,9525;5715,6350" o:connectangles="0,0,0,0,0,0,0,0,0,0,0,0,0,0,0,0,0"/>
            </v:shape>
          </w:pict>
        </mc:Fallback>
      </mc:AlternateContent>
    </w:r>
    <w:r w:rsidR="001B4AF4">
      <w:rPr>
        <w:noProof/>
      </w:rPr>
      <mc:AlternateContent>
        <mc:Choice Requires="wps">
          <w:drawing>
            <wp:anchor distT="0" distB="0" distL="114300" distR="114300" simplePos="0" relativeHeight="251692032" behindDoc="0" locked="0" layoutInCell="1" allowOverlap="1" wp14:anchorId="220EC3C2" wp14:editId="7FFDC624">
              <wp:simplePos x="0" y="0"/>
              <wp:positionH relativeFrom="column">
                <wp:posOffset>4916805</wp:posOffset>
              </wp:positionH>
              <wp:positionV relativeFrom="paragraph">
                <wp:posOffset>1094105</wp:posOffset>
              </wp:positionV>
              <wp:extent cx="30480" cy="30480"/>
              <wp:effectExtent l="0" t="0" r="0" b="0"/>
              <wp:wrapNone/>
              <wp:docPr id="2222" name="Freeform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4 w 48"/>
                          <a:gd name="T7" fmla="*/ 14 h 48"/>
                          <a:gd name="T8" fmla="*/ 48 w 48"/>
                          <a:gd name="T9" fmla="*/ 24 h 48"/>
                          <a:gd name="T10" fmla="*/ 44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4" y="14"/>
                            </a:lnTo>
                            <a:lnTo>
                              <a:pt x="48" y="24"/>
                            </a:lnTo>
                            <a:lnTo>
                              <a:pt x="44"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04C7998">
            <v:shape id="Freeform 201" style="position:absolute;margin-left:387.15pt;margin-top:86.15pt;width:2.4pt;height:2.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4,14r4,10l44,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" w14:anchorId="5EC543F6">
              <v:path arrowok="t" o:connecttype="custom" o:connectlocs="15240,0;21590,0;24765,3175;27940,8890;30480,15240;2794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91008" behindDoc="0" locked="0" layoutInCell="1" allowOverlap="1" wp14:anchorId="2B78AD37" wp14:editId="572AC3DB">
              <wp:simplePos x="0" y="0"/>
              <wp:positionH relativeFrom="column">
                <wp:posOffset>1016000</wp:posOffset>
              </wp:positionH>
              <wp:positionV relativeFrom="paragraph">
                <wp:posOffset>3959860</wp:posOffset>
              </wp:positionV>
              <wp:extent cx="30480" cy="33655"/>
              <wp:effectExtent l="0" t="0" r="0" b="0"/>
              <wp:wrapNone/>
              <wp:docPr id="2221" name="Freeform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9 h 53"/>
                          <a:gd name="T2" fmla="*/ 0 w 48"/>
                          <a:gd name="T3" fmla="*/ 19 h 53"/>
                          <a:gd name="T4" fmla="*/ 5 w 48"/>
                          <a:gd name="T5" fmla="*/ 9 h 53"/>
                          <a:gd name="T6" fmla="*/ 14 w 48"/>
                          <a:gd name="T7" fmla="*/ 5 h 53"/>
                          <a:gd name="T8" fmla="*/ 24 w 48"/>
                          <a:gd name="T9" fmla="*/ 0 h 53"/>
                          <a:gd name="T10" fmla="*/ 34 w 48"/>
                          <a:gd name="T11" fmla="*/ 5 h 53"/>
                          <a:gd name="T12" fmla="*/ 38 w 48"/>
                          <a:gd name="T13" fmla="*/ 9 h 53"/>
                          <a:gd name="T14" fmla="*/ 43 w 48"/>
                          <a:gd name="T15" fmla="*/ 19 h 53"/>
                          <a:gd name="T16" fmla="*/ 48 w 48"/>
                          <a:gd name="T17" fmla="*/ 29 h 53"/>
                          <a:gd name="T18" fmla="*/ 43 w 48"/>
                          <a:gd name="T19" fmla="*/ 33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3 h 53"/>
                          <a:gd name="T32" fmla="*/ 0 w 48"/>
                          <a:gd name="T33" fmla="*/ 2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9"/>
                            </a:moveTo>
                            <a:lnTo>
                              <a:pt x="0" y="19"/>
                            </a:lnTo>
                            <a:lnTo>
                              <a:pt x="5" y="9"/>
                            </a:lnTo>
                            <a:lnTo>
                              <a:pt x="14" y="5"/>
                            </a:lnTo>
                            <a:lnTo>
                              <a:pt x="24" y="0"/>
                            </a:lnTo>
                            <a:lnTo>
                              <a:pt x="34" y="5"/>
                            </a:lnTo>
                            <a:lnTo>
                              <a:pt x="38" y="9"/>
                            </a:lnTo>
                            <a:lnTo>
                              <a:pt x="43" y="19"/>
                            </a:lnTo>
                            <a:lnTo>
                              <a:pt x="48" y="29"/>
                            </a:lnTo>
                            <a:lnTo>
                              <a:pt x="43" y="33"/>
                            </a:lnTo>
                            <a:lnTo>
                              <a:pt x="38" y="43"/>
                            </a:lnTo>
                            <a:lnTo>
                              <a:pt x="34" y="48"/>
                            </a:lnTo>
                            <a:lnTo>
                              <a:pt x="24" y="53"/>
                            </a:lnTo>
                            <a:lnTo>
                              <a:pt x="14" y="48"/>
                            </a:lnTo>
                            <a:lnTo>
                              <a:pt x="5" y="43"/>
                            </a:lnTo>
                            <a:lnTo>
                              <a:pt x="0" y="33"/>
                            </a:lnTo>
                            <a:lnTo>
                              <a:pt x="0" y="2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80A26C1">
            <v:shape id="Freeform 200" style="position:absolute;margin-left:80pt;margin-top:311.8pt;width:2.4pt;height:2.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9l,19,5,9,14,5,24,,34,5r4,4l43,19r5,10l43,33,38,43r-4,5l24,53,14,48,5,43,,33,,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" w14:anchorId="3B97B86E">
              <v:path arrowok="t" o:connecttype="custom" o:connectlocs="0,18415;0,12065;3175,5715;8890,3175;15240,0;21590,3175;24130,5715;27305,12065;30480,18415;27305,20955;24130,27305;21590,30480;15240,33655;8890,30480;3175,27305;0,20955;0,18415" o:connectangles="0,0,0,0,0,0,0,0,0,0,0,0,0,0,0,0,0"/>
            </v:shape>
          </w:pict>
        </mc:Fallback>
      </mc:AlternateContent>
    </w:r>
    <w:r w:rsidR="001B4AF4">
      <w:rPr>
        <w:noProof/>
      </w:rPr>
      <mc:AlternateContent>
        <mc:Choice Requires="wps">
          <w:drawing>
            <wp:anchor distT="0" distB="0" distL="114300" distR="114300" simplePos="0" relativeHeight="251689984" behindDoc="0" locked="0" layoutInCell="1" allowOverlap="1" wp14:anchorId="4F99D240" wp14:editId="4E27BCE9">
              <wp:simplePos x="0" y="0"/>
              <wp:positionH relativeFrom="column">
                <wp:posOffset>1174115</wp:posOffset>
              </wp:positionH>
              <wp:positionV relativeFrom="paragraph">
                <wp:posOffset>1922145</wp:posOffset>
              </wp:positionV>
              <wp:extent cx="30480" cy="30480"/>
              <wp:effectExtent l="0" t="0" r="0" b="0"/>
              <wp:wrapNone/>
              <wp:docPr id="2220" name="Freeform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5 w 48"/>
                          <a:gd name="T1" fmla="*/ 5 h 48"/>
                          <a:gd name="T2" fmla="*/ 15 w 48"/>
                          <a:gd name="T3" fmla="*/ 0 h 48"/>
                          <a:gd name="T4" fmla="*/ 24 w 48"/>
                          <a:gd name="T5" fmla="*/ 0 h 48"/>
                          <a:gd name="T6" fmla="*/ 34 w 48"/>
                          <a:gd name="T7" fmla="*/ 0 h 48"/>
                          <a:gd name="T8" fmla="*/ 39 w 48"/>
                          <a:gd name="T9" fmla="*/ 5 h 48"/>
                          <a:gd name="T10" fmla="*/ 48 w 48"/>
                          <a:gd name="T11" fmla="*/ 14 h 48"/>
                          <a:gd name="T12" fmla="*/ 48 w 48"/>
                          <a:gd name="T13" fmla="*/ 24 h 48"/>
                          <a:gd name="T14" fmla="*/ 48 w 48"/>
                          <a:gd name="T15" fmla="*/ 29 h 48"/>
                          <a:gd name="T16" fmla="*/ 39 w 48"/>
                          <a:gd name="T17" fmla="*/ 38 h 48"/>
                          <a:gd name="T18" fmla="*/ 34 w 48"/>
                          <a:gd name="T19" fmla="*/ 43 h 48"/>
                          <a:gd name="T20" fmla="*/ 24 w 48"/>
                          <a:gd name="T21" fmla="*/ 48 h 48"/>
                          <a:gd name="T22" fmla="*/ 15 w 48"/>
                          <a:gd name="T23" fmla="*/ 43 h 48"/>
                          <a:gd name="T24" fmla="*/ 5 w 48"/>
                          <a:gd name="T25" fmla="*/ 38 h 48"/>
                          <a:gd name="T26" fmla="*/ 0 w 48"/>
                          <a:gd name="T27" fmla="*/ 29 h 48"/>
                          <a:gd name="T28" fmla="*/ 0 w 48"/>
                          <a:gd name="T29" fmla="*/ 24 h 48"/>
                          <a:gd name="T30" fmla="*/ 0 w 48"/>
                          <a:gd name="T31" fmla="*/ 14 h 48"/>
                          <a:gd name="T32" fmla="*/ 5 w 48"/>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5" y="5"/>
                            </a:moveTo>
                            <a:lnTo>
                              <a:pt x="15" y="0"/>
                            </a:lnTo>
                            <a:lnTo>
                              <a:pt x="24" y="0"/>
                            </a:lnTo>
                            <a:lnTo>
                              <a:pt x="34" y="0"/>
                            </a:lnTo>
                            <a:lnTo>
                              <a:pt x="39" y="5"/>
                            </a:lnTo>
                            <a:lnTo>
                              <a:pt x="48" y="14"/>
                            </a:lnTo>
                            <a:lnTo>
                              <a:pt x="48" y="24"/>
                            </a:lnTo>
                            <a:lnTo>
                              <a:pt x="48" y="29"/>
                            </a:lnTo>
                            <a:lnTo>
                              <a:pt x="39" y="38"/>
                            </a:lnTo>
                            <a:lnTo>
                              <a:pt x="34" y="43"/>
                            </a:lnTo>
                            <a:lnTo>
                              <a:pt x="24" y="48"/>
                            </a:lnTo>
                            <a:lnTo>
                              <a:pt x="15" y="43"/>
                            </a:lnTo>
                            <a:lnTo>
                              <a:pt x="5" y="38"/>
                            </a:lnTo>
                            <a:lnTo>
                              <a:pt x="0" y="29"/>
                            </a:lnTo>
                            <a:lnTo>
                              <a:pt x="0" y="24"/>
                            </a:lnTo>
                            <a:lnTo>
                              <a:pt x="0" y="14"/>
                            </a:lnTo>
                            <a:lnTo>
                              <a:pt x="5"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6FF143B">
            <v:shape id="Freeform 199" style="position:absolute;margin-left:92.45pt;margin-top:151.35pt;width:2.4pt;height:2.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5,5l15,r9,l34,r5,5l48,14r,10l48,29r-9,9l34,43,24,48,15,43,5,38,,29,,24,,14,5,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" w14:anchorId="651B3AB8">
              <v:path arrowok="t" o:connecttype="custom" o:connectlocs="3175,3175;9525,0;15240,0;21590,0;24765,3175;30480,8890;30480,15240;30480,18415;24765,24130;21590,27305;15240,30480;9525,27305;3175,24130;0,18415;0,15240;0,8890;3175,3175" o:connectangles="0,0,0,0,0,0,0,0,0,0,0,0,0,0,0,0,0"/>
            </v:shape>
          </w:pict>
        </mc:Fallback>
      </mc:AlternateContent>
    </w:r>
    <w:r w:rsidR="001B4AF4">
      <w:rPr>
        <w:noProof/>
      </w:rPr>
      <mc:AlternateContent>
        <mc:Choice Requires="wps">
          <w:drawing>
            <wp:anchor distT="0" distB="0" distL="114300" distR="114300" simplePos="0" relativeHeight="251687936" behindDoc="0" locked="0" layoutInCell="1" allowOverlap="1" wp14:anchorId="5B23AEB9" wp14:editId="23CE22A3">
              <wp:simplePos x="0" y="0"/>
              <wp:positionH relativeFrom="column">
                <wp:posOffset>4853305</wp:posOffset>
              </wp:positionH>
              <wp:positionV relativeFrom="paragraph">
                <wp:posOffset>1094105</wp:posOffset>
              </wp:positionV>
              <wp:extent cx="30480" cy="30480"/>
              <wp:effectExtent l="0" t="0" r="0" b="0"/>
              <wp:wrapNone/>
              <wp:docPr id="2219" name="Freeform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4 w 48"/>
                          <a:gd name="T23" fmla="*/ 34 h 48"/>
                          <a:gd name="T24" fmla="*/ 0 w 48"/>
                          <a:gd name="T25" fmla="*/ 24 h 48"/>
                          <a:gd name="T26" fmla="*/ 4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4" y="34"/>
                            </a:lnTo>
                            <a:lnTo>
                              <a:pt x="0" y="24"/>
                            </a:lnTo>
                            <a:lnTo>
                              <a:pt x="4"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32AC032">
            <v:shape id="Freeform 197" style="position:absolute;margin-left:382.15pt;margin-top:86.15pt;width:2.4pt;height:2.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4,34,,24,4,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" w14:anchorId="0342C3E0">
              <v:path arrowok="t" o:connecttype="custom" o:connectlocs="15240,0;20955,0;27305,3175;30480,8890;30480,15240;30480,21590;27305,24130;20955,27305;15240,30480;8890,27305;5715,24130;2540,21590;0,15240;2540,8890;5715,3175;8890,0;15240,0" o:connectangles="0,0,0,0,0,0,0,0,0,0,0,0,0,0,0,0,0"/>
            </v:shape>
          </w:pict>
        </mc:Fallback>
      </mc:AlternateContent>
    </w:r>
    <w:r w:rsidR="001B4AF4">
      <w:rPr>
        <w:noProof/>
      </w:rPr>
      <mc:AlternateContent>
        <mc:Choice Requires="wps">
          <w:drawing>
            <wp:anchor distT="0" distB="0" distL="114300" distR="114300" simplePos="0" relativeHeight="251686912" behindDoc="0" locked="0" layoutInCell="1" allowOverlap="1" wp14:anchorId="02F2E85F" wp14:editId="4A8FF595">
              <wp:simplePos x="0" y="0"/>
              <wp:positionH relativeFrom="column">
                <wp:posOffset>1016000</wp:posOffset>
              </wp:positionH>
              <wp:positionV relativeFrom="paragraph">
                <wp:posOffset>4023995</wp:posOffset>
              </wp:positionV>
              <wp:extent cx="30480" cy="30480"/>
              <wp:effectExtent l="0" t="0" r="0" b="0"/>
              <wp:wrapNone/>
              <wp:docPr id="2218" name="Freeform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4 h 48"/>
                          <a:gd name="T6" fmla="*/ 14 w 48"/>
                          <a:gd name="T7" fmla="*/ 0 h 48"/>
                          <a:gd name="T8" fmla="*/ 24 w 48"/>
                          <a:gd name="T9" fmla="*/ 0 h 48"/>
                          <a:gd name="T10" fmla="*/ 34 w 48"/>
                          <a:gd name="T11" fmla="*/ 0 h 48"/>
                          <a:gd name="T12" fmla="*/ 38 w 48"/>
                          <a:gd name="T13" fmla="*/ 4 h 48"/>
                          <a:gd name="T14" fmla="*/ 43 w 48"/>
                          <a:gd name="T15" fmla="*/ 14 h 48"/>
                          <a:gd name="T16" fmla="*/ 48 w 48"/>
                          <a:gd name="T17" fmla="*/ 24 h 48"/>
                          <a:gd name="T18" fmla="*/ 43 w 48"/>
                          <a:gd name="T19" fmla="*/ 33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4"/>
                            </a:lnTo>
                            <a:lnTo>
                              <a:pt x="14" y="0"/>
                            </a:lnTo>
                            <a:lnTo>
                              <a:pt x="24" y="0"/>
                            </a:lnTo>
                            <a:lnTo>
                              <a:pt x="34" y="0"/>
                            </a:lnTo>
                            <a:lnTo>
                              <a:pt x="38" y="4"/>
                            </a:lnTo>
                            <a:lnTo>
                              <a:pt x="43" y="14"/>
                            </a:lnTo>
                            <a:lnTo>
                              <a:pt x="48" y="24"/>
                            </a:lnTo>
                            <a:lnTo>
                              <a:pt x="43" y="33"/>
                            </a:lnTo>
                            <a:lnTo>
                              <a:pt x="38" y="38"/>
                            </a:lnTo>
                            <a:lnTo>
                              <a:pt x="34" y="43"/>
                            </a:lnTo>
                            <a:lnTo>
                              <a:pt x="24" y="48"/>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BA9407B">
            <v:shape id="Freeform 196" style="position:absolute;margin-left:80pt;margin-top:316.85pt;width:2.4pt;height:2.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4,14,,24,,34,r4,4l43,14r5,10l43,33r-5,5l34,43,24,48,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" w14:anchorId="4D2C5A91">
              <v:path arrowok="t" o:connecttype="custom" o:connectlocs="0,15240;0,8890;3175,2540;8890,0;15240,0;21590,0;24130,2540;27305,8890;30480,15240;27305,20955;24130,24130;21590,27305;15240,30480;8890,27305;3175,24130;0,20955;0,15240" o:connectangles="0,0,0,0,0,0,0,0,0,0,0,0,0,0,0,0,0"/>
            </v:shape>
          </w:pict>
        </mc:Fallback>
      </mc:AlternateContent>
    </w:r>
    <w:r w:rsidR="001B4AF4">
      <w:rPr>
        <w:noProof/>
      </w:rPr>
      <mc:AlternateContent>
        <mc:Choice Requires="wps">
          <w:drawing>
            <wp:anchor distT="0" distB="0" distL="114300" distR="114300" simplePos="0" relativeHeight="251685888" behindDoc="0" locked="0" layoutInCell="1" allowOverlap="1" wp14:anchorId="3BC92CF9" wp14:editId="39AD2286">
              <wp:simplePos x="0" y="0"/>
              <wp:positionH relativeFrom="column">
                <wp:posOffset>1128395</wp:posOffset>
              </wp:positionH>
              <wp:positionV relativeFrom="paragraph">
                <wp:posOffset>1964690</wp:posOffset>
              </wp:positionV>
              <wp:extent cx="33655" cy="30480"/>
              <wp:effectExtent l="0" t="0" r="0" b="0"/>
              <wp:wrapNone/>
              <wp:docPr id="2217" name="Freeform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10 w 53"/>
                          <a:gd name="T1" fmla="*/ 5 h 48"/>
                          <a:gd name="T2" fmla="*/ 20 w 53"/>
                          <a:gd name="T3" fmla="*/ 0 h 48"/>
                          <a:gd name="T4" fmla="*/ 29 w 53"/>
                          <a:gd name="T5" fmla="*/ 0 h 48"/>
                          <a:gd name="T6" fmla="*/ 34 w 53"/>
                          <a:gd name="T7" fmla="*/ 0 h 48"/>
                          <a:gd name="T8" fmla="*/ 44 w 53"/>
                          <a:gd name="T9" fmla="*/ 5 h 48"/>
                          <a:gd name="T10" fmla="*/ 48 w 53"/>
                          <a:gd name="T11" fmla="*/ 15 h 48"/>
                          <a:gd name="T12" fmla="*/ 53 w 53"/>
                          <a:gd name="T13" fmla="*/ 24 h 48"/>
                          <a:gd name="T14" fmla="*/ 48 w 53"/>
                          <a:gd name="T15" fmla="*/ 34 h 48"/>
                          <a:gd name="T16" fmla="*/ 44 w 53"/>
                          <a:gd name="T17" fmla="*/ 39 h 48"/>
                          <a:gd name="T18" fmla="*/ 34 w 53"/>
                          <a:gd name="T19" fmla="*/ 48 h 48"/>
                          <a:gd name="T20" fmla="*/ 29 w 53"/>
                          <a:gd name="T21" fmla="*/ 48 h 48"/>
                          <a:gd name="T22" fmla="*/ 20 w 53"/>
                          <a:gd name="T23" fmla="*/ 48 h 48"/>
                          <a:gd name="T24" fmla="*/ 10 w 53"/>
                          <a:gd name="T25" fmla="*/ 39 h 48"/>
                          <a:gd name="T26" fmla="*/ 5 w 53"/>
                          <a:gd name="T27" fmla="*/ 34 h 48"/>
                          <a:gd name="T28" fmla="*/ 0 w 53"/>
                          <a:gd name="T29" fmla="*/ 24 h 48"/>
                          <a:gd name="T30" fmla="*/ 5 w 53"/>
                          <a:gd name="T31" fmla="*/ 15 h 48"/>
                          <a:gd name="T32" fmla="*/ 10 w 53"/>
                          <a:gd name="T33" fmla="*/ 5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10" y="5"/>
                            </a:moveTo>
                            <a:lnTo>
                              <a:pt x="20" y="0"/>
                            </a:lnTo>
                            <a:lnTo>
                              <a:pt x="29" y="0"/>
                            </a:lnTo>
                            <a:lnTo>
                              <a:pt x="34" y="0"/>
                            </a:lnTo>
                            <a:lnTo>
                              <a:pt x="44" y="5"/>
                            </a:lnTo>
                            <a:lnTo>
                              <a:pt x="48" y="15"/>
                            </a:lnTo>
                            <a:lnTo>
                              <a:pt x="53" y="24"/>
                            </a:lnTo>
                            <a:lnTo>
                              <a:pt x="48" y="34"/>
                            </a:lnTo>
                            <a:lnTo>
                              <a:pt x="44" y="39"/>
                            </a:lnTo>
                            <a:lnTo>
                              <a:pt x="34" y="48"/>
                            </a:lnTo>
                            <a:lnTo>
                              <a:pt x="29" y="48"/>
                            </a:lnTo>
                            <a:lnTo>
                              <a:pt x="20" y="48"/>
                            </a:lnTo>
                            <a:lnTo>
                              <a:pt x="10" y="39"/>
                            </a:lnTo>
                            <a:lnTo>
                              <a:pt x="5" y="34"/>
                            </a:lnTo>
                            <a:lnTo>
                              <a:pt x="0" y="24"/>
                            </a:lnTo>
                            <a:lnTo>
                              <a:pt x="5" y="15"/>
                            </a:lnTo>
                            <a:lnTo>
                              <a:pt x="10" y="5"/>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EF829FF">
            <v:shape id="Freeform 195" style="position:absolute;margin-left:88.85pt;margin-top:154.7pt;width:2.65pt;height:2.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10,5l20,r9,l34,,44,5r4,10l53,24,48,34r-4,5l34,48r-5,l20,48,10,39,5,34,,24,5,15,10,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" w14:anchorId="6ACCCFFB">
              <v:path arrowok="t" o:connecttype="custom" o:connectlocs="6350,3175;12700,0;18415,0;21590,0;27940,3175;30480,9525;33655,15240;30480,21590;27940,24765;21590,30480;18415,30480;12700,30480;6350,24765;3175,21590;0,15240;3175,9525;6350,3175" o:connectangles="0,0,0,0,0,0,0,0,0,0,0,0,0,0,0,0,0"/>
            </v:shape>
          </w:pict>
        </mc:Fallback>
      </mc:AlternateContent>
    </w:r>
    <w:r w:rsidR="001B4AF4">
      <w:rPr>
        <w:noProof/>
      </w:rPr>
      <mc:AlternateContent>
        <mc:Choice Requires="wps">
          <w:drawing>
            <wp:anchor distT="0" distB="0" distL="114300" distR="114300" simplePos="0" relativeHeight="251683840" behindDoc="0" locked="0" layoutInCell="1" allowOverlap="1" wp14:anchorId="2FCF2999" wp14:editId="518DD873">
              <wp:simplePos x="0" y="0"/>
              <wp:positionH relativeFrom="column">
                <wp:posOffset>4792345</wp:posOffset>
              </wp:positionH>
              <wp:positionV relativeFrom="paragraph">
                <wp:posOffset>1094105</wp:posOffset>
              </wp:positionV>
              <wp:extent cx="30480" cy="30480"/>
              <wp:effectExtent l="0" t="0" r="0" b="0"/>
              <wp:wrapNone/>
              <wp:docPr id="2216" name="Freeform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CF6AD5E">
            <v:shape id="Freeform 193" style="position:absolute;margin-left:377.35pt;margin-top:86.15pt;width:2.4pt;height: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" w14:anchorId="3AA98E7A">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682816" behindDoc="0" locked="0" layoutInCell="1" allowOverlap="1" wp14:anchorId="397B9498" wp14:editId="2A987BDB">
              <wp:simplePos x="0" y="0"/>
              <wp:positionH relativeFrom="column">
                <wp:posOffset>1016000</wp:posOffset>
              </wp:positionH>
              <wp:positionV relativeFrom="paragraph">
                <wp:posOffset>4084955</wp:posOffset>
              </wp:positionV>
              <wp:extent cx="30480" cy="29845"/>
              <wp:effectExtent l="0" t="0" r="0" b="0"/>
              <wp:wrapNone/>
              <wp:docPr id="2215" name="Freeform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29845"/>
                      </a:xfrm>
                      <a:custGeom>
                        <a:avLst/>
                        <a:gdLst>
                          <a:gd name="T0" fmla="*/ 0 w 48"/>
                          <a:gd name="T1" fmla="*/ 23 h 47"/>
                          <a:gd name="T2" fmla="*/ 0 w 48"/>
                          <a:gd name="T3" fmla="*/ 14 h 47"/>
                          <a:gd name="T4" fmla="*/ 5 w 48"/>
                          <a:gd name="T5" fmla="*/ 4 h 47"/>
                          <a:gd name="T6" fmla="*/ 14 w 48"/>
                          <a:gd name="T7" fmla="*/ 0 h 47"/>
                          <a:gd name="T8" fmla="*/ 24 w 48"/>
                          <a:gd name="T9" fmla="*/ 0 h 47"/>
                          <a:gd name="T10" fmla="*/ 34 w 48"/>
                          <a:gd name="T11" fmla="*/ 0 h 47"/>
                          <a:gd name="T12" fmla="*/ 38 w 48"/>
                          <a:gd name="T13" fmla="*/ 4 h 47"/>
                          <a:gd name="T14" fmla="*/ 43 w 48"/>
                          <a:gd name="T15" fmla="*/ 14 h 47"/>
                          <a:gd name="T16" fmla="*/ 48 w 48"/>
                          <a:gd name="T17" fmla="*/ 23 h 47"/>
                          <a:gd name="T18" fmla="*/ 43 w 48"/>
                          <a:gd name="T19" fmla="*/ 33 h 47"/>
                          <a:gd name="T20" fmla="*/ 38 w 48"/>
                          <a:gd name="T21" fmla="*/ 43 h 47"/>
                          <a:gd name="T22" fmla="*/ 34 w 48"/>
                          <a:gd name="T23" fmla="*/ 47 h 47"/>
                          <a:gd name="T24" fmla="*/ 24 w 48"/>
                          <a:gd name="T25" fmla="*/ 47 h 47"/>
                          <a:gd name="T26" fmla="*/ 14 w 48"/>
                          <a:gd name="T27" fmla="*/ 47 h 47"/>
                          <a:gd name="T28" fmla="*/ 5 w 48"/>
                          <a:gd name="T29" fmla="*/ 43 h 47"/>
                          <a:gd name="T30" fmla="*/ 0 w 48"/>
                          <a:gd name="T31" fmla="*/ 33 h 47"/>
                          <a:gd name="T32" fmla="*/ 0 w 48"/>
                          <a:gd name="T33" fmla="*/ 2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7">
                            <a:moveTo>
                              <a:pt x="0" y="23"/>
                            </a:moveTo>
                            <a:lnTo>
                              <a:pt x="0" y="14"/>
                            </a:lnTo>
                            <a:lnTo>
                              <a:pt x="5" y="4"/>
                            </a:lnTo>
                            <a:lnTo>
                              <a:pt x="14" y="0"/>
                            </a:lnTo>
                            <a:lnTo>
                              <a:pt x="24" y="0"/>
                            </a:lnTo>
                            <a:lnTo>
                              <a:pt x="34" y="0"/>
                            </a:lnTo>
                            <a:lnTo>
                              <a:pt x="38" y="4"/>
                            </a:lnTo>
                            <a:lnTo>
                              <a:pt x="43" y="14"/>
                            </a:lnTo>
                            <a:lnTo>
                              <a:pt x="48" y="23"/>
                            </a:lnTo>
                            <a:lnTo>
                              <a:pt x="43" y="33"/>
                            </a:lnTo>
                            <a:lnTo>
                              <a:pt x="38" y="43"/>
                            </a:lnTo>
                            <a:lnTo>
                              <a:pt x="34" y="47"/>
                            </a:lnTo>
                            <a:lnTo>
                              <a:pt x="24" y="47"/>
                            </a:lnTo>
                            <a:lnTo>
                              <a:pt x="14" y="47"/>
                            </a:lnTo>
                            <a:lnTo>
                              <a:pt x="5" y="43"/>
                            </a:lnTo>
                            <a:lnTo>
                              <a:pt x="0" y="33"/>
                            </a:lnTo>
                            <a:lnTo>
                              <a:pt x="0" y="23"/>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D61364E">
            <v:shape id="Freeform 192" style="position:absolute;margin-left:80pt;margin-top:321.65pt;width:2.4pt;height:2.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7" o:spid="_x0000_s1026" fillcolor="#00a7d1" stroked="f" path="m,23l,14,5,4,14,,24,,34,r4,4l43,14r5,9l43,33,38,43r-4,4l24,47r-10,l5,43,,33,,2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" w14:anchorId="7E579512">
              <v:path arrowok="t" o:connecttype="custom" o:connectlocs="0,14605;0,8890;3175,2540;8890,0;15240,0;21590,0;24130,2540;27305,8890;30480,14605;27305,20955;24130,27305;21590,29845;15240,29845;8890,29845;3175,27305;0,20955;0,14605" o:connectangles="0,0,0,0,0,0,0,0,0,0,0,0,0,0,0,0,0"/>
            </v:shape>
          </w:pict>
        </mc:Fallback>
      </mc:AlternateContent>
    </w:r>
    <w:r w:rsidR="001B4AF4">
      <w:rPr>
        <w:noProof/>
      </w:rPr>
      <mc:AlternateContent>
        <mc:Choice Requires="wps">
          <w:drawing>
            <wp:anchor distT="0" distB="0" distL="114300" distR="114300" simplePos="0" relativeHeight="251681792" behindDoc="0" locked="0" layoutInCell="1" allowOverlap="1" wp14:anchorId="55006608" wp14:editId="1F139334">
              <wp:simplePos x="0" y="0"/>
              <wp:positionH relativeFrom="column">
                <wp:posOffset>1085850</wp:posOffset>
              </wp:positionH>
              <wp:positionV relativeFrom="paragraph">
                <wp:posOffset>2007235</wp:posOffset>
              </wp:positionV>
              <wp:extent cx="30480" cy="30480"/>
              <wp:effectExtent l="0" t="0" r="0" b="0"/>
              <wp:wrapNone/>
              <wp:docPr id="2214" name="Freeform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10 w 48"/>
                          <a:gd name="T1" fmla="*/ 10 h 48"/>
                          <a:gd name="T2" fmla="*/ 15 w 48"/>
                          <a:gd name="T3" fmla="*/ 0 h 48"/>
                          <a:gd name="T4" fmla="*/ 24 w 48"/>
                          <a:gd name="T5" fmla="*/ 0 h 48"/>
                          <a:gd name="T6" fmla="*/ 34 w 48"/>
                          <a:gd name="T7" fmla="*/ 0 h 48"/>
                          <a:gd name="T8" fmla="*/ 43 w 48"/>
                          <a:gd name="T9" fmla="*/ 10 h 48"/>
                          <a:gd name="T10" fmla="*/ 48 w 48"/>
                          <a:gd name="T11" fmla="*/ 15 h 48"/>
                          <a:gd name="T12" fmla="*/ 48 w 48"/>
                          <a:gd name="T13" fmla="*/ 24 h 48"/>
                          <a:gd name="T14" fmla="*/ 48 w 48"/>
                          <a:gd name="T15" fmla="*/ 34 h 48"/>
                          <a:gd name="T16" fmla="*/ 43 w 48"/>
                          <a:gd name="T17" fmla="*/ 44 h 48"/>
                          <a:gd name="T18" fmla="*/ 34 w 48"/>
                          <a:gd name="T19" fmla="*/ 48 h 48"/>
                          <a:gd name="T20" fmla="*/ 24 w 48"/>
                          <a:gd name="T21" fmla="*/ 48 h 48"/>
                          <a:gd name="T22" fmla="*/ 15 w 48"/>
                          <a:gd name="T23" fmla="*/ 48 h 48"/>
                          <a:gd name="T24" fmla="*/ 10 w 48"/>
                          <a:gd name="T25" fmla="*/ 44 h 48"/>
                          <a:gd name="T26" fmla="*/ 5 w 48"/>
                          <a:gd name="T27" fmla="*/ 34 h 48"/>
                          <a:gd name="T28" fmla="*/ 0 w 48"/>
                          <a:gd name="T29" fmla="*/ 24 h 48"/>
                          <a:gd name="T30" fmla="*/ 5 w 48"/>
                          <a:gd name="T31" fmla="*/ 15 h 48"/>
                          <a:gd name="T32" fmla="*/ 10 w 48"/>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10" y="10"/>
                            </a:moveTo>
                            <a:lnTo>
                              <a:pt x="15" y="0"/>
                            </a:lnTo>
                            <a:lnTo>
                              <a:pt x="24" y="0"/>
                            </a:lnTo>
                            <a:lnTo>
                              <a:pt x="34" y="0"/>
                            </a:lnTo>
                            <a:lnTo>
                              <a:pt x="43" y="10"/>
                            </a:lnTo>
                            <a:lnTo>
                              <a:pt x="48" y="15"/>
                            </a:lnTo>
                            <a:lnTo>
                              <a:pt x="48" y="24"/>
                            </a:lnTo>
                            <a:lnTo>
                              <a:pt x="48" y="34"/>
                            </a:lnTo>
                            <a:lnTo>
                              <a:pt x="43" y="44"/>
                            </a:lnTo>
                            <a:lnTo>
                              <a:pt x="34" y="48"/>
                            </a:lnTo>
                            <a:lnTo>
                              <a:pt x="24" y="48"/>
                            </a:lnTo>
                            <a:lnTo>
                              <a:pt x="15" y="48"/>
                            </a:lnTo>
                            <a:lnTo>
                              <a:pt x="10" y="44"/>
                            </a:lnTo>
                            <a:lnTo>
                              <a:pt x="5" y="34"/>
                            </a:lnTo>
                            <a:lnTo>
                              <a:pt x="0" y="24"/>
                            </a:lnTo>
                            <a:lnTo>
                              <a:pt x="5" y="15"/>
                            </a:lnTo>
                            <a:lnTo>
                              <a:pt x="10" y="1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C931C0E">
            <v:shape id="Freeform 191" style="position:absolute;margin-left:85.5pt;margin-top:158.05pt;width:2.4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10,10l15,r9,l34,r9,10l48,15r,9l48,34,43,44r-9,4l24,48r-9,l10,44,5,34,,24,5,15r5,-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" w14:anchorId="1BDE4EDF">
              <v:path arrowok="t" o:connecttype="custom" o:connectlocs="6350,6350;9525,0;15240,0;21590,0;27305,6350;30480,9525;30480,15240;30480,21590;27305,27940;21590,30480;15240,30480;9525,30480;6350,27940;3175,21590;0,15240;3175,9525;6350,6350" o:connectangles="0,0,0,0,0,0,0,0,0,0,0,0,0,0,0,0,0"/>
            </v:shape>
          </w:pict>
        </mc:Fallback>
      </mc:AlternateContent>
    </w:r>
    <w:r w:rsidR="001B4AF4">
      <w:rPr>
        <w:noProof/>
      </w:rPr>
      <mc:AlternateContent>
        <mc:Choice Requires="wps">
          <w:drawing>
            <wp:anchor distT="0" distB="0" distL="114300" distR="114300" simplePos="0" relativeHeight="251679744" behindDoc="0" locked="0" layoutInCell="1" allowOverlap="1" wp14:anchorId="0B572072" wp14:editId="039ABC07">
              <wp:simplePos x="0" y="0"/>
              <wp:positionH relativeFrom="column">
                <wp:posOffset>4731385</wp:posOffset>
              </wp:positionH>
              <wp:positionV relativeFrom="paragraph">
                <wp:posOffset>1094105</wp:posOffset>
              </wp:positionV>
              <wp:extent cx="30480" cy="30480"/>
              <wp:effectExtent l="0" t="0" r="0" b="0"/>
              <wp:wrapNone/>
              <wp:docPr id="2213" name="Freeform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A226DDB">
            <v:shape id="Freeform 189" style="position:absolute;margin-left:372.55pt;margin-top:86.15pt;width:2.4pt;height: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" w14:anchorId="6910A1CE">
              <v:path arrowok="t" o:connecttype="custom" o:connectlocs="15240,0;20955,0;27305,3175;30480,8890;30480,15240;30480,21590;27305,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678720" behindDoc="0" locked="0" layoutInCell="1" allowOverlap="1" wp14:anchorId="2884593B" wp14:editId="423135BA">
              <wp:simplePos x="0" y="0"/>
              <wp:positionH relativeFrom="column">
                <wp:posOffset>1016000</wp:posOffset>
              </wp:positionH>
              <wp:positionV relativeFrom="paragraph">
                <wp:posOffset>4145280</wp:posOffset>
              </wp:positionV>
              <wp:extent cx="30480" cy="30480"/>
              <wp:effectExtent l="0" t="0" r="0" b="0"/>
              <wp:wrapNone/>
              <wp:docPr id="2212" name="Freeform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0 h 48"/>
                          <a:gd name="T8" fmla="*/ 24 w 48"/>
                          <a:gd name="T9" fmla="*/ 0 h 48"/>
                          <a:gd name="T10" fmla="*/ 34 w 48"/>
                          <a:gd name="T11" fmla="*/ 0 h 48"/>
                          <a:gd name="T12" fmla="*/ 38 w 48"/>
                          <a:gd name="T13" fmla="*/ 10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0"/>
                            </a:lnTo>
                            <a:lnTo>
                              <a:pt x="24" y="0"/>
                            </a:lnTo>
                            <a:lnTo>
                              <a:pt x="34" y="0"/>
                            </a:lnTo>
                            <a:lnTo>
                              <a:pt x="38" y="10"/>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1040F4F">
            <v:shape id="Freeform 188" style="position:absolute;margin-left:80pt;margin-top:326.4pt;width:2.4pt;height:2.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24,,34,r4,10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" w14:anchorId="4AB58C71">
              <v:path arrowok="t" o:connecttype="custom" o:connectlocs="0,15240;0,9525;3175,6350;8890,0;15240,0;21590,0;24130,6350;27305,9525;30480,15240;27305,21590;24130,27940;21590,30480;15240,30480;8890,30480;3175,27940;0,21590;0,15240" o:connectangles="0,0,0,0,0,0,0,0,0,0,0,0,0,0,0,0,0"/>
            </v:shape>
          </w:pict>
        </mc:Fallback>
      </mc:AlternateContent>
    </w:r>
    <w:r w:rsidR="001B4AF4">
      <w:rPr>
        <w:noProof/>
      </w:rPr>
      <mc:AlternateContent>
        <mc:Choice Requires="wps">
          <w:drawing>
            <wp:anchor distT="0" distB="0" distL="114300" distR="114300" simplePos="0" relativeHeight="251677696" behindDoc="0" locked="0" layoutInCell="1" allowOverlap="1" wp14:anchorId="785FFF87" wp14:editId="0AB7C3F1">
              <wp:simplePos x="0" y="0"/>
              <wp:positionH relativeFrom="column">
                <wp:posOffset>1043305</wp:posOffset>
              </wp:positionH>
              <wp:positionV relativeFrom="paragraph">
                <wp:posOffset>2050415</wp:posOffset>
              </wp:positionV>
              <wp:extent cx="30480" cy="29845"/>
              <wp:effectExtent l="0" t="0" r="0" b="0"/>
              <wp:wrapNone/>
              <wp:docPr id="2211" name="Freeform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29845"/>
                      </a:xfrm>
                      <a:custGeom>
                        <a:avLst/>
                        <a:gdLst>
                          <a:gd name="T0" fmla="*/ 5 w 48"/>
                          <a:gd name="T1" fmla="*/ 9 h 47"/>
                          <a:gd name="T2" fmla="*/ 15 w 48"/>
                          <a:gd name="T3" fmla="*/ 4 h 47"/>
                          <a:gd name="T4" fmla="*/ 24 w 48"/>
                          <a:gd name="T5" fmla="*/ 0 h 47"/>
                          <a:gd name="T6" fmla="*/ 34 w 48"/>
                          <a:gd name="T7" fmla="*/ 4 h 47"/>
                          <a:gd name="T8" fmla="*/ 39 w 48"/>
                          <a:gd name="T9" fmla="*/ 9 h 47"/>
                          <a:gd name="T10" fmla="*/ 48 w 48"/>
                          <a:gd name="T11" fmla="*/ 14 h 47"/>
                          <a:gd name="T12" fmla="*/ 48 w 48"/>
                          <a:gd name="T13" fmla="*/ 24 h 47"/>
                          <a:gd name="T14" fmla="*/ 48 w 48"/>
                          <a:gd name="T15" fmla="*/ 33 h 47"/>
                          <a:gd name="T16" fmla="*/ 39 w 48"/>
                          <a:gd name="T17" fmla="*/ 43 h 47"/>
                          <a:gd name="T18" fmla="*/ 34 w 48"/>
                          <a:gd name="T19" fmla="*/ 47 h 47"/>
                          <a:gd name="T20" fmla="*/ 24 w 48"/>
                          <a:gd name="T21" fmla="*/ 47 h 47"/>
                          <a:gd name="T22" fmla="*/ 15 w 48"/>
                          <a:gd name="T23" fmla="*/ 47 h 47"/>
                          <a:gd name="T24" fmla="*/ 5 w 48"/>
                          <a:gd name="T25" fmla="*/ 43 h 47"/>
                          <a:gd name="T26" fmla="*/ 0 w 48"/>
                          <a:gd name="T27" fmla="*/ 33 h 47"/>
                          <a:gd name="T28" fmla="*/ 0 w 48"/>
                          <a:gd name="T29" fmla="*/ 24 h 47"/>
                          <a:gd name="T30" fmla="*/ 0 w 48"/>
                          <a:gd name="T31" fmla="*/ 14 h 47"/>
                          <a:gd name="T32" fmla="*/ 5 w 48"/>
                          <a:gd name="T33" fmla="*/ 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7">
                            <a:moveTo>
                              <a:pt x="5" y="9"/>
                            </a:moveTo>
                            <a:lnTo>
                              <a:pt x="15" y="4"/>
                            </a:lnTo>
                            <a:lnTo>
                              <a:pt x="24" y="0"/>
                            </a:lnTo>
                            <a:lnTo>
                              <a:pt x="34" y="4"/>
                            </a:lnTo>
                            <a:lnTo>
                              <a:pt x="39" y="9"/>
                            </a:lnTo>
                            <a:lnTo>
                              <a:pt x="48" y="14"/>
                            </a:lnTo>
                            <a:lnTo>
                              <a:pt x="48" y="24"/>
                            </a:lnTo>
                            <a:lnTo>
                              <a:pt x="48" y="33"/>
                            </a:lnTo>
                            <a:lnTo>
                              <a:pt x="39" y="43"/>
                            </a:lnTo>
                            <a:lnTo>
                              <a:pt x="34" y="47"/>
                            </a:lnTo>
                            <a:lnTo>
                              <a:pt x="24" y="47"/>
                            </a:lnTo>
                            <a:lnTo>
                              <a:pt x="15" y="47"/>
                            </a:lnTo>
                            <a:lnTo>
                              <a:pt x="5" y="43"/>
                            </a:lnTo>
                            <a:lnTo>
                              <a:pt x="0" y="33"/>
                            </a:lnTo>
                            <a:lnTo>
                              <a:pt x="0" y="24"/>
                            </a:lnTo>
                            <a:lnTo>
                              <a:pt x="0" y="14"/>
                            </a:lnTo>
                            <a:lnTo>
                              <a:pt x="5" y="9"/>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A576113">
            <v:shape id="Freeform 187" style="position:absolute;margin-left:82.15pt;margin-top:161.45pt;width:2.4pt;height:2.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7" o:spid="_x0000_s1026" fillcolor="#00a7d1" stroked="f" path="m5,9l15,4,24,,34,4r5,5l48,14r,10l48,33,39,43r-5,4l24,47r-9,l5,43,,33,,24,,14,5,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" w14:anchorId="3F20A522">
              <v:path arrowok="t" o:connecttype="custom" o:connectlocs="3175,5715;9525,2540;15240,0;21590,2540;24765,5715;30480,8890;30480,15240;30480,20955;24765,27305;21590,29845;15240,29845;9525,29845;3175,27305;0,20955;0,15240;0,8890;3175,5715" o:connectangles="0,0,0,0,0,0,0,0,0,0,0,0,0,0,0,0,0"/>
            </v:shape>
          </w:pict>
        </mc:Fallback>
      </mc:AlternateContent>
    </w:r>
    <w:r w:rsidR="001B4AF4">
      <w:rPr>
        <w:noProof/>
      </w:rPr>
      <mc:AlternateContent>
        <mc:Choice Requires="wps">
          <w:drawing>
            <wp:anchor distT="0" distB="0" distL="114300" distR="114300" simplePos="0" relativeHeight="251675648" behindDoc="0" locked="0" layoutInCell="1" allowOverlap="1" wp14:anchorId="15DAC8BE" wp14:editId="7CC661C6">
              <wp:simplePos x="0" y="0"/>
              <wp:positionH relativeFrom="column">
                <wp:posOffset>4670425</wp:posOffset>
              </wp:positionH>
              <wp:positionV relativeFrom="paragraph">
                <wp:posOffset>1094105</wp:posOffset>
              </wp:positionV>
              <wp:extent cx="30480" cy="30480"/>
              <wp:effectExtent l="0" t="0" r="0" b="0"/>
              <wp:wrapNone/>
              <wp:docPr id="2210" name="Freeform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D6911A9">
            <v:shape id="Freeform 185" style="position:absolute;margin-left:367.75pt;margin-top:86.15pt;width:2.4pt;height:2.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" w14:anchorId="22D3A839">
              <v:path arrowok="t" o:connecttype="custom" o:connectlocs="15240,0;20955,0;24130,3175;27305,8890;30480,15240;27305,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674624" behindDoc="0" locked="0" layoutInCell="1" allowOverlap="1" wp14:anchorId="0553EDAE" wp14:editId="1C1A6CBC">
              <wp:simplePos x="0" y="0"/>
              <wp:positionH relativeFrom="column">
                <wp:posOffset>1016000</wp:posOffset>
              </wp:positionH>
              <wp:positionV relativeFrom="paragraph">
                <wp:posOffset>4206240</wp:posOffset>
              </wp:positionV>
              <wp:extent cx="30480" cy="30480"/>
              <wp:effectExtent l="0" t="0" r="0" b="0"/>
              <wp:wrapNone/>
              <wp:docPr id="2209" name="Freef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8E209FA">
            <v:shape id="Freeform 184" style="position:absolute;margin-left:80pt;margin-top:331.2pt;width:2.4pt;height:2.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" w14:anchorId="516E2B3E">
              <v:path arrowok="t" o:connecttype="custom" o:connectlocs="0,15240;0,9525;3175,6350;8890,3175;15240,0;21590,3175;24130,6350;27305,9525;30480,15240;27305,21590;24130,27940;21590,30480;15240,30480;8890,30480;3175,27940;0,21590;0,15240" o:connectangles="0,0,0,0,0,0,0,0,0,0,0,0,0,0,0,0,0"/>
            </v:shape>
          </w:pict>
        </mc:Fallback>
      </mc:AlternateContent>
    </w:r>
    <w:r w:rsidR="001B4AF4">
      <w:rPr>
        <w:noProof/>
      </w:rPr>
      <mc:AlternateContent>
        <mc:Choice Requires="wps">
          <w:drawing>
            <wp:anchor distT="0" distB="0" distL="114300" distR="114300" simplePos="0" relativeHeight="251672576" behindDoc="0" locked="0" layoutInCell="1" allowOverlap="1" wp14:anchorId="7FD1D8B7" wp14:editId="278DAAD1">
              <wp:simplePos x="0" y="0"/>
              <wp:positionH relativeFrom="column">
                <wp:posOffset>4609465</wp:posOffset>
              </wp:positionH>
              <wp:positionV relativeFrom="paragraph">
                <wp:posOffset>1094105</wp:posOffset>
              </wp:positionV>
              <wp:extent cx="30480" cy="30480"/>
              <wp:effectExtent l="0" t="0" r="0" b="0"/>
              <wp:wrapNone/>
              <wp:docPr id="2208" name="Freeform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F20036A">
            <v:shape id="Freeform 182" style="position:absolute;margin-left:362.95pt;margin-top:86.15pt;width:2.4pt;height:2.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" w14:anchorId="7B368EF2">
              <v:path arrowok="t" o:connecttype="custom" o:connectlocs="15240,0;20955,0;24130,3175;27305,8890;30480,15240;27305,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671552" behindDoc="0" locked="0" layoutInCell="1" allowOverlap="1" wp14:anchorId="3073E0A3" wp14:editId="6798C0CB">
              <wp:simplePos x="0" y="0"/>
              <wp:positionH relativeFrom="column">
                <wp:posOffset>1016000</wp:posOffset>
              </wp:positionH>
              <wp:positionV relativeFrom="paragraph">
                <wp:posOffset>4270375</wp:posOffset>
              </wp:positionV>
              <wp:extent cx="30480" cy="30480"/>
              <wp:effectExtent l="0" t="0" r="0" b="0"/>
              <wp:wrapNone/>
              <wp:docPr id="2207" name="Freeform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6D48AAB">
            <v:shape id="Freeform 181" style="position:absolute;margin-left:80pt;margin-top:336.25pt;width:2.4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3,24,48,14,43,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" w14:anchorId="308DFE08">
              <v:path arrowok="t" o:connecttype="custom" o:connectlocs="0,15240;0,8890;3175,3175;8890,0;15240,0;21590,0;24130,3175;27305,8890;30480,15240;27305,21590;24130,24130;21590,27305;15240,30480;8890,27305;3175,24130;0,21590;0,15240" o:connectangles="0,0,0,0,0,0,0,0,0,0,0,0,0,0,0,0,0"/>
            </v:shape>
          </w:pict>
        </mc:Fallback>
      </mc:AlternateContent>
    </w:r>
    <w:r w:rsidR="001B4AF4">
      <w:rPr>
        <w:noProof/>
      </w:rPr>
      <mc:AlternateContent>
        <mc:Choice Requires="wps">
          <w:drawing>
            <wp:anchor distT="0" distB="0" distL="114300" distR="114300" simplePos="0" relativeHeight="251669504" behindDoc="0" locked="0" layoutInCell="1" allowOverlap="1" wp14:anchorId="687DA64D" wp14:editId="6D73EFFC">
              <wp:simplePos x="0" y="0"/>
              <wp:positionH relativeFrom="column">
                <wp:posOffset>4545330</wp:posOffset>
              </wp:positionH>
              <wp:positionV relativeFrom="paragraph">
                <wp:posOffset>1094105</wp:posOffset>
              </wp:positionV>
              <wp:extent cx="30480" cy="30480"/>
              <wp:effectExtent l="0" t="0" r="0" b="0"/>
              <wp:wrapNone/>
              <wp:docPr id="2206" name="Freeform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D035D9E">
            <v:shape id="Freeform 179" style="position:absolute;margin-left:357.9pt;margin-top:86.15pt;width:2.4pt;height: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" w14:anchorId="20F27ACA">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668480" behindDoc="0" locked="0" layoutInCell="1" allowOverlap="1" wp14:anchorId="3761D70D" wp14:editId="1B6FEC38">
              <wp:simplePos x="0" y="0"/>
              <wp:positionH relativeFrom="column">
                <wp:posOffset>1016000</wp:posOffset>
              </wp:positionH>
              <wp:positionV relativeFrom="paragraph">
                <wp:posOffset>4331335</wp:posOffset>
              </wp:positionV>
              <wp:extent cx="30480" cy="30480"/>
              <wp:effectExtent l="0" t="0" r="0" b="0"/>
              <wp:wrapNone/>
              <wp:docPr id="2205" name="Freeform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B38C16D">
            <v:shape id="Freeform 178" style="position:absolute;margin-left:80pt;margin-top:341.05pt;width:2.4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3,24,48,14,43,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" w14:anchorId="53C01780">
              <v:path arrowok="t" o:connecttype="custom" o:connectlocs="0,15240;0,8890;3175,3175;8890,0;15240,0;21590,0;24130,3175;27305,8890;30480,15240;27305,21590;24130,24130;21590,27305;15240,30480;8890,27305;3175,24130;0,21590;0,15240" o:connectangles="0,0,0,0,0,0,0,0,0,0,0,0,0,0,0,0,0"/>
            </v:shape>
          </w:pict>
        </mc:Fallback>
      </mc:AlternateContent>
    </w:r>
    <w:r w:rsidR="001B4AF4">
      <w:rPr>
        <w:noProof/>
      </w:rPr>
      <mc:AlternateContent>
        <mc:Choice Requires="wps">
          <w:drawing>
            <wp:anchor distT="0" distB="0" distL="114300" distR="114300" simplePos="0" relativeHeight="251666432" behindDoc="0" locked="0" layoutInCell="1" allowOverlap="1" wp14:anchorId="3F83E9F6" wp14:editId="4CC15CA6">
              <wp:simplePos x="0" y="0"/>
              <wp:positionH relativeFrom="column">
                <wp:posOffset>4484370</wp:posOffset>
              </wp:positionH>
              <wp:positionV relativeFrom="paragraph">
                <wp:posOffset>1094105</wp:posOffset>
              </wp:positionV>
              <wp:extent cx="30480" cy="30480"/>
              <wp:effectExtent l="0" t="0" r="0" b="0"/>
              <wp:wrapNone/>
              <wp:docPr id="2204" name="Freef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BD0A95D">
            <v:shape id="Freeform 176" style="position:absolute;margin-left:353.1pt;margin-top:86.15pt;width:2.4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" w14:anchorId="7026F382">
              <v:path arrowok="t" o:connecttype="custom" o:connectlocs="15240,0;21590,0;27305,3175;30480,8890;30480,15240;30480,21590;27305,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665408" behindDoc="0" locked="0" layoutInCell="1" allowOverlap="1" wp14:anchorId="42B34CD9" wp14:editId="08C4C89E">
              <wp:simplePos x="0" y="0"/>
              <wp:positionH relativeFrom="column">
                <wp:posOffset>1016000</wp:posOffset>
              </wp:positionH>
              <wp:positionV relativeFrom="paragraph">
                <wp:posOffset>4392295</wp:posOffset>
              </wp:positionV>
              <wp:extent cx="30480" cy="30480"/>
              <wp:effectExtent l="0" t="0" r="0" b="0"/>
              <wp:wrapNone/>
              <wp:docPr id="2203" name="Freeform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5DCFEF4">
            <v:shape id="Freeform 175" style="position:absolute;margin-left:80pt;margin-top:345.85pt;width:2.4pt;height: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" w14:anchorId="53F0438D">
              <v:path arrowok="t" o:connecttype="custom" o:connectlocs="0,15240;0,8890;3175,3175;8890,0;15240,0;21590,0;24130,3175;27305,8890;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63360" behindDoc="0" locked="0" layoutInCell="1" allowOverlap="1" wp14:anchorId="7397E96F" wp14:editId="3A65633D">
              <wp:simplePos x="0" y="0"/>
              <wp:positionH relativeFrom="column">
                <wp:posOffset>4423410</wp:posOffset>
              </wp:positionH>
              <wp:positionV relativeFrom="paragraph">
                <wp:posOffset>1094105</wp:posOffset>
              </wp:positionV>
              <wp:extent cx="30480" cy="30480"/>
              <wp:effectExtent l="0" t="0" r="0" b="0"/>
              <wp:wrapNone/>
              <wp:docPr id="2202" name="Freeform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47DD074">
            <v:shape id="Freeform 173" style="position:absolute;margin-left:348.3pt;margin-top:86.15pt;width:2.4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X/+QM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" w14:anchorId="484FA736">
              <v:path arrowok="t" o:connecttype="custom" o:connectlocs="15240,0;21590,0;27305,3175;30480,8890;30480,15240;30480,21590;2730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62336" behindDoc="0" locked="0" layoutInCell="1" allowOverlap="1" wp14:anchorId="25E347E7" wp14:editId="6140D218">
              <wp:simplePos x="0" y="0"/>
              <wp:positionH relativeFrom="column">
                <wp:posOffset>1016000</wp:posOffset>
              </wp:positionH>
              <wp:positionV relativeFrom="paragraph">
                <wp:posOffset>4453255</wp:posOffset>
              </wp:positionV>
              <wp:extent cx="30480" cy="30480"/>
              <wp:effectExtent l="0" t="0" r="0" b="0"/>
              <wp:wrapNone/>
              <wp:docPr id="2201" name="Freeform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363A4AD">
            <v:shape id="Freeform 172" style="position:absolute;margin-left:80pt;margin-top:350.65pt;width:2.4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" w14:anchorId="2A9B6766">
              <v:path arrowok="t" o:connecttype="custom" o:connectlocs="0,15240;0,8890;3175,5715;8890,3175;15240,0;21590,3175;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659264" behindDoc="0" locked="0" layoutInCell="1" allowOverlap="1" wp14:anchorId="1B4A3712" wp14:editId="1DE83B92">
              <wp:simplePos x="0" y="0"/>
              <wp:positionH relativeFrom="column">
                <wp:posOffset>4362450</wp:posOffset>
              </wp:positionH>
              <wp:positionV relativeFrom="paragraph">
                <wp:posOffset>1094105</wp:posOffset>
              </wp:positionV>
              <wp:extent cx="30480" cy="30480"/>
              <wp:effectExtent l="0" t="0" r="0" b="0"/>
              <wp:wrapNone/>
              <wp:docPr id="2200" name="Freef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3 w 48"/>
                          <a:gd name="T7" fmla="*/ 14 h 48"/>
                          <a:gd name="T8" fmla="*/ 48 w 48"/>
                          <a:gd name="T9" fmla="*/ 24 h 48"/>
                          <a:gd name="T10" fmla="*/ 43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3" y="14"/>
                            </a:lnTo>
                            <a:lnTo>
                              <a:pt x="48" y="24"/>
                            </a:lnTo>
                            <a:lnTo>
                              <a:pt x="43"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7D8C405">
            <v:shape id="Freeform 169" style="position:absolute;margin-left:343.5pt;margin-top:86.15pt;width:2.4pt;height: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3,14r5,10l43,34r-4,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9rzAAQ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" w14:anchorId="2711F12D">
              <v:path arrowok="t" o:connecttype="custom" o:connectlocs="15240,0;21590,0;24765,3175;27305,8890;30480,15240;27305,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58240" behindDoc="0" locked="0" layoutInCell="1" allowOverlap="1" wp14:anchorId="092F7254" wp14:editId="2E627E21">
              <wp:simplePos x="0" y="0"/>
              <wp:positionH relativeFrom="column">
                <wp:posOffset>1016000</wp:posOffset>
              </wp:positionH>
              <wp:positionV relativeFrom="paragraph">
                <wp:posOffset>4514215</wp:posOffset>
              </wp:positionV>
              <wp:extent cx="30480" cy="30480"/>
              <wp:effectExtent l="0" t="0" r="0" b="0"/>
              <wp:wrapNone/>
              <wp:docPr id="2199" name="Freeform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A34E492">
            <v:shape id="Freeform 168" style="position:absolute;margin-left:80pt;margin-top:355.45pt;width:2.4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" w14:anchorId="650BA867">
              <v:path arrowok="t" o:connecttype="custom" o:connectlocs="0,15240;0,8890;3175,5715;8890,3175;15240,0;21590,3175;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655168" behindDoc="0" locked="0" layoutInCell="1" allowOverlap="1" wp14:anchorId="7C41AA3F" wp14:editId="7237A206">
              <wp:simplePos x="0" y="0"/>
              <wp:positionH relativeFrom="column">
                <wp:posOffset>4298950</wp:posOffset>
              </wp:positionH>
              <wp:positionV relativeFrom="paragraph">
                <wp:posOffset>1094105</wp:posOffset>
              </wp:positionV>
              <wp:extent cx="33020" cy="30480"/>
              <wp:effectExtent l="0" t="0" r="0" b="0"/>
              <wp:wrapNone/>
              <wp:docPr id="2198" name="Freeform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8 w 52"/>
                          <a:gd name="T1" fmla="*/ 0 h 48"/>
                          <a:gd name="T2" fmla="*/ 38 w 52"/>
                          <a:gd name="T3" fmla="*/ 0 h 48"/>
                          <a:gd name="T4" fmla="*/ 43 w 52"/>
                          <a:gd name="T5" fmla="*/ 5 h 48"/>
                          <a:gd name="T6" fmla="*/ 48 w 52"/>
                          <a:gd name="T7" fmla="*/ 14 h 48"/>
                          <a:gd name="T8" fmla="*/ 52 w 52"/>
                          <a:gd name="T9" fmla="*/ 24 h 48"/>
                          <a:gd name="T10" fmla="*/ 48 w 52"/>
                          <a:gd name="T11" fmla="*/ 34 h 48"/>
                          <a:gd name="T12" fmla="*/ 43 w 52"/>
                          <a:gd name="T13" fmla="*/ 38 h 48"/>
                          <a:gd name="T14" fmla="*/ 38 w 52"/>
                          <a:gd name="T15" fmla="*/ 43 h 48"/>
                          <a:gd name="T16" fmla="*/ 28 w 52"/>
                          <a:gd name="T17" fmla="*/ 48 h 48"/>
                          <a:gd name="T18" fmla="*/ 19 w 52"/>
                          <a:gd name="T19" fmla="*/ 43 h 48"/>
                          <a:gd name="T20" fmla="*/ 9 w 52"/>
                          <a:gd name="T21" fmla="*/ 38 h 48"/>
                          <a:gd name="T22" fmla="*/ 4 w 52"/>
                          <a:gd name="T23" fmla="*/ 34 h 48"/>
                          <a:gd name="T24" fmla="*/ 0 w 52"/>
                          <a:gd name="T25" fmla="*/ 24 h 48"/>
                          <a:gd name="T26" fmla="*/ 4 w 52"/>
                          <a:gd name="T27" fmla="*/ 14 h 48"/>
                          <a:gd name="T28" fmla="*/ 9 w 52"/>
                          <a:gd name="T29" fmla="*/ 5 h 48"/>
                          <a:gd name="T30" fmla="*/ 19 w 52"/>
                          <a:gd name="T31" fmla="*/ 0 h 48"/>
                          <a:gd name="T32" fmla="*/ 28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8" y="0"/>
                            </a:moveTo>
                            <a:lnTo>
                              <a:pt x="38" y="0"/>
                            </a:lnTo>
                            <a:lnTo>
                              <a:pt x="43" y="5"/>
                            </a:lnTo>
                            <a:lnTo>
                              <a:pt x="48" y="14"/>
                            </a:lnTo>
                            <a:lnTo>
                              <a:pt x="52" y="24"/>
                            </a:lnTo>
                            <a:lnTo>
                              <a:pt x="48" y="34"/>
                            </a:lnTo>
                            <a:lnTo>
                              <a:pt x="43" y="38"/>
                            </a:lnTo>
                            <a:lnTo>
                              <a:pt x="38" y="43"/>
                            </a:lnTo>
                            <a:lnTo>
                              <a:pt x="28" y="48"/>
                            </a:lnTo>
                            <a:lnTo>
                              <a:pt x="19" y="43"/>
                            </a:lnTo>
                            <a:lnTo>
                              <a:pt x="9" y="38"/>
                            </a:lnTo>
                            <a:lnTo>
                              <a:pt x="4" y="34"/>
                            </a:lnTo>
                            <a:lnTo>
                              <a:pt x="0" y="24"/>
                            </a:lnTo>
                            <a:lnTo>
                              <a:pt x="4" y="14"/>
                            </a:lnTo>
                            <a:lnTo>
                              <a:pt x="9" y="5"/>
                            </a:lnTo>
                            <a:lnTo>
                              <a:pt x="19" y="0"/>
                            </a:lnTo>
                            <a:lnTo>
                              <a:pt x="28"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5495818">
            <v:shape id="Freeform 165" style="position:absolute;margin-left:338.5pt;margin-top:86.15pt;width:2.6pt;height:2.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8,l38,r5,5l48,14r4,10l48,34r-5,4l38,43,28,48,19,43,9,38,4,34,,24,4,14,9,5,19,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" w14:anchorId="2D8A0E63">
              <v:path arrowok="t" o:connecttype="custom" o:connectlocs="17780,0;24130,0;27305,3175;30480,8890;33020,15240;30480,21590;27305,24130;24130,27305;17780,30480;12065,27305;5715,24130;2540,21590;0,15240;2540,8890;5715,3175;12065,0;17780,0" o:connectangles="0,0,0,0,0,0,0,0,0,0,0,0,0,0,0,0,0"/>
            </v:shape>
          </w:pict>
        </mc:Fallback>
      </mc:AlternateContent>
    </w:r>
    <w:r w:rsidR="001B4AF4">
      <w:rPr>
        <w:noProof/>
      </w:rPr>
      <mc:AlternateContent>
        <mc:Choice Requires="wps">
          <w:drawing>
            <wp:anchor distT="0" distB="0" distL="114300" distR="114300" simplePos="0" relativeHeight="251654144" behindDoc="0" locked="0" layoutInCell="1" allowOverlap="1" wp14:anchorId="7E2D39C1" wp14:editId="1ACEF64D">
              <wp:simplePos x="0" y="0"/>
              <wp:positionH relativeFrom="column">
                <wp:posOffset>1016000</wp:posOffset>
              </wp:positionH>
              <wp:positionV relativeFrom="paragraph">
                <wp:posOffset>4578350</wp:posOffset>
              </wp:positionV>
              <wp:extent cx="30480" cy="29845"/>
              <wp:effectExtent l="0" t="0" r="0" b="0"/>
              <wp:wrapNone/>
              <wp:docPr id="2197" name="Freeform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29845"/>
                      </a:xfrm>
                      <a:custGeom>
                        <a:avLst/>
                        <a:gdLst>
                          <a:gd name="T0" fmla="*/ 0 w 48"/>
                          <a:gd name="T1" fmla="*/ 24 h 47"/>
                          <a:gd name="T2" fmla="*/ 0 w 48"/>
                          <a:gd name="T3" fmla="*/ 14 h 47"/>
                          <a:gd name="T4" fmla="*/ 5 w 48"/>
                          <a:gd name="T5" fmla="*/ 4 h 47"/>
                          <a:gd name="T6" fmla="*/ 14 w 48"/>
                          <a:gd name="T7" fmla="*/ 0 h 47"/>
                          <a:gd name="T8" fmla="*/ 24 w 48"/>
                          <a:gd name="T9" fmla="*/ 0 h 47"/>
                          <a:gd name="T10" fmla="*/ 34 w 48"/>
                          <a:gd name="T11" fmla="*/ 0 h 47"/>
                          <a:gd name="T12" fmla="*/ 38 w 48"/>
                          <a:gd name="T13" fmla="*/ 4 h 47"/>
                          <a:gd name="T14" fmla="*/ 43 w 48"/>
                          <a:gd name="T15" fmla="*/ 14 h 47"/>
                          <a:gd name="T16" fmla="*/ 48 w 48"/>
                          <a:gd name="T17" fmla="*/ 24 h 47"/>
                          <a:gd name="T18" fmla="*/ 43 w 48"/>
                          <a:gd name="T19" fmla="*/ 33 h 47"/>
                          <a:gd name="T20" fmla="*/ 38 w 48"/>
                          <a:gd name="T21" fmla="*/ 38 h 47"/>
                          <a:gd name="T22" fmla="*/ 34 w 48"/>
                          <a:gd name="T23" fmla="*/ 43 h 47"/>
                          <a:gd name="T24" fmla="*/ 24 w 48"/>
                          <a:gd name="T25" fmla="*/ 47 h 47"/>
                          <a:gd name="T26" fmla="*/ 14 w 48"/>
                          <a:gd name="T27" fmla="*/ 43 h 47"/>
                          <a:gd name="T28" fmla="*/ 5 w 48"/>
                          <a:gd name="T29" fmla="*/ 38 h 47"/>
                          <a:gd name="T30" fmla="*/ 0 w 48"/>
                          <a:gd name="T31" fmla="*/ 33 h 47"/>
                          <a:gd name="T32" fmla="*/ 0 w 48"/>
                          <a:gd name="T33" fmla="*/ 2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7">
                            <a:moveTo>
                              <a:pt x="0" y="24"/>
                            </a:moveTo>
                            <a:lnTo>
                              <a:pt x="0" y="14"/>
                            </a:lnTo>
                            <a:lnTo>
                              <a:pt x="5" y="4"/>
                            </a:lnTo>
                            <a:lnTo>
                              <a:pt x="14" y="0"/>
                            </a:lnTo>
                            <a:lnTo>
                              <a:pt x="24" y="0"/>
                            </a:lnTo>
                            <a:lnTo>
                              <a:pt x="34" y="0"/>
                            </a:lnTo>
                            <a:lnTo>
                              <a:pt x="38" y="4"/>
                            </a:lnTo>
                            <a:lnTo>
                              <a:pt x="43" y="14"/>
                            </a:lnTo>
                            <a:lnTo>
                              <a:pt x="48" y="24"/>
                            </a:lnTo>
                            <a:lnTo>
                              <a:pt x="43" y="33"/>
                            </a:lnTo>
                            <a:lnTo>
                              <a:pt x="38" y="38"/>
                            </a:lnTo>
                            <a:lnTo>
                              <a:pt x="34" y="43"/>
                            </a:lnTo>
                            <a:lnTo>
                              <a:pt x="24" y="47"/>
                            </a:lnTo>
                            <a:lnTo>
                              <a:pt x="14" y="43"/>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17D7CC1">
            <v:shape id="Freeform 164" style="position:absolute;margin-left:80pt;margin-top:360.5pt;width:2.4pt;height:2.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7" o:spid="_x0000_s1026" fillcolor="#00a7d1" stroked="f" path="m,24l,14,5,4,14,,24,,34,r4,4l43,14r5,10l43,33r-5,5l34,43,24,47,14,43,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" w14:anchorId="3A3A5E25">
              <v:path arrowok="t" o:connecttype="custom" o:connectlocs="0,15240;0,8890;3175,2540;8890,0;15240,0;21590,0;24130,2540;27305,8890;30480,15240;27305,20955;24130,24130;21590,27305;15240,29845;8890,27305;3175,24130;0,20955;0,15240" o:connectangles="0,0,0,0,0,0,0,0,0,0,0,0,0,0,0,0,0"/>
            </v:shape>
          </w:pict>
        </mc:Fallback>
      </mc:AlternateContent>
    </w:r>
    <w:r w:rsidR="001B4AF4">
      <w:rPr>
        <w:noProof/>
      </w:rPr>
      <mc:AlternateContent>
        <mc:Choice Requires="wps">
          <w:drawing>
            <wp:anchor distT="0" distB="0" distL="114300" distR="114300" simplePos="0" relativeHeight="251651072" behindDoc="0" locked="0" layoutInCell="1" allowOverlap="1" wp14:anchorId="280D9F85" wp14:editId="06B25D7B">
              <wp:simplePos x="0" y="0"/>
              <wp:positionH relativeFrom="column">
                <wp:posOffset>4237990</wp:posOffset>
              </wp:positionH>
              <wp:positionV relativeFrom="paragraph">
                <wp:posOffset>1094105</wp:posOffset>
              </wp:positionV>
              <wp:extent cx="30480" cy="30480"/>
              <wp:effectExtent l="0" t="0" r="0" b="0"/>
              <wp:wrapNone/>
              <wp:docPr id="2196" name="Freeform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4 w 48"/>
                          <a:gd name="T23" fmla="*/ 34 h 48"/>
                          <a:gd name="T24" fmla="*/ 0 w 48"/>
                          <a:gd name="T25" fmla="*/ 24 h 48"/>
                          <a:gd name="T26" fmla="*/ 4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4" y="34"/>
                            </a:lnTo>
                            <a:lnTo>
                              <a:pt x="0" y="24"/>
                            </a:lnTo>
                            <a:lnTo>
                              <a:pt x="4"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3168159">
            <v:shape id="Freeform 161" style="position:absolute;margin-left:333.7pt;margin-top:86.15pt;width:2.4pt;height:2.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4,34,,24,4,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" w14:anchorId="572405A7">
              <v:path arrowok="t" o:connecttype="custom" o:connectlocs="15240,0;20955,0;27305,3175;30480,8890;30480,15240;30480,21590;27305,24130;20955,27305;15240,30480;8890,27305;5715,24130;2540,21590;0,15240;2540,8890;5715,3175;8890,0;15240,0" o:connectangles="0,0,0,0,0,0,0,0,0,0,0,0,0,0,0,0,0"/>
            </v:shape>
          </w:pict>
        </mc:Fallback>
      </mc:AlternateContent>
    </w:r>
    <w:r w:rsidR="001B4AF4">
      <w:rPr>
        <w:noProof/>
      </w:rPr>
      <mc:AlternateContent>
        <mc:Choice Requires="wps">
          <w:drawing>
            <wp:anchor distT="0" distB="0" distL="114300" distR="114300" simplePos="0" relativeHeight="251650048" behindDoc="0" locked="0" layoutInCell="1" allowOverlap="1" wp14:anchorId="2DAD7547" wp14:editId="1CF09BD2">
              <wp:simplePos x="0" y="0"/>
              <wp:positionH relativeFrom="column">
                <wp:posOffset>1016000</wp:posOffset>
              </wp:positionH>
              <wp:positionV relativeFrom="paragraph">
                <wp:posOffset>4638675</wp:posOffset>
              </wp:positionV>
              <wp:extent cx="30480" cy="30480"/>
              <wp:effectExtent l="0" t="0" r="0" b="0"/>
              <wp:wrapNone/>
              <wp:docPr id="2195" name="Freeform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8 h 48"/>
                          <a:gd name="T24" fmla="*/ 24 w 48"/>
                          <a:gd name="T25" fmla="*/ 48 h 48"/>
                          <a:gd name="T26" fmla="*/ 14 w 48"/>
                          <a:gd name="T27" fmla="*/ 48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8"/>
                            </a:lnTo>
                            <a:lnTo>
                              <a:pt x="24" y="48"/>
                            </a:lnTo>
                            <a:lnTo>
                              <a:pt x="14" y="48"/>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F65C752">
            <v:shape id="Freeform 160" style="position:absolute;margin-left:80pt;margin-top:365.25pt;width:2.4pt;height:2.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8r-10,l14,48,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" w14:anchorId="1C312812">
              <v:path arrowok="t" o:connecttype="custom" o:connectlocs="0,15240;0,9525;3175,3175;8890,0;15240,0;21590,0;24130,3175;27305,9525;30480,15240;27305,21590;24130,24765;21590,30480;15240,30480;8890,30480;3175,24765;0,21590;0,15240" o:connectangles="0,0,0,0,0,0,0,0,0,0,0,0,0,0,0,0,0"/>
            </v:shape>
          </w:pict>
        </mc:Fallback>
      </mc:AlternateContent>
    </w:r>
    <w:r w:rsidR="001B4AF4">
      <w:rPr>
        <w:noProof/>
      </w:rPr>
      <mc:AlternateContent>
        <mc:Choice Requires="wps">
          <w:drawing>
            <wp:anchor distT="0" distB="0" distL="114300" distR="114300" simplePos="0" relativeHeight="251646976" behindDoc="0" locked="0" layoutInCell="1" allowOverlap="1" wp14:anchorId="7278F4F7" wp14:editId="69D0497A">
              <wp:simplePos x="0" y="0"/>
              <wp:positionH relativeFrom="column">
                <wp:posOffset>4177030</wp:posOffset>
              </wp:positionH>
              <wp:positionV relativeFrom="paragraph">
                <wp:posOffset>1094105</wp:posOffset>
              </wp:positionV>
              <wp:extent cx="30480" cy="30480"/>
              <wp:effectExtent l="0" t="0" r="0" b="0"/>
              <wp:wrapNone/>
              <wp:docPr id="2194" name="Freeform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0 w 48"/>
                          <a:gd name="T23" fmla="*/ 34 h 48"/>
                          <a:gd name="T24" fmla="*/ 0 w 48"/>
                          <a:gd name="T25" fmla="*/ 24 h 48"/>
                          <a:gd name="T26" fmla="*/ 0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0" y="34"/>
                            </a:lnTo>
                            <a:lnTo>
                              <a:pt x="0" y="24"/>
                            </a:lnTo>
                            <a:lnTo>
                              <a:pt x="0"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52D1FA9">
            <v:shape id="Freeform 157" style="position:absolute;margin-left:328.9pt;margin-top:86.15pt;width:2.4pt;height:2.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34,,24,,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" w14:anchorId="2078F6FF">
              <v:path arrowok="t" o:connecttype="custom" o:connectlocs="15240,0;20955,0;27305,3175;30480,8890;30480,15240;30480,21590;27305,24130;20955,27305;15240,30480;8890,27305;5715,24130;0,21590;0,15240;0,8890;5715,3175;8890,0;15240,0" o:connectangles="0,0,0,0,0,0,0,0,0,0,0,0,0,0,0,0,0"/>
            </v:shape>
          </w:pict>
        </mc:Fallback>
      </mc:AlternateContent>
    </w:r>
    <w:r w:rsidR="001B4AF4">
      <w:rPr>
        <w:noProof/>
      </w:rPr>
      <mc:AlternateContent>
        <mc:Choice Requires="wps">
          <w:drawing>
            <wp:anchor distT="0" distB="0" distL="114300" distR="114300" simplePos="0" relativeHeight="251645952" behindDoc="0" locked="0" layoutInCell="1" allowOverlap="1" wp14:anchorId="255A8F35" wp14:editId="2C4FAC61">
              <wp:simplePos x="0" y="0"/>
              <wp:positionH relativeFrom="column">
                <wp:posOffset>1016000</wp:posOffset>
              </wp:positionH>
              <wp:positionV relativeFrom="paragraph">
                <wp:posOffset>4699635</wp:posOffset>
              </wp:positionV>
              <wp:extent cx="30480" cy="30480"/>
              <wp:effectExtent l="0" t="0" r="0" b="0"/>
              <wp:wrapNone/>
              <wp:docPr id="2193" name="Freeform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44 h 48"/>
                          <a:gd name="T22" fmla="*/ 34 w 48"/>
                          <a:gd name="T23" fmla="*/ 48 h 48"/>
                          <a:gd name="T24" fmla="*/ 24 w 48"/>
                          <a:gd name="T25" fmla="*/ 48 h 48"/>
                          <a:gd name="T26" fmla="*/ 14 w 48"/>
                          <a:gd name="T27" fmla="*/ 48 h 48"/>
                          <a:gd name="T28" fmla="*/ 5 w 48"/>
                          <a:gd name="T29" fmla="*/ 44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44"/>
                            </a:lnTo>
                            <a:lnTo>
                              <a:pt x="34" y="48"/>
                            </a:lnTo>
                            <a:lnTo>
                              <a:pt x="24" y="48"/>
                            </a:lnTo>
                            <a:lnTo>
                              <a:pt x="14" y="48"/>
                            </a:lnTo>
                            <a:lnTo>
                              <a:pt x="5" y="44"/>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E7B531B">
            <v:shape id="Freeform 156" style="position:absolute;margin-left:80pt;margin-top:370.05pt;width:2.4pt;height:2.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38,44r-4,4l24,48r-10,l5,44,,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" w14:anchorId="318CE623">
              <v:path arrowok="t" o:connecttype="custom" o:connectlocs="0,15240;0,9525;3175,3175;8890,0;15240,0;21590,0;24130,3175;27305,9525;30480,15240;27305,21590;24130,27940;21590,30480;15240,30480;8890,30480;3175,27940;0,21590;0,15240" o:connectangles="0,0,0,0,0,0,0,0,0,0,0,0,0,0,0,0,0"/>
            </v:shape>
          </w:pict>
        </mc:Fallback>
      </mc:AlternateContent>
    </w:r>
    <w:r w:rsidR="001B4AF4">
      <w:rPr>
        <w:noProof/>
      </w:rPr>
      <mc:AlternateContent>
        <mc:Choice Requires="wps">
          <w:drawing>
            <wp:anchor distT="0" distB="0" distL="114300" distR="114300" simplePos="0" relativeHeight="251642880" behindDoc="0" locked="0" layoutInCell="1" allowOverlap="1" wp14:anchorId="1E34B840" wp14:editId="012BF253">
              <wp:simplePos x="0" y="0"/>
              <wp:positionH relativeFrom="column">
                <wp:posOffset>4116070</wp:posOffset>
              </wp:positionH>
              <wp:positionV relativeFrom="paragraph">
                <wp:posOffset>1094105</wp:posOffset>
              </wp:positionV>
              <wp:extent cx="30480" cy="30480"/>
              <wp:effectExtent l="0" t="0" r="0" b="0"/>
              <wp:wrapNone/>
              <wp:docPr id="2192" name="Freeform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8 w 48"/>
                          <a:gd name="T7" fmla="*/ 14 h 48"/>
                          <a:gd name="T8" fmla="*/ 48 w 48"/>
                          <a:gd name="T9" fmla="*/ 24 h 48"/>
                          <a:gd name="T10" fmla="*/ 48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8" y="14"/>
                            </a:lnTo>
                            <a:lnTo>
                              <a:pt x="48" y="24"/>
                            </a:lnTo>
                            <a:lnTo>
                              <a:pt x="48"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E173018">
            <v:shape id="Freeform 153" style="position:absolute;margin-left:324.1pt;margin-top:86.15pt;width:2.4pt;height:2.4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10,9l48,24r,10l38,38r-5,5l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" w14:anchorId="2B7431F7">
              <v:path arrowok="t" o:connecttype="custom" o:connectlocs="15240,0;20955,0;24130,3175;30480,8890;30480,15240;30480,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641856" behindDoc="0" locked="0" layoutInCell="1" allowOverlap="1" wp14:anchorId="678D3A7A" wp14:editId="1AB94D5C">
              <wp:simplePos x="0" y="0"/>
              <wp:positionH relativeFrom="column">
                <wp:posOffset>1016000</wp:posOffset>
              </wp:positionH>
              <wp:positionV relativeFrom="paragraph">
                <wp:posOffset>4760595</wp:posOffset>
              </wp:positionV>
              <wp:extent cx="30480" cy="30480"/>
              <wp:effectExtent l="0" t="0" r="0" b="0"/>
              <wp:wrapNone/>
              <wp:docPr id="2191" name="Freef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B72FDDC">
            <v:shape id="Freeform 152" style="position:absolute;margin-left:80pt;margin-top:374.85pt;width:2.4pt;height:2.4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" w14:anchorId="6A500C4C">
              <v:path arrowok="t" o:connecttype="custom" o:connectlocs="0,15240;0,9525;3175,6350;8890,3175;15240,0;21590,3175;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38784" behindDoc="0" locked="0" layoutInCell="1" allowOverlap="1" wp14:anchorId="3009423F" wp14:editId="14335982">
              <wp:simplePos x="0" y="0"/>
              <wp:positionH relativeFrom="column">
                <wp:posOffset>4055110</wp:posOffset>
              </wp:positionH>
              <wp:positionV relativeFrom="paragraph">
                <wp:posOffset>1094105</wp:posOffset>
              </wp:positionV>
              <wp:extent cx="30480" cy="30480"/>
              <wp:effectExtent l="0" t="0" r="0" b="0"/>
              <wp:wrapNone/>
              <wp:docPr id="2190"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D4C3CEC">
            <v:shape id="Freeform 149" style="position:absolute;margin-left:319.3pt;margin-top:86.15pt;width:2.4pt;height:2.4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" w14:anchorId="35E85E90">
              <v:path arrowok="t" o:connecttype="custom" o:connectlocs="15240,0;20955,0;24130,3175;27305,8890;30480,15240;27305,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637760" behindDoc="0" locked="0" layoutInCell="1" allowOverlap="1" wp14:anchorId="6E3F4240" wp14:editId="60C17D9A">
              <wp:simplePos x="0" y="0"/>
              <wp:positionH relativeFrom="column">
                <wp:posOffset>1016000</wp:posOffset>
              </wp:positionH>
              <wp:positionV relativeFrom="paragraph">
                <wp:posOffset>4821555</wp:posOffset>
              </wp:positionV>
              <wp:extent cx="30480" cy="33655"/>
              <wp:effectExtent l="0" t="0" r="0" b="0"/>
              <wp:wrapNone/>
              <wp:docPr id="2189" name="Freeform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655"/>
                      </a:xfrm>
                      <a:custGeom>
                        <a:avLst/>
                        <a:gdLst>
                          <a:gd name="T0" fmla="*/ 0 w 48"/>
                          <a:gd name="T1" fmla="*/ 24 h 53"/>
                          <a:gd name="T2" fmla="*/ 0 w 48"/>
                          <a:gd name="T3" fmla="*/ 19 h 53"/>
                          <a:gd name="T4" fmla="*/ 5 w 48"/>
                          <a:gd name="T5" fmla="*/ 10 h 53"/>
                          <a:gd name="T6" fmla="*/ 14 w 48"/>
                          <a:gd name="T7" fmla="*/ 5 h 53"/>
                          <a:gd name="T8" fmla="*/ 24 w 48"/>
                          <a:gd name="T9" fmla="*/ 0 h 53"/>
                          <a:gd name="T10" fmla="*/ 34 w 48"/>
                          <a:gd name="T11" fmla="*/ 5 h 53"/>
                          <a:gd name="T12" fmla="*/ 38 w 48"/>
                          <a:gd name="T13" fmla="*/ 10 h 53"/>
                          <a:gd name="T14" fmla="*/ 43 w 48"/>
                          <a:gd name="T15" fmla="*/ 19 h 53"/>
                          <a:gd name="T16" fmla="*/ 48 w 48"/>
                          <a:gd name="T17" fmla="*/ 24 h 53"/>
                          <a:gd name="T18" fmla="*/ 43 w 48"/>
                          <a:gd name="T19" fmla="*/ 34 h 53"/>
                          <a:gd name="T20" fmla="*/ 38 w 48"/>
                          <a:gd name="T21" fmla="*/ 43 h 53"/>
                          <a:gd name="T22" fmla="*/ 34 w 48"/>
                          <a:gd name="T23" fmla="*/ 48 h 53"/>
                          <a:gd name="T24" fmla="*/ 24 w 48"/>
                          <a:gd name="T25" fmla="*/ 53 h 53"/>
                          <a:gd name="T26" fmla="*/ 14 w 48"/>
                          <a:gd name="T27" fmla="*/ 48 h 53"/>
                          <a:gd name="T28" fmla="*/ 5 w 48"/>
                          <a:gd name="T29" fmla="*/ 43 h 53"/>
                          <a:gd name="T30" fmla="*/ 0 w 48"/>
                          <a:gd name="T31" fmla="*/ 34 h 53"/>
                          <a:gd name="T32" fmla="*/ 0 w 48"/>
                          <a:gd name="T33" fmla="*/ 2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3">
                            <a:moveTo>
                              <a:pt x="0" y="24"/>
                            </a:moveTo>
                            <a:lnTo>
                              <a:pt x="0" y="19"/>
                            </a:lnTo>
                            <a:lnTo>
                              <a:pt x="5" y="10"/>
                            </a:lnTo>
                            <a:lnTo>
                              <a:pt x="14" y="5"/>
                            </a:lnTo>
                            <a:lnTo>
                              <a:pt x="24" y="0"/>
                            </a:lnTo>
                            <a:lnTo>
                              <a:pt x="34" y="5"/>
                            </a:lnTo>
                            <a:lnTo>
                              <a:pt x="38" y="10"/>
                            </a:lnTo>
                            <a:lnTo>
                              <a:pt x="43" y="19"/>
                            </a:lnTo>
                            <a:lnTo>
                              <a:pt x="48" y="24"/>
                            </a:lnTo>
                            <a:lnTo>
                              <a:pt x="43" y="34"/>
                            </a:lnTo>
                            <a:lnTo>
                              <a:pt x="38" y="43"/>
                            </a:lnTo>
                            <a:lnTo>
                              <a:pt x="34" y="48"/>
                            </a:lnTo>
                            <a:lnTo>
                              <a:pt x="24" y="53"/>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E8B2573">
            <v:shape id="Freeform 148" style="position:absolute;margin-left:80pt;margin-top:379.65pt;width:2.4pt;height:2.6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3" o:spid="_x0000_s1026" fillcolor="#00a7d1" stroked="f" path="m,24l,19,5,10,14,5,24,,34,5r4,5l43,19r5,5l43,34r-5,9l34,48,24,53,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" w14:anchorId="37172C52">
              <v:path arrowok="t" o:connecttype="custom" o:connectlocs="0,15240;0,12065;3175,6350;8890,3175;15240,0;21590,3175;24130,6350;27305,12065;30480,15240;27305,21590;24130,27305;21590,30480;15240,33655;8890,30480;3175,27305;0,21590;0,15240" o:connectangles="0,0,0,0,0,0,0,0,0,0,0,0,0,0,0,0,0"/>
            </v:shape>
          </w:pict>
        </mc:Fallback>
      </mc:AlternateContent>
    </w:r>
    <w:r w:rsidR="001B4AF4">
      <w:rPr>
        <w:noProof/>
      </w:rPr>
      <mc:AlternateContent>
        <mc:Choice Requires="wps">
          <w:drawing>
            <wp:anchor distT="0" distB="0" distL="114300" distR="114300" simplePos="0" relativeHeight="251634688" behindDoc="0" locked="0" layoutInCell="1" allowOverlap="1" wp14:anchorId="0BDD8983" wp14:editId="396B0D4A">
              <wp:simplePos x="0" y="0"/>
              <wp:positionH relativeFrom="column">
                <wp:posOffset>3990975</wp:posOffset>
              </wp:positionH>
              <wp:positionV relativeFrom="paragraph">
                <wp:posOffset>1094105</wp:posOffset>
              </wp:positionV>
              <wp:extent cx="33655" cy="30480"/>
              <wp:effectExtent l="0" t="0" r="0" b="0"/>
              <wp:wrapNone/>
              <wp:docPr id="2188"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4 w 53"/>
                          <a:gd name="T3" fmla="*/ 0 h 48"/>
                          <a:gd name="T4" fmla="*/ 43 w 53"/>
                          <a:gd name="T5" fmla="*/ 5 h 48"/>
                          <a:gd name="T6" fmla="*/ 48 w 53"/>
                          <a:gd name="T7" fmla="*/ 14 h 48"/>
                          <a:gd name="T8" fmla="*/ 53 w 53"/>
                          <a:gd name="T9" fmla="*/ 24 h 48"/>
                          <a:gd name="T10" fmla="*/ 48 w 53"/>
                          <a:gd name="T11" fmla="*/ 34 h 48"/>
                          <a:gd name="T12" fmla="*/ 43 w 53"/>
                          <a:gd name="T13" fmla="*/ 38 h 48"/>
                          <a:gd name="T14" fmla="*/ 34 w 53"/>
                          <a:gd name="T15" fmla="*/ 43 h 48"/>
                          <a:gd name="T16" fmla="*/ 29 w 53"/>
                          <a:gd name="T17" fmla="*/ 48 h 48"/>
                          <a:gd name="T18" fmla="*/ 19 w 53"/>
                          <a:gd name="T19" fmla="*/ 43 h 48"/>
                          <a:gd name="T20" fmla="*/ 10 w 53"/>
                          <a:gd name="T21" fmla="*/ 38 h 48"/>
                          <a:gd name="T22" fmla="*/ 5 w 53"/>
                          <a:gd name="T23" fmla="*/ 34 h 48"/>
                          <a:gd name="T24" fmla="*/ 0 w 53"/>
                          <a:gd name="T25" fmla="*/ 24 h 48"/>
                          <a:gd name="T26" fmla="*/ 5 w 53"/>
                          <a:gd name="T27" fmla="*/ 14 h 48"/>
                          <a:gd name="T28" fmla="*/ 10 w 53"/>
                          <a:gd name="T29" fmla="*/ 5 h 48"/>
                          <a:gd name="T30" fmla="*/ 19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4" y="0"/>
                            </a:lnTo>
                            <a:lnTo>
                              <a:pt x="43" y="5"/>
                            </a:lnTo>
                            <a:lnTo>
                              <a:pt x="48" y="14"/>
                            </a:lnTo>
                            <a:lnTo>
                              <a:pt x="53" y="24"/>
                            </a:lnTo>
                            <a:lnTo>
                              <a:pt x="48" y="34"/>
                            </a:lnTo>
                            <a:lnTo>
                              <a:pt x="43" y="38"/>
                            </a:lnTo>
                            <a:lnTo>
                              <a:pt x="34" y="43"/>
                            </a:lnTo>
                            <a:lnTo>
                              <a:pt x="29" y="48"/>
                            </a:lnTo>
                            <a:lnTo>
                              <a:pt x="19" y="43"/>
                            </a:lnTo>
                            <a:lnTo>
                              <a:pt x="10" y="38"/>
                            </a:lnTo>
                            <a:lnTo>
                              <a:pt x="5" y="34"/>
                            </a:lnTo>
                            <a:lnTo>
                              <a:pt x="0" y="24"/>
                            </a:lnTo>
                            <a:lnTo>
                              <a:pt x="5" y="14"/>
                            </a:lnTo>
                            <a:lnTo>
                              <a:pt x="10" y="5"/>
                            </a:lnTo>
                            <a:lnTo>
                              <a:pt x="19"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E1935DE">
            <v:shape id="Freeform 145" style="position:absolute;margin-left:314.25pt;margin-top:86.15pt;width:2.65pt;height:2.4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5,l43,5r5,9l53,24,48,34r-5,4l34,43r-5,5l19,43,10,38,5,34,,24,5,14,10,5,19,,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" w14:anchorId="19B2686C">
              <v:path arrowok="t" o:connecttype="custom" o:connectlocs="18415,0;21590,0;27305,3175;30480,8890;33655,15240;30480,21590;27305,24130;21590,27305;18415,30480;12065,27305;6350,24130;3175,21590;0,15240;3175,8890;6350,3175;12065,0;18415,0" o:connectangles="0,0,0,0,0,0,0,0,0,0,0,0,0,0,0,0,0"/>
            </v:shape>
          </w:pict>
        </mc:Fallback>
      </mc:AlternateContent>
    </w:r>
    <w:r w:rsidR="001B4AF4">
      <w:rPr>
        <w:noProof/>
      </w:rPr>
      <mc:AlternateContent>
        <mc:Choice Requires="wps">
          <w:drawing>
            <wp:anchor distT="0" distB="0" distL="114300" distR="114300" simplePos="0" relativeHeight="251633664" behindDoc="0" locked="0" layoutInCell="1" allowOverlap="1" wp14:anchorId="4CF12E98" wp14:editId="79A061DE">
              <wp:simplePos x="0" y="0"/>
              <wp:positionH relativeFrom="column">
                <wp:posOffset>1016000</wp:posOffset>
              </wp:positionH>
              <wp:positionV relativeFrom="paragraph">
                <wp:posOffset>4885690</wp:posOffset>
              </wp:positionV>
              <wp:extent cx="30480" cy="30480"/>
              <wp:effectExtent l="0" t="0" r="0" b="0"/>
              <wp:wrapNone/>
              <wp:docPr id="2187" name="Freeform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4 h 48"/>
                          <a:gd name="T20" fmla="*/ 38 w 48"/>
                          <a:gd name="T21" fmla="*/ 38 h 48"/>
                          <a:gd name="T22" fmla="*/ 34 w 48"/>
                          <a:gd name="T23" fmla="*/ 43 h 48"/>
                          <a:gd name="T24" fmla="*/ 24 w 48"/>
                          <a:gd name="T25" fmla="*/ 48 h 48"/>
                          <a:gd name="T26" fmla="*/ 14 w 48"/>
                          <a:gd name="T27" fmla="*/ 43 h 48"/>
                          <a:gd name="T28" fmla="*/ 5 w 48"/>
                          <a:gd name="T29" fmla="*/ 38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5DF25CC">
            <v:shape id="Freeform 144" style="position:absolute;margin-left:80pt;margin-top:384.7pt;width:2.4pt;height:2.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4r-5,4l34,43,24,48,14,43,5,38,,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" w14:anchorId="68E521D1">
              <v:path arrowok="t" o:connecttype="custom" o:connectlocs="0,15240;0,8890;3175,3175;8890,0;15240,0;21590,0;24130,3175;27305,8890;30480,15240;27305,21590;24130,24130;21590,27305;15240,30480;8890,27305;3175,24130;0,21590;0,15240" o:connectangles="0,0,0,0,0,0,0,0,0,0,0,0,0,0,0,0,0"/>
            </v:shape>
          </w:pict>
        </mc:Fallback>
      </mc:AlternateContent>
    </w:r>
    <w:r w:rsidR="001B4AF4">
      <w:rPr>
        <w:noProof/>
      </w:rPr>
      <mc:AlternateContent>
        <mc:Choice Requires="wps">
          <w:drawing>
            <wp:anchor distT="0" distB="0" distL="114300" distR="114300" simplePos="0" relativeHeight="251630592" behindDoc="0" locked="0" layoutInCell="1" allowOverlap="1" wp14:anchorId="5B956C69" wp14:editId="1ED4A970">
              <wp:simplePos x="0" y="0"/>
              <wp:positionH relativeFrom="column">
                <wp:posOffset>3930015</wp:posOffset>
              </wp:positionH>
              <wp:positionV relativeFrom="paragraph">
                <wp:posOffset>1094105</wp:posOffset>
              </wp:positionV>
              <wp:extent cx="30480" cy="30480"/>
              <wp:effectExtent l="0" t="0" r="0" b="0"/>
              <wp:wrapNone/>
              <wp:docPr id="2186" name="Freeform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5" y="34"/>
                            </a:lnTo>
                            <a:lnTo>
                              <a:pt x="0" y="24"/>
                            </a:lnTo>
                            <a:lnTo>
                              <a:pt x="5"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BB0BE7E">
            <v:shape id="Freeform 141" style="position:absolute;margin-left:309.45pt;margin-top:86.15pt;width:2.4pt;height:2.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5,34,,24,5,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1a+A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" w14:anchorId="30294624">
              <v:path arrowok="t" o:connecttype="custom" o:connectlocs="15240,0;21590,0;27305,3175;30480,8890;30480,15240;30480,21590;27305,24130;21590,27305;15240,30480;8890,27305;6350,24130;3175,21590;0,15240;3175,8890;6350,3175;8890,0;15240,0" o:connectangles="0,0,0,0,0,0,0,0,0,0,0,0,0,0,0,0,0"/>
            </v:shape>
          </w:pict>
        </mc:Fallback>
      </mc:AlternateContent>
    </w:r>
    <w:r w:rsidR="001B4AF4">
      <w:rPr>
        <w:noProof/>
      </w:rPr>
      <mc:AlternateContent>
        <mc:Choice Requires="wps">
          <w:drawing>
            <wp:anchor distT="0" distB="0" distL="114300" distR="114300" simplePos="0" relativeHeight="251629568" behindDoc="0" locked="0" layoutInCell="1" allowOverlap="1" wp14:anchorId="0E6CE744" wp14:editId="34A3E7E2">
              <wp:simplePos x="0" y="0"/>
              <wp:positionH relativeFrom="column">
                <wp:posOffset>1016000</wp:posOffset>
              </wp:positionH>
              <wp:positionV relativeFrom="paragraph">
                <wp:posOffset>4946650</wp:posOffset>
              </wp:positionV>
              <wp:extent cx="30480" cy="30480"/>
              <wp:effectExtent l="0" t="0" r="0" b="0"/>
              <wp:wrapNone/>
              <wp:docPr id="2185" name="Freeform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4 h 48"/>
                          <a:gd name="T16" fmla="*/ 48 w 48"/>
                          <a:gd name="T17" fmla="*/ 24 h 48"/>
                          <a:gd name="T18" fmla="*/ 43 w 48"/>
                          <a:gd name="T19" fmla="*/ 33 h 48"/>
                          <a:gd name="T20" fmla="*/ 38 w 48"/>
                          <a:gd name="T21" fmla="*/ 38 h 48"/>
                          <a:gd name="T22" fmla="*/ 34 w 48"/>
                          <a:gd name="T23" fmla="*/ 48 h 48"/>
                          <a:gd name="T24" fmla="*/ 24 w 48"/>
                          <a:gd name="T25" fmla="*/ 48 h 48"/>
                          <a:gd name="T26" fmla="*/ 14 w 48"/>
                          <a:gd name="T27" fmla="*/ 48 h 48"/>
                          <a:gd name="T28" fmla="*/ 5 w 48"/>
                          <a:gd name="T29" fmla="*/ 38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5"/>
                            </a:lnTo>
                            <a:lnTo>
                              <a:pt x="14" y="0"/>
                            </a:lnTo>
                            <a:lnTo>
                              <a:pt x="24" y="0"/>
                            </a:lnTo>
                            <a:lnTo>
                              <a:pt x="34" y="0"/>
                            </a:lnTo>
                            <a:lnTo>
                              <a:pt x="38" y="5"/>
                            </a:lnTo>
                            <a:lnTo>
                              <a:pt x="43" y="14"/>
                            </a:lnTo>
                            <a:lnTo>
                              <a:pt x="48" y="24"/>
                            </a:lnTo>
                            <a:lnTo>
                              <a:pt x="43" y="33"/>
                            </a:lnTo>
                            <a:lnTo>
                              <a:pt x="38" y="38"/>
                            </a:lnTo>
                            <a:lnTo>
                              <a:pt x="34" y="48"/>
                            </a:lnTo>
                            <a:lnTo>
                              <a:pt x="24" y="48"/>
                            </a:lnTo>
                            <a:lnTo>
                              <a:pt x="14" y="48"/>
                            </a:lnTo>
                            <a:lnTo>
                              <a:pt x="5" y="38"/>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22DDB09">
            <v:shape id="Freeform 140" style="position:absolute;margin-left:80pt;margin-top:389.5pt;width:2.4pt;height:2.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5,14,,24,,34,r4,5l43,14r5,10l43,33r-5,5l34,48r-10,l14,48,5,38,,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" w14:anchorId="2A9BC774">
              <v:path arrowok="t" o:connecttype="custom" o:connectlocs="0,15240;0,8890;3175,3175;8890,0;15240,0;21590,0;24130,3175;27305,8890;30480,15240;27305,20955;24130,24130;21590,30480;15240,30480;8890,30480;3175,24130;0,20955;0,15240" o:connectangles="0,0,0,0,0,0,0,0,0,0,0,0,0,0,0,0,0"/>
            </v:shape>
          </w:pict>
        </mc:Fallback>
      </mc:AlternateContent>
    </w:r>
    <w:r w:rsidR="001B4AF4">
      <w:rPr>
        <w:noProof/>
      </w:rPr>
      <mc:AlternateContent>
        <mc:Choice Requires="wps">
          <w:drawing>
            <wp:anchor distT="0" distB="0" distL="114300" distR="114300" simplePos="0" relativeHeight="251626496" behindDoc="0" locked="0" layoutInCell="1" allowOverlap="1" wp14:anchorId="02F0DD7F" wp14:editId="745375F4">
              <wp:simplePos x="0" y="0"/>
              <wp:positionH relativeFrom="column">
                <wp:posOffset>3869055</wp:posOffset>
              </wp:positionH>
              <wp:positionV relativeFrom="paragraph">
                <wp:posOffset>1094105</wp:posOffset>
              </wp:positionV>
              <wp:extent cx="30480" cy="30480"/>
              <wp:effectExtent l="0" t="0" r="0" b="0"/>
              <wp:wrapNone/>
              <wp:docPr id="2184" name="Freeform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5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5" y="43"/>
                            </a:lnTo>
                            <a:lnTo>
                              <a:pt x="10" y="38"/>
                            </a:lnTo>
                            <a:lnTo>
                              <a:pt x="0" y="34"/>
                            </a:lnTo>
                            <a:lnTo>
                              <a:pt x="0" y="24"/>
                            </a:lnTo>
                            <a:lnTo>
                              <a:pt x="0"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DEF2168">
            <v:shape id="Freeform 137" style="position:absolute;margin-left:304.65pt;margin-top:86.15pt;width:2.4pt;height:2.4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5,43,10,38,,34,,24,,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Arg9Q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" w14:anchorId="32043193">
              <v:path arrowok="t" o:connecttype="custom" o:connectlocs="15240,0;21590,0;27305,3175;30480,8890;30480,15240;30480,21590;27305,24130;21590,27305;15240,30480;9525,27305;6350,24130;0,21590;0,15240;0,8890;6350,3175;9525,0;15240,0" o:connectangles="0,0,0,0,0,0,0,0,0,0,0,0,0,0,0,0,0"/>
            </v:shape>
          </w:pict>
        </mc:Fallback>
      </mc:AlternateContent>
    </w:r>
    <w:r w:rsidR="001B4AF4">
      <w:rPr>
        <w:noProof/>
      </w:rPr>
      <mc:AlternateContent>
        <mc:Choice Requires="wps">
          <w:drawing>
            <wp:anchor distT="0" distB="0" distL="114300" distR="114300" simplePos="0" relativeHeight="251625472" behindDoc="0" locked="0" layoutInCell="1" allowOverlap="1" wp14:anchorId="6D6DF0AE" wp14:editId="30BBAE48">
              <wp:simplePos x="0" y="0"/>
              <wp:positionH relativeFrom="column">
                <wp:posOffset>1016000</wp:posOffset>
              </wp:positionH>
              <wp:positionV relativeFrom="paragraph">
                <wp:posOffset>5007610</wp:posOffset>
              </wp:positionV>
              <wp:extent cx="30480" cy="30480"/>
              <wp:effectExtent l="0" t="0" r="0" b="0"/>
              <wp:wrapNone/>
              <wp:docPr id="2183" name="Freeform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0 h 48"/>
                          <a:gd name="T8" fmla="*/ 24 w 48"/>
                          <a:gd name="T9" fmla="*/ 0 h 48"/>
                          <a:gd name="T10" fmla="*/ 34 w 48"/>
                          <a:gd name="T11" fmla="*/ 0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0"/>
                            </a:lnTo>
                            <a:lnTo>
                              <a:pt x="24" y="0"/>
                            </a:lnTo>
                            <a:lnTo>
                              <a:pt x="34" y="0"/>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5E259EB">
            <v:shape id="Freeform 136" style="position:absolute;margin-left:80pt;margin-top:394.3pt;width:2.4pt;height:2.4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24,,34,r4,9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" w14:anchorId="00D1A8CB">
              <v:path arrowok="t" o:connecttype="custom" o:connectlocs="0,15240;0,8890;3175,5715;8890,0;15240,0;21590,0;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622400" behindDoc="0" locked="0" layoutInCell="1" allowOverlap="1" wp14:anchorId="2DB72F1D" wp14:editId="0E8FAAA0">
              <wp:simplePos x="0" y="0"/>
              <wp:positionH relativeFrom="column">
                <wp:posOffset>3808095</wp:posOffset>
              </wp:positionH>
              <wp:positionV relativeFrom="paragraph">
                <wp:posOffset>1094105</wp:posOffset>
              </wp:positionV>
              <wp:extent cx="30480" cy="30480"/>
              <wp:effectExtent l="0" t="0" r="0" b="0"/>
              <wp:wrapNone/>
              <wp:docPr id="2182" name="Freeform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8 w 48"/>
                          <a:gd name="T7" fmla="*/ 14 h 48"/>
                          <a:gd name="T8" fmla="*/ 48 w 48"/>
                          <a:gd name="T9" fmla="*/ 24 h 48"/>
                          <a:gd name="T10" fmla="*/ 48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8" y="14"/>
                            </a:lnTo>
                            <a:lnTo>
                              <a:pt x="48" y="24"/>
                            </a:lnTo>
                            <a:lnTo>
                              <a:pt x="48"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B438172">
            <v:shape id="Freeform 133" style="position:absolute;margin-left:299.85pt;margin-top:86.15pt;width:2.4pt;height:2.4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8,14r,10l48,34r-9,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" w14:anchorId="0F59F8CF">
              <v:path arrowok="t" o:connecttype="custom" o:connectlocs="15240,0;21590,0;24765,3175;30480,8890;30480,15240;30480,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21376" behindDoc="0" locked="0" layoutInCell="1" allowOverlap="1" wp14:anchorId="6797254E" wp14:editId="1AC43505">
              <wp:simplePos x="0" y="0"/>
              <wp:positionH relativeFrom="column">
                <wp:posOffset>1016000</wp:posOffset>
              </wp:positionH>
              <wp:positionV relativeFrom="paragraph">
                <wp:posOffset>5068570</wp:posOffset>
              </wp:positionV>
              <wp:extent cx="30480" cy="30480"/>
              <wp:effectExtent l="0" t="0" r="0" b="0"/>
              <wp:wrapNone/>
              <wp:docPr id="2181" name="Freef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4 h 48"/>
                          <a:gd name="T4" fmla="*/ 5 w 48"/>
                          <a:gd name="T5" fmla="*/ 9 h 48"/>
                          <a:gd name="T6" fmla="*/ 14 w 48"/>
                          <a:gd name="T7" fmla="*/ 5 h 48"/>
                          <a:gd name="T8" fmla="*/ 24 w 48"/>
                          <a:gd name="T9" fmla="*/ 0 h 48"/>
                          <a:gd name="T10" fmla="*/ 34 w 48"/>
                          <a:gd name="T11" fmla="*/ 5 h 48"/>
                          <a:gd name="T12" fmla="*/ 38 w 48"/>
                          <a:gd name="T13" fmla="*/ 9 h 48"/>
                          <a:gd name="T14" fmla="*/ 43 w 48"/>
                          <a:gd name="T15" fmla="*/ 14 h 48"/>
                          <a:gd name="T16" fmla="*/ 48 w 48"/>
                          <a:gd name="T17" fmla="*/ 24 h 48"/>
                          <a:gd name="T18" fmla="*/ 43 w 48"/>
                          <a:gd name="T19" fmla="*/ 33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3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4"/>
                            </a:lnTo>
                            <a:lnTo>
                              <a:pt x="5" y="9"/>
                            </a:lnTo>
                            <a:lnTo>
                              <a:pt x="14" y="5"/>
                            </a:lnTo>
                            <a:lnTo>
                              <a:pt x="24" y="0"/>
                            </a:lnTo>
                            <a:lnTo>
                              <a:pt x="34" y="5"/>
                            </a:lnTo>
                            <a:lnTo>
                              <a:pt x="38" y="9"/>
                            </a:lnTo>
                            <a:lnTo>
                              <a:pt x="43" y="14"/>
                            </a:lnTo>
                            <a:lnTo>
                              <a:pt x="48" y="24"/>
                            </a:lnTo>
                            <a:lnTo>
                              <a:pt x="43" y="33"/>
                            </a:lnTo>
                            <a:lnTo>
                              <a:pt x="38" y="43"/>
                            </a:lnTo>
                            <a:lnTo>
                              <a:pt x="34" y="48"/>
                            </a:lnTo>
                            <a:lnTo>
                              <a:pt x="24" y="48"/>
                            </a:lnTo>
                            <a:lnTo>
                              <a:pt x="14" y="48"/>
                            </a:lnTo>
                            <a:lnTo>
                              <a:pt x="5" y="43"/>
                            </a:lnTo>
                            <a:lnTo>
                              <a:pt x="0" y="33"/>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9145409">
            <v:shape id="Freeform 132" style="position:absolute;margin-left:80pt;margin-top:399.1pt;width:2.4pt;height:2.4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4,5,9,14,5,24,,34,5r4,4l43,14r5,10l43,33,38,43r-4,5l24,48r-10,l5,43,,33,,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" w14:anchorId="5B265C90">
              <v:path arrowok="t" o:connecttype="custom" o:connectlocs="0,15240;0,8890;3175,5715;8890,3175;15240,0;21590,3175;24130,5715;27305,8890;30480,15240;27305,20955;24130,27305;21590,30480;15240,30480;8890,30480;3175,27305;0,20955;0,15240" o:connectangles="0,0,0,0,0,0,0,0,0,0,0,0,0,0,0,0,0"/>
            </v:shape>
          </w:pict>
        </mc:Fallback>
      </mc:AlternateContent>
    </w:r>
    <w:r w:rsidR="001B4AF4">
      <w:rPr>
        <w:noProof/>
      </w:rPr>
      <mc:AlternateContent>
        <mc:Choice Requires="wps">
          <w:drawing>
            <wp:anchor distT="0" distB="0" distL="114300" distR="114300" simplePos="0" relativeHeight="251618304" behindDoc="0" locked="0" layoutInCell="1" allowOverlap="1" wp14:anchorId="2C7EFCE6" wp14:editId="2861E461">
              <wp:simplePos x="0" y="0"/>
              <wp:positionH relativeFrom="column">
                <wp:posOffset>3747135</wp:posOffset>
              </wp:positionH>
              <wp:positionV relativeFrom="paragraph">
                <wp:posOffset>1094105</wp:posOffset>
              </wp:positionV>
              <wp:extent cx="30480" cy="30480"/>
              <wp:effectExtent l="0" t="0" r="0" b="0"/>
              <wp:wrapNone/>
              <wp:docPr id="2180" name="Freeform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3 w 48"/>
                          <a:gd name="T7" fmla="*/ 14 h 48"/>
                          <a:gd name="T8" fmla="*/ 48 w 48"/>
                          <a:gd name="T9" fmla="*/ 24 h 48"/>
                          <a:gd name="T10" fmla="*/ 43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3" y="14"/>
                            </a:lnTo>
                            <a:lnTo>
                              <a:pt x="48" y="24"/>
                            </a:lnTo>
                            <a:lnTo>
                              <a:pt x="43"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1081620">
            <v:shape id="Freeform 129" style="position:absolute;margin-left:295.05pt;margin-top:86.15pt;width:2.4pt;height:2.4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3,14r5,10l43,34r-4,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9rzAAQ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" w14:anchorId="48D1681C">
              <v:path arrowok="t" o:connecttype="custom" o:connectlocs="15240,0;21590,0;24765,3175;27305,8890;30480,15240;27305,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617280" behindDoc="0" locked="0" layoutInCell="1" allowOverlap="1" wp14:anchorId="1EB8DC0C" wp14:editId="22394E65">
              <wp:simplePos x="0" y="0"/>
              <wp:positionH relativeFrom="column">
                <wp:posOffset>1016000</wp:posOffset>
              </wp:positionH>
              <wp:positionV relativeFrom="paragraph">
                <wp:posOffset>5129530</wp:posOffset>
              </wp:positionV>
              <wp:extent cx="30480" cy="33020"/>
              <wp:effectExtent l="0" t="0" r="0" b="0"/>
              <wp:wrapNone/>
              <wp:docPr id="2179" name="Freeform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3020"/>
                      </a:xfrm>
                      <a:custGeom>
                        <a:avLst/>
                        <a:gdLst>
                          <a:gd name="T0" fmla="*/ 0 w 48"/>
                          <a:gd name="T1" fmla="*/ 28 h 52"/>
                          <a:gd name="T2" fmla="*/ 0 w 48"/>
                          <a:gd name="T3" fmla="*/ 19 h 52"/>
                          <a:gd name="T4" fmla="*/ 5 w 48"/>
                          <a:gd name="T5" fmla="*/ 9 h 52"/>
                          <a:gd name="T6" fmla="*/ 14 w 48"/>
                          <a:gd name="T7" fmla="*/ 4 h 52"/>
                          <a:gd name="T8" fmla="*/ 24 w 48"/>
                          <a:gd name="T9" fmla="*/ 0 h 52"/>
                          <a:gd name="T10" fmla="*/ 34 w 48"/>
                          <a:gd name="T11" fmla="*/ 4 h 52"/>
                          <a:gd name="T12" fmla="*/ 38 w 48"/>
                          <a:gd name="T13" fmla="*/ 9 h 52"/>
                          <a:gd name="T14" fmla="*/ 43 w 48"/>
                          <a:gd name="T15" fmla="*/ 19 h 52"/>
                          <a:gd name="T16" fmla="*/ 48 w 48"/>
                          <a:gd name="T17" fmla="*/ 28 h 52"/>
                          <a:gd name="T18" fmla="*/ 43 w 48"/>
                          <a:gd name="T19" fmla="*/ 38 h 52"/>
                          <a:gd name="T20" fmla="*/ 38 w 48"/>
                          <a:gd name="T21" fmla="*/ 43 h 52"/>
                          <a:gd name="T22" fmla="*/ 34 w 48"/>
                          <a:gd name="T23" fmla="*/ 48 h 52"/>
                          <a:gd name="T24" fmla="*/ 24 w 48"/>
                          <a:gd name="T25" fmla="*/ 52 h 52"/>
                          <a:gd name="T26" fmla="*/ 14 w 48"/>
                          <a:gd name="T27" fmla="*/ 48 h 52"/>
                          <a:gd name="T28" fmla="*/ 5 w 48"/>
                          <a:gd name="T29" fmla="*/ 43 h 52"/>
                          <a:gd name="T30" fmla="*/ 0 w 48"/>
                          <a:gd name="T31" fmla="*/ 38 h 52"/>
                          <a:gd name="T32" fmla="*/ 0 w 48"/>
                          <a:gd name="T33" fmla="*/ 28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52">
                            <a:moveTo>
                              <a:pt x="0" y="28"/>
                            </a:moveTo>
                            <a:lnTo>
                              <a:pt x="0" y="19"/>
                            </a:lnTo>
                            <a:lnTo>
                              <a:pt x="5" y="9"/>
                            </a:lnTo>
                            <a:lnTo>
                              <a:pt x="14" y="4"/>
                            </a:lnTo>
                            <a:lnTo>
                              <a:pt x="24" y="0"/>
                            </a:lnTo>
                            <a:lnTo>
                              <a:pt x="34" y="4"/>
                            </a:lnTo>
                            <a:lnTo>
                              <a:pt x="38" y="9"/>
                            </a:lnTo>
                            <a:lnTo>
                              <a:pt x="43" y="19"/>
                            </a:lnTo>
                            <a:lnTo>
                              <a:pt x="48" y="28"/>
                            </a:lnTo>
                            <a:lnTo>
                              <a:pt x="43" y="38"/>
                            </a:lnTo>
                            <a:lnTo>
                              <a:pt x="38" y="43"/>
                            </a:lnTo>
                            <a:lnTo>
                              <a:pt x="34" y="48"/>
                            </a:lnTo>
                            <a:lnTo>
                              <a:pt x="24" y="52"/>
                            </a:lnTo>
                            <a:lnTo>
                              <a:pt x="14" y="48"/>
                            </a:lnTo>
                            <a:lnTo>
                              <a:pt x="5" y="43"/>
                            </a:lnTo>
                            <a:lnTo>
                              <a:pt x="0" y="38"/>
                            </a:lnTo>
                            <a:lnTo>
                              <a:pt x="0" y="28"/>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D30F9D8">
            <v:shape id="Freeform 128" style="position:absolute;margin-left:80pt;margin-top:403.9pt;width:2.4pt;height:2.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52" o:spid="_x0000_s1026" fillcolor="#00a7d1" stroked="f" path="m,28l,19,5,9,14,4,24,,34,4r4,5l43,19r5,9l43,38r-5,5l34,48,24,52,14,48,5,43,,38,,2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" w14:anchorId="6ED4A23B">
              <v:path arrowok="t" o:connecttype="custom" o:connectlocs="0,17780;0,12065;3175,5715;8890,2540;15240,0;21590,2540;24130,5715;27305,12065;30480,17780;27305,24130;24130,27305;21590,30480;15240,33020;8890,30480;3175,27305;0,24130;0,17780" o:connectangles="0,0,0,0,0,0,0,0,0,0,0,0,0,0,0,0,0"/>
            </v:shape>
          </w:pict>
        </mc:Fallback>
      </mc:AlternateContent>
    </w:r>
    <w:r w:rsidR="001B4AF4">
      <w:rPr>
        <w:noProof/>
      </w:rPr>
      <mc:AlternateContent>
        <mc:Choice Requires="wps">
          <w:drawing>
            <wp:anchor distT="0" distB="0" distL="114300" distR="114300" simplePos="0" relativeHeight="251614208" behindDoc="0" locked="0" layoutInCell="1" allowOverlap="1" wp14:anchorId="34DE7FB1" wp14:editId="2F33DABD">
              <wp:simplePos x="0" y="0"/>
              <wp:positionH relativeFrom="column">
                <wp:posOffset>3683635</wp:posOffset>
              </wp:positionH>
              <wp:positionV relativeFrom="paragraph">
                <wp:posOffset>1094105</wp:posOffset>
              </wp:positionV>
              <wp:extent cx="33020" cy="30480"/>
              <wp:effectExtent l="0" t="0" r="0" b="0"/>
              <wp:wrapNone/>
              <wp:docPr id="2178" name="Freeform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20" cy="30480"/>
                      </a:xfrm>
                      <a:custGeom>
                        <a:avLst/>
                        <a:gdLst>
                          <a:gd name="T0" fmla="*/ 23 w 52"/>
                          <a:gd name="T1" fmla="*/ 0 h 48"/>
                          <a:gd name="T2" fmla="*/ 33 w 52"/>
                          <a:gd name="T3" fmla="*/ 0 h 48"/>
                          <a:gd name="T4" fmla="*/ 43 w 52"/>
                          <a:gd name="T5" fmla="*/ 5 h 48"/>
                          <a:gd name="T6" fmla="*/ 47 w 52"/>
                          <a:gd name="T7" fmla="*/ 14 h 48"/>
                          <a:gd name="T8" fmla="*/ 52 w 52"/>
                          <a:gd name="T9" fmla="*/ 24 h 48"/>
                          <a:gd name="T10" fmla="*/ 47 w 52"/>
                          <a:gd name="T11" fmla="*/ 34 h 48"/>
                          <a:gd name="T12" fmla="*/ 43 w 52"/>
                          <a:gd name="T13" fmla="*/ 38 h 48"/>
                          <a:gd name="T14" fmla="*/ 33 w 52"/>
                          <a:gd name="T15" fmla="*/ 43 h 48"/>
                          <a:gd name="T16" fmla="*/ 23 w 52"/>
                          <a:gd name="T17" fmla="*/ 48 h 48"/>
                          <a:gd name="T18" fmla="*/ 19 w 52"/>
                          <a:gd name="T19" fmla="*/ 43 h 48"/>
                          <a:gd name="T20" fmla="*/ 9 w 52"/>
                          <a:gd name="T21" fmla="*/ 38 h 48"/>
                          <a:gd name="T22" fmla="*/ 4 w 52"/>
                          <a:gd name="T23" fmla="*/ 34 h 48"/>
                          <a:gd name="T24" fmla="*/ 0 w 52"/>
                          <a:gd name="T25" fmla="*/ 24 h 48"/>
                          <a:gd name="T26" fmla="*/ 4 w 52"/>
                          <a:gd name="T27" fmla="*/ 14 h 48"/>
                          <a:gd name="T28" fmla="*/ 9 w 52"/>
                          <a:gd name="T29" fmla="*/ 5 h 48"/>
                          <a:gd name="T30" fmla="*/ 19 w 52"/>
                          <a:gd name="T31" fmla="*/ 0 h 48"/>
                          <a:gd name="T32" fmla="*/ 23 w 52"/>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2" h="48">
                            <a:moveTo>
                              <a:pt x="23" y="0"/>
                            </a:moveTo>
                            <a:lnTo>
                              <a:pt x="33" y="0"/>
                            </a:lnTo>
                            <a:lnTo>
                              <a:pt x="43" y="5"/>
                            </a:lnTo>
                            <a:lnTo>
                              <a:pt x="47" y="14"/>
                            </a:lnTo>
                            <a:lnTo>
                              <a:pt x="52" y="24"/>
                            </a:lnTo>
                            <a:lnTo>
                              <a:pt x="47" y="34"/>
                            </a:lnTo>
                            <a:lnTo>
                              <a:pt x="43" y="38"/>
                            </a:lnTo>
                            <a:lnTo>
                              <a:pt x="33" y="43"/>
                            </a:lnTo>
                            <a:lnTo>
                              <a:pt x="23" y="48"/>
                            </a:lnTo>
                            <a:lnTo>
                              <a:pt x="19" y="43"/>
                            </a:lnTo>
                            <a:lnTo>
                              <a:pt x="9" y="38"/>
                            </a:lnTo>
                            <a:lnTo>
                              <a:pt x="4" y="34"/>
                            </a:lnTo>
                            <a:lnTo>
                              <a:pt x="0" y="24"/>
                            </a:lnTo>
                            <a:lnTo>
                              <a:pt x="4" y="14"/>
                            </a:lnTo>
                            <a:lnTo>
                              <a:pt x="9" y="5"/>
                            </a:lnTo>
                            <a:lnTo>
                              <a:pt x="19" y="0"/>
                            </a:lnTo>
                            <a:lnTo>
                              <a:pt x="23"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589D5464">
            <v:shape id="Freeform 125" style="position:absolute;margin-left:290.05pt;margin-top:86.15pt;width:2.6pt;height:2.4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00a7d1" stroked="f" path="m23,l33,,43,5r4,9l52,24,47,34r-4,4l33,43,23,48,19,43,9,38,4,34,,24,4,14,9,5,19,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" w14:anchorId="074A72E2">
              <v:path arrowok="t" o:connecttype="custom" o:connectlocs="14605,0;20955,0;27305,3175;29845,8890;33020,15240;29845,21590;27305,24130;20955,27305;14605,30480;12065,27305;5715,24130;2540,21590;0,15240;2540,8890;5715,3175;12065,0;14605,0" o:connectangles="0,0,0,0,0,0,0,0,0,0,0,0,0,0,0,0,0"/>
            </v:shape>
          </w:pict>
        </mc:Fallback>
      </mc:AlternateContent>
    </w:r>
    <w:r w:rsidR="001B4AF4">
      <w:rPr>
        <w:noProof/>
      </w:rPr>
      <mc:AlternateContent>
        <mc:Choice Requires="wps">
          <w:drawing>
            <wp:anchor distT="0" distB="0" distL="114300" distR="114300" simplePos="0" relativeHeight="251613184" behindDoc="0" locked="0" layoutInCell="1" allowOverlap="1" wp14:anchorId="56D58024" wp14:editId="55D4234F">
              <wp:simplePos x="0" y="0"/>
              <wp:positionH relativeFrom="column">
                <wp:posOffset>1016000</wp:posOffset>
              </wp:positionH>
              <wp:positionV relativeFrom="paragraph">
                <wp:posOffset>5193030</wp:posOffset>
              </wp:positionV>
              <wp:extent cx="30480" cy="30480"/>
              <wp:effectExtent l="0" t="0" r="0" b="0"/>
              <wp:wrapNone/>
              <wp:docPr id="2177" name="Freeform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39 h 48"/>
                          <a:gd name="T22" fmla="*/ 34 w 48"/>
                          <a:gd name="T23" fmla="*/ 44 h 48"/>
                          <a:gd name="T24" fmla="*/ 24 w 48"/>
                          <a:gd name="T25" fmla="*/ 48 h 48"/>
                          <a:gd name="T26" fmla="*/ 14 w 48"/>
                          <a:gd name="T27" fmla="*/ 44 h 48"/>
                          <a:gd name="T28" fmla="*/ 5 w 48"/>
                          <a:gd name="T29" fmla="*/ 39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39"/>
                            </a:lnTo>
                            <a:lnTo>
                              <a:pt x="34" y="44"/>
                            </a:lnTo>
                            <a:lnTo>
                              <a:pt x="24" y="48"/>
                            </a:lnTo>
                            <a:lnTo>
                              <a:pt x="14" y="44"/>
                            </a:lnTo>
                            <a:lnTo>
                              <a:pt x="5" y="39"/>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52B56AC">
            <v:shape id="Freeform 124" style="position:absolute;margin-left:80pt;margin-top:408.9pt;width:2.4pt;height:2.4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5l34,44,24,48,14,44,5,39,,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" w14:anchorId="67041F27">
              <v:path arrowok="t" o:connecttype="custom" o:connectlocs="0,15240;0,9525;3175,3175;8890,0;15240,0;21590,0;24130,3175;27305,9525;30480,15240;27305,21590;24130,24765;21590,27940;15240,30480;8890,27940;3175,24765;0,21590;0,15240" o:connectangles="0,0,0,0,0,0,0,0,0,0,0,0,0,0,0,0,0"/>
            </v:shape>
          </w:pict>
        </mc:Fallback>
      </mc:AlternateContent>
    </w:r>
    <w:r w:rsidR="001B4AF4">
      <w:rPr>
        <w:noProof/>
      </w:rPr>
      <mc:AlternateContent>
        <mc:Choice Requires="wps">
          <w:drawing>
            <wp:anchor distT="0" distB="0" distL="114300" distR="114300" simplePos="0" relativeHeight="251610112" behindDoc="0" locked="0" layoutInCell="1" allowOverlap="1" wp14:anchorId="57A1D2EC" wp14:editId="30CD14CB">
              <wp:simplePos x="0" y="0"/>
              <wp:positionH relativeFrom="column">
                <wp:posOffset>3622675</wp:posOffset>
              </wp:positionH>
              <wp:positionV relativeFrom="paragraph">
                <wp:posOffset>1094105</wp:posOffset>
              </wp:positionV>
              <wp:extent cx="30480" cy="30480"/>
              <wp:effectExtent l="0" t="0" r="0" b="0"/>
              <wp:wrapNone/>
              <wp:docPr id="2176" name="Freeform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4 w 48"/>
                          <a:gd name="T23" fmla="*/ 34 h 48"/>
                          <a:gd name="T24" fmla="*/ 0 w 48"/>
                          <a:gd name="T25" fmla="*/ 24 h 48"/>
                          <a:gd name="T26" fmla="*/ 4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4" y="34"/>
                            </a:lnTo>
                            <a:lnTo>
                              <a:pt x="0" y="24"/>
                            </a:lnTo>
                            <a:lnTo>
                              <a:pt x="4"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17B0377">
            <v:shape id="Freeform 121" style="position:absolute;margin-left:285.25pt;margin-top:86.15pt;width:2.4pt;height:2.4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4,34,,24,4,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" w14:anchorId="6F2F27B0">
              <v:path arrowok="t" o:connecttype="custom" o:connectlocs="15240,0;20955,0;27305,3175;30480,8890;30480,15240;30480,21590;27305,24130;20955,27305;15240,30480;8890,27305;5715,24130;2540,21590;0,15240;2540,8890;5715,3175;8890,0;15240,0" o:connectangles="0,0,0,0,0,0,0,0,0,0,0,0,0,0,0,0,0"/>
            </v:shape>
          </w:pict>
        </mc:Fallback>
      </mc:AlternateContent>
    </w:r>
    <w:r w:rsidR="001B4AF4">
      <w:rPr>
        <w:noProof/>
      </w:rPr>
      <mc:AlternateContent>
        <mc:Choice Requires="wps">
          <w:drawing>
            <wp:anchor distT="0" distB="0" distL="114300" distR="114300" simplePos="0" relativeHeight="251609088" behindDoc="0" locked="0" layoutInCell="1" allowOverlap="1" wp14:anchorId="76258C83" wp14:editId="04DF6B30">
              <wp:simplePos x="0" y="0"/>
              <wp:positionH relativeFrom="column">
                <wp:posOffset>1016000</wp:posOffset>
              </wp:positionH>
              <wp:positionV relativeFrom="paragraph">
                <wp:posOffset>5253990</wp:posOffset>
              </wp:positionV>
              <wp:extent cx="30480" cy="30480"/>
              <wp:effectExtent l="0" t="0" r="0" b="0"/>
              <wp:wrapNone/>
              <wp:docPr id="2175" name="Freeform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5 h 48"/>
                          <a:gd name="T6" fmla="*/ 14 w 48"/>
                          <a:gd name="T7" fmla="*/ 0 h 48"/>
                          <a:gd name="T8" fmla="*/ 24 w 48"/>
                          <a:gd name="T9" fmla="*/ 0 h 48"/>
                          <a:gd name="T10" fmla="*/ 34 w 48"/>
                          <a:gd name="T11" fmla="*/ 0 h 48"/>
                          <a:gd name="T12" fmla="*/ 38 w 48"/>
                          <a:gd name="T13" fmla="*/ 5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5"/>
                            </a:lnTo>
                            <a:lnTo>
                              <a:pt x="14" y="0"/>
                            </a:lnTo>
                            <a:lnTo>
                              <a:pt x="24" y="0"/>
                            </a:lnTo>
                            <a:lnTo>
                              <a:pt x="34" y="0"/>
                            </a:lnTo>
                            <a:lnTo>
                              <a:pt x="38" y="5"/>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5BFC425">
            <v:shape id="Freeform 120" style="position:absolute;margin-left:80pt;margin-top:413.7pt;width:2.4pt;height:2.4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5,14,,24,,34,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" w14:anchorId="1C6D705C">
              <v:path arrowok="t" o:connecttype="custom" o:connectlocs="0,15240;0,9525;3175,3175;8890,0;15240,0;21590,0;24130,3175;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06016" behindDoc="0" locked="0" layoutInCell="1" allowOverlap="1" wp14:anchorId="198C6332" wp14:editId="673E5223">
              <wp:simplePos x="0" y="0"/>
              <wp:positionH relativeFrom="column">
                <wp:posOffset>3561715</wp:posOffset>
              </wp:positionH>
              <wp:positionV relativeFrom="paragraph">
                <wp:posOffset>1094105</wp:posOffset>
              </wp:positionV>
              <wp:extent cx="30480" cy="30480"/>
              <wp:effectExtent l="0" t="0" r="0" b="0"/>
              <wp:wrapNone/>
              <wp:docPr id="2174" name="Freeform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E8F62AE">
            <v:shape id="Freeform 117" style="position:absolute;margin-left:280.45pt;margin-top:86.15pt;width:2.4pt;height:2.4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" w14:anchorId="7DBC6CBF">
              <v:path arrowok="t" o:connecttype="custom" o:connectlocs="15240,0;20955,0;27305,3175;30480,8890;30480,15240;30480,21590;27305,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604992" behindDoc="0" locked="0" layoutInCell="1" allowOverlap="1" wp14:anchorId="39C63454" wp14:editId="15A4D01C">
              <wp:simplePos x="0" y="0"/>
              <wp:positionH relativeFrom="column">
                <wp:posOffset>1016000</wp:posOffset>
              </wp:positionH>
              <wp:positionV relativeFrom="paragraph">
                <wp:posOffset>5314950</wp:posOffset>
              </wp:positionV>
              <wp:extent cx="30480" cy="30480"/>
              <wp:effectExtent l="0" t="0" r="0" b="0"/>
              <wp:wrapNone/>
              <wp:docPr id="2173" name="Freeform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0 w 48"/>
                          <a:gd name="T1" fmla="*/ 24 h 48"/>
                          <a:gd name="T2" fmla="*/ 0 w 48"/>
                          <a:gd name="T3" fmla="*/ 15 h 48"/>
                          <a:gd name="T4" fmla="*/ 5 w 48"/>
                          <a:gd name="T5" fmla="*/ 10 h 48"/>
                          <a:gd name="T6" fmla="*/ 14 w 48"/>
                          <a:gd name="T7" fmla="*/ 5 h 48"/>
                          <a:gd name="T8" fmla="*/ 24 w 48"/>
                          <a:gd name="T9" fmla="*/ 0 h 48"/>
                          <a:gd name="T10" fmla="*/ 34 w 48"/>
                          <a:gd name="T11" fmla="*/ 5 h 48"/>
                          <a:gd name="T12" fmla="*/ 38 w 48"/>
                          <a:gd name="T13" fmla="*/ 10 h 48"/>
                          <a:gd name="T14" fmla="*/ 43 w 48"/>
                          <a:gd name="T15" fmla="*/ 15 h 48"/>
                          <a:gd name="T16" fmla="*/ 48 w 48"/>
                          <a:gd name="T17" fmla="*/ 24 h 48"/>
                          <a:gd name="T18" fmla="*/ 43 w 48"/>
                          <a:gd name="T19" fmla="*/ 34 h 48"/>
                          <a:gd name="T20" fmla="*/ 38 w 48"/>
                          <a:gd name="T21" fmla="*/ 43 h 48"/>
                          <a:gd name="T22" fmla="*/ 34 w 48"/>
                          <a:gd name="T23" fmla="*/ 48 h 48"/>
                          <a:gd name="T24" fmla="*/ 24 w 48"/>
                          <a:gd name="T25" fmla="*/ 48 h 48"/>
                          <a:gd name="T26" fmla="*/ 14 w 48"/>
                          <a:gd name="T27" fmla="*/ 48 h 48"/>
                          <a:gd name="T28" fmla="*/ 5 w 48"/>
                          <a:gd name="T29" fmla="*/ 43 h 48"/>
                          <a:gd name="T30" fmla="*/ 0 w 48"/>
                          <a:gd name="T31" fmla="*/ 34 h 48"/>
                          <a:gd name="T32" fmla="*/ 0 w 48"/>
                          <a:gd name="T33" fmla="*/ 24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0" y="24"/>
                            </a:moveTo>
                            <a:lnTo>
                              <a:pt x="0" y="15"/>
                            </a:lnTo>
                            <a:lnTo>
                              <a:pt x="5" y="10"/>
                            </a:lnTo>
                            <a:lnTo>
                              <a:pt x="14" y="5"/>
                            </a:lnTo>
                            <a:lnTo>
                              <a:pt x="24" y="0"/>
                            </a:lnTo>
                            <a:lnTo>
                              <a:pt x="34" y="5"/>
                            </a:lnTo>
                            <a:lnTo>
                              <a:pt x="38" y="10"/>
                            </a:lnTo>
                            <a:lnTo>
                              <a:pt x="43" y="15"/>
                            </a:lnTo>
                            <a:lnTo>
                              <a:pt x="48" y="24"/>
                            </a:lnTo>
                            <a:lnTo>
                              <a:pt x="43" y="34"/>
                            </a:lnTo>
                            <a:lnTo>
                              <a:pt x="38" y="43"/>
                            </a:lnTo>
                            <a:lnTo>
                              <a:pt x="34" y="48"/>
                            </a:lnTo>
                            <a:lnTo>
                              <a:pt x="24" y="48"/>
                            </a:lnTo>
                            <a:lnTo>
                              <a:pt x="14" y="48"/>
                            </a:lnTo>
                            <a:lnTo>
                              <a:pt x="5" y="43"/>
                            </a:lnTo>
                            <a:lnTo>
                              <a:pt x="0" y="34"/>
                            </a:lnTo>
                            <a:lnTo>
                              <a:pt x="0" y="24"/>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0B056CE">
            <v:shape id="Freeform 116" style="position:absolute;margin-left:80pt;margin-top:418.5pt;width:2.4pt;height:2.4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15,5,10,14,5,24,,34,5r4,5l43,15r5,9l43,34r-5,9l34,48r-10,l14,48,5,43,,3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" w14:anchorId="4702CF17">
              <v:path arrowok="t" o:connecttype="custom" o:connectlocs="0,15240;0,9525;3175,6350;8890,3175;15240,0;21590,3175;24130,6350;27305,9525;30480,15240;27305,21590;24130,27305;21590,30480;15240,30480;8890,30480;3175,27305;0,21590;0,15240" o:connectangles="0,0,0,0,0,0,0,0,0,0,0,0,0,0,0,0,0"/>
            </v:shape>
          </w:pict>
        </mc:Fallback>
      </mc:AlternateContent>
    </w:r>
    <w:r w:rsidR="001B4AF4">
      <w:rPr>
        <w:noProof/>
      </w:rPr>
      <mc:AlternateContent>
        <mc:Choice Requires="wps">
          <w:drawing>
            <wp:anchor distT="0" distB="0" distL="114300" distR="114300" simplePos="0" relativeHeight="251601920" behindDoc="0" locked="0" layoutInCell="1" allowOverlap="1" wp14:anchorId="03D25914" wp14:editId="00379B24">
              <wp:simplePos x="0" y="0"/>
              <wp:positionH relativeFrom="column">
                <wp:posOffset>3500755</wp:posOffset>
              </wp:positionH>
              <wp:positionV relativeFrom="paragraph">
                <wp:posOffset>1094105</wp:posOffset>
              </wp:positionV>
              <wp:extent cx="30480" cy="30480"/>
              <wp:effectExtent l="0" t="0" r="0" b="0"/>
              <wp:wrapNone/>
              <wp:docPr id="2172" name="Freeform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8 w 48"/>
                          <a:gd name="T7" fmla="*/ 14 h 48"/>
                          <a:gd name="T8" fmla="*/ 48 w 48"/>
                          <a:gd name="T9" fmla="*/ 24 h 48"/>
                          <a:gd name="T10" fmla="*/ 48 w 48"/>
                          <a:gd name="T11" fmla="*/ 34 h 48"/>
                          <a:gd name="T12" fmla="*/ 38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8" y="14"/>
                            </a:lnTo>
                            <a:lnTo>
                              <a:pt x="48" y="24"/>
                            </a:lnTo>
                            <a:lnTo>
                              <a:pt x="48" y="34"/>
                            </a:lnTo>
                            <a:lnTo>
                              <a:pt x="38"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E4DED50">
            <v:shape id="Freeform 113" style="position:absolute;margin-left:275.65pt;margin-top:86.15pt;width:2.4pt;height:2.4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10,9l48,24r,10l38,38r-5,5l24,48,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" w14:anchorId="391887A0">
              <v:path arrowok="t" o:connecttype="custom" o:connectlocs="15240,0;20955,0;24130,3175;30480,8890;30480,15240;30480,21590;24130,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97824" behindDoc="0" locked="0" layoutInCell="1" allowOverlap="1" wp14:anchorId="37B01095" wp14:editId="648A2C3B">
              <wp:simplePos x="0" y="0"/>
              <wp:positionH relativeFrom="column">
                <wp:posOffset>3439795</wp:posOffset>
              </wp:positionH>
              <wp:positionV relativeFrom="paragraph">
                <wp:posOffset>1094105</wp:posOffset>
              </wp:positionV>
              <wp:extent cx="30480" cy="30480"/>
              <wp:effectExtent l="0" t="0" r="0" b="0"/>
              <wp:wrapNone/>
              <wp:docPr id="2171" name="Freeform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5273745">
            <v:shape id="Freeform 109" style="position:absolute;margin-left:270.85pt;margin-top:86.15pt;width:2.4pt;height:2.4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" w14:anchorId="302B2DF2">
              <v:path arrowok="t" o:connecttype="custom" o:connectlocs="15240,0;20955,0;24130,3175;27305,8890;30480,15240;27305,21590;24130,24130;20955,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593728" behindDoc="0" locked="0" layoutInCell="1" allowOverlap="1" wp14:anchorId="7879066F" wp14:editId="032D6E93">
              <wp:simplePos x="0" y="0"/>
              <wp:positionH relativeFrom="column">
                <wp:posOffset>3375660</wp:posOffset>
              </wp:positionH>
              <wp:positionV relativeFrom="paragraph">
                <wp:posOffset>1094105</wp:posOffset>
              </wp:positionV>
              <wp:extent cx="30480" cy="30480"/>
              <wp:effectExtent l="0" t="0" r="0" b="0"/>
              <wp:wrapNone/>
              <wp:docPr id="2170" name="Freeform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5" y="34"/>
                            </a:lnTo>
                            <a:lnTo>
                              <a:pt x="0" y="24"/>
                            </a:lnTo>
                            <a:lnTo>
                              <a:pt x="5"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CDCE136">
            <v:shape id="Freeform 105" style="position:absolute;margin-left:265.8pt;margin-top:86.15pt;width:2.4pt;height:2.4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5,34,,24,5,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1a+A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" w14:anchorId="3040A458">
              <v:path arrowok="t" o:connecttype="custom" o:connectlocs="15240,0;21590,0;27305,3175;30480,8890;30480,15240;30480,21590;27305,24130;21590,27305;15240,30480;8890,27305;6350,24130;3175,21590;0,15240;3175,8890;6350,3175;8890,0;15240,0" o:connectangles="0,0,0,0,0,0,0,0,0,0,0,0,0,0,0,0,0"/>
            </v:shape>
          </w:pict>
        </mc:Fallback>
      </mc:AlternateContent>
    </w:r>
    <w:r w:rsidR="001B4AF4">
      <w:rPr>
        <w:noProof/>
      </w:rPr>
      <mc:AlternateContent>
        <mc:Choice Requires="wps">
          <w:drawing>
            <wp:anchor distT="0" distB="0" distL="114300" distR="114300" simplePos="0" relativeHeight="251589632" behindDoc="0" locked="0" layoutInCell="1" allowOverlap="1" wp14:anchorId="55F8B627" wp14:editId="5838F893">
              <wp:simplePos x="0" y="0"/>
              <wp:positionH relativeFrom="column">
                <wp:posOffset>3314700</wp:posOffset>
              </wp:positionH>
              <wp:positionV relativeFrom="paragraph">
                <wp:posOffset>1094105</wp:posOffset>
              </wp:positionV>
              <wp:extent cx="30480" cy="30480"/>
              <wp:effectExtent l="0" t="0" r="0" b="0"/>
              <wp:wrapNone/>
              <wp:docPr id="2169" name="Freeform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5" y="34"/>
                            </a:lnTo>
                            <a:lnTo>
                              <a:pt x="0" y="24"/>
                            </a:lnTo>
                            <a:lnTo>
                              <a:pt x="5"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37C5E53">
            <v:shape id="Freeform 101" style="position:absolute;margin-left:261pt;margin-top:86.15pt;width:2.4pt;height:2.4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5,34,,24,5,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1a+A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" w14:anchorId="74F126C3">
              <v:path arrowok="t" o:connecttype="custom" o:connectlocs="15240,0;21590,0;27305,3175;30480,8890;30480,15240;30480,21590;27305,24130;21590,27305;15240,30480;8890,27305;6350,24130;3175,21590;0,15240;3175,8890;6350,3175;8890,0;15240,0" o:connectangles="0,0,0,0,0,0,0,0,0,0,0,0,0,0,0,0,0"/>
            </v:shape>
          </w:pict>
        </mc:Fallback>
      </mc:AlternateContent>
    </w:r>
    <w:r w:rsidR="001B4AF4">
      <w:rPr>
        <w:noProof/>
      </w:rPr>
      <mc:AlternateContent>
        <mc:Choice Requires="wps">
          <w:drawing>
            <wp:anchor distT="0" distB="0" distL="114300" distR="114300" simplePos="0" relativeHeight="251585536" behindDoc="0" locked="0" layoutInCell="1" allowOverlap="1" wp14:anchorId="4170CA50" wp14:editId="397F1001">
              <wp:simplePos x="0" y="0"/>
              <wp:positionH relativeFrom="column">
                <wp:posOffset>3253740</wp:posOffset>
              </wp:positionH>
              <wp:positionV relativeFrom="paragraph">
                <wp:posOffset>1094105</wp:posOffset>
              </wp:positionV>
              <wp:extent cx="30480" cy="30480"/>
              <wp:effectExtent l="0" t="0" r="0" b="0"/>
              <wp:wrapNone/>
              <wp:docPr id="2168" name="Freeform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3FC3563">
            <v:shape id="Freeform 97" style="position:absolute;margin-left:256.2pt;margin-top:86.15pt;width:2.4pt;height:2.4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" w14:anchorId="4A79398D">
              <v:path arrowok="t" o:connecttype="custom" o:connectlocs="15240,0;21590,0;27305,3175;30480,8890;30480,15240;30480,21590;27305,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581440" behindDoc="0" locked="0" layoutInCell="1" allowOverlap="1" wp14:anchorId="1F0E383B" wp14:editId="0E70CFD8">
              <wp:simplePos x="0" y="0"/>
              <wp:positionH relativeFrom="column">
                <wp:posOffset>3192780</wp:posOffset>
              </wp:positionH>
              <wp:positionV relativeFrom="paragraph">
                <wp:posOffset>1094105</wp:posOffset>
              </wp:positionV>
              <wp:extent cx="30480" cy="30480"/>
              <wp:effectExtent l="0" t="0" r="0" b="0"/>
              <wp:wrapNone/>
              <wp:docPr id="2167" name="Freeform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3 w 48"/>
                          <a:gd name="T7" fmla="*/ 14 h 48"/>
                          <a:gd name="T8" fmla="*/ 48 w 48"/>
                          <a:gd name="T9" fmla="*/ 24 h 48"/>
                          <a:gd name="T10" fmla="*/ 43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3" y="14"/>
                            </a:lnTo>
                            <a:lnTo>
                              <a:pt x="48" y="24"/>
                            </a:lnTo>
                            <a:lnTo>
                              <a:pt x="43"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CE8D4EA">
            <v:shape id="Freeform 93" style="position:absolute;margin-left:251.4pt;margin-top:86.15pt;width:2.4pt;height:2.4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3,14r5,10l43,34r-4,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9rzAAQ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" w14:anchorId="72BE281E">
              <v:path arrowok="t" o:connecttype="custom" o:connectlocs="15240,0;21590,0;24765,3175;27305,8890;30480,15240;27305,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577344" behindDoc="0" locked="0" layoutInCell="1" allowOverlap="1" wp14:anchorId="7F8FE8C0" wp14:editId="1E767057">
              <wp:simplePos x="0" y="0"/>
              <wp:positionH relativeFrom="column">
                <wp:posOffset>3131820</wp:posOffset>
              </wp:positionH>
              <wp:positionV relativeFrom="paragraph">
                <wp:posOffset>1094105</wp:posOffset>
              </wp:positionV>
              <wp:extent cx="30480" cy="30480"/>
              <wp:effectExtent l="0" t="0" r="0" b="0"/>
              <wp:wrapNone/>
              <wp:docPr id="2166" name="Freeform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9 w 48"/>
                          <a:gd name="T5" fmla="*/ 5 h 48"/>
                          <a:gd name="T6" fmla="*/ 43 w 48"/>
                          <a:gd name="T7" fmla="*/ 14 h 48"/>
                          <a:gd name="T8" fmla="*/ 48 w 48"/>
                          <a:gd name="T9" fmla="*/ 24 h 48"/>
                          <a:gd name="T10" fmla="*/ 43 w 48"/>
                          <a:gd name="T11" fmla="*/ 34 h 48"/>
                          <a:gd name="T12" fmla="*/ 39 w 48"/>
                          <a:gd name="T13" fmla="*/ 38 h 48"/>
                          <a:gd name="T14" fmla="*/ 34 w 48"/>
                          <a:gd name="T15" fmla="*/ 43 h 48"/>
                          <a:gd name="T16" fmla="*/ 24 w 48"/>
                          <a:gd name="T17" fmla="*/ 48 h 48"/>
                          <a:gd name="T18" fmla="*/ 15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9" y="5"/>
                            </a:lnTo>
                            <a:lnTo>
                              <a:pt x="43" y="14"/>
                            </a:lnTo>
                            <a:lnTo>
                              <a:pt x="48" y="24"/>
                            </a:lnTo>
                            <a:lnTo>
                              <a:pt x="43" y="34"/>
                            </a:lnTo>
                            <a:lnTo>
                              <a:pt x="39" y="38"/>
                            </a:lnTo>
                            <a:lnTo>
                              <a:pt x="34" y="43"/>
                            </a:lnTo>
                            <a:lnTo>
                              <a:pt x="24" y="48"/>
                            </a:lnTo>
                            <a:lnTo>
                              <a:pt x="15" y="43"/>
                            </a:lnTo>
                            <a:lnTo>
                              <a:pt x="5" y="38"/>
                            </a:lnTo>
                            <a:lnTo>
                              <a:pt x="0" y="34"/>
                            </a:lnTo>
                            <a:lnTo>
                              <a:pt x="0" y="24"/>
                            </a:lnTo>
                            <a:lnTo>
                              <a:pt x="0" y="14"/>
                            </a:lnTo>
                            <a:lnTo>
                              <a:pt x="5"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03162BC">
            <v:shape id="Freeform 89" style="position:absolute;margin-left:246.6pt;margin-top:86.15pt;width:2.4pt;height:2.4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5,5l43,14r5,10l43,34r-4,4l34,43,24,48,15,43,5,38,,34,,24,,14,5,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" w14:anchorId="1B909D8B">
              <v:path arrowok="t" o:connecttype="custom" o:connectlocs="15240,0;21590,0;24765,3175;27305,8890;30480,15240;27305,21590;24765,24130;21590,27305;15240,30480;9525,27305;3175,24130;0,21590;0,15240;0,8890;3175,3175;9525,0;15240,0" o:connectangles="0,0,0,0,0,0,0,0,0,0,0,0,0,0,0,0,0"/>
            </v:shape>
          </w:pict>
        </mc:Fallback>
      </mc:AlternateContent>
    </w:r>
    <w:r w:rsidR="001B4AF4">
      <w:rPr>
        <w:noProof/>
      </w:rPr>
      <mc:AlternateContent>
        <mc:Choice Requires="wps">
          <w:drawing>
            <wp:anchor distT="0" distB="0" distL="114300" distR="114300" simplePos="0" relativeHeight="251573248" behindDoc="0" locked="0" layoutInCell="1" allowOverlap="1" wp14:anchorId="4EE10C3A" wp14:editId="052540F4">
              <wp:simplePos x="0" y="0"/>
              <wp:positionH relativeFrom="column">
                <wp:posOffset>3067685</wp:posOffset>
              </wp:positionH>
              <wp:positionV relativeFrom="paragraph">
                <wp:posOffset>1094105</wp:posOffset>
              </wp:positionV>
              <wp:extent cx="30480" cy="30480"/>
              <wp:effectExtent l="0" t="0" r="0" b="0"/>
              <wp:wrapNone/>
              <wp:docPr id="2165" name="Freeform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CCA2FA9">
            <v:shape id="Freeform 85" style="position:absolute;margin-left:241.55pt;margin-top:86.15pt;width:2.4pt;height:2.4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" w14:anchorId="43368D15">
              <v:path arrowok="t" o:connecttype="custom" o:connectlocs="15240,0;21590,0;27940,3175;30480,8890;30480,15240;30480,21590;27940,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569152" behindDoc="0" locked="0" layoutInCell="1" allowOverlap="1" wp14:anchorId="2A9EFE4A" wp14:editId="302FCCF0">
              <wp:simplePos x="0" y="0"/>
              <wp:positionH relativeFrom="column">
                <wp:posOffset>3007360</wp:posOffset>
              </wp:positionH>
              <wp:positionV relativeFrom="paragraph">
                <wp:posOffset>1094105</wp:posOffset>
              </wp:positionV>
              <wp:extent cx="29845" cy="30480"/>
              <wp:effectExtent l="0" t="0" r="0" b="0"/>
              <wp:wrapNone/>
              <wp:docPr id="2164" name="Freeform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45" cy="30480"/>
                      </a:xfrm>
                      <a:custGeom>
                        <a:avLst/>
                        <a:gdLst>
                          <a:gd name="T0" fmla="*/ 23 w 47"/>
                          <a:gd name="T1" fmla="*/ 0 h 48"/>
                          <a:gd name="T2" fmla="*/ 33 w 47"/>
                          <a:gd name="T3" fmla="*/ 0 h 48"/>
                          <a:gd name="T4" fmla="*/ 43 w 47"/>
                          <a:gd name="T5" fmla="*/ 5 h 48"/>
                          <a:gd name="T6" fmla="*/ 47 w 47"/>
                          <a:gd name="T7" fmla="*/ 14 h 48"/>
                          <a:gd name="T8" fmla="*/ 47 w 47"/>
                          <a:gd name="T9" fmla="*/ 24 h 48"/>
                          <a:gd name="T10" fmla="*/ 47 w 47"/>
                          <a:gd name="T11" fmla="*/ 34 h 48"/>
                          <a:gd name="T12" fmla="*/ 43 w 47"/>
                          <a:gd name="T13" fmla="*/ 38 h 48"/>
                          <a:gd name="T14" fmla="*/ 33 w 47"/>
                          <a:gd name="T15" fmla="*/ 43 h 48"/>
                          <a:gd name="T16" fmla="*/ 23 w 47"/>
                          <a:gd name="T17" fmla="*/ 48 h 48"/>
                          <a:gd name="T18" fmla="*/ 14 w 47"/>
                          <a:gd name="T19" fmla="*/ 43 h 48"/>
                          <a:gd name="T20" fmla="*/ 9 w 47"/>
                          <a:gd name="T21" fmla="*/ 38 h 48"/>
                          <a:gd name="T22" fmla="*/ 4 w 47"/>
                          <a:gd name="T23" fmla="*/ 34 h 48"/>
                          <a:gd name="T24" fmla="*/ 0 w 47"/>
                          <a:gd name="T25" fmla="*/ 24 h 48"/>
                          <a:gd name="T26" fmla="*/ 4 w 47"/>
                          <a:gd name="T27" fmla="*/ 14 h 48"/>
                          <a:gd name="T28" fmla="*/ 9 w 47"/>
                          <a:gd name="T29" fmla="*/ 5 h 48"/>
                          <a:gd name="T30" fmla="*/ 14 w 47"/>
                          <a:gd name="T31" fmla="*/ 0 h 48"/>
                          <a:gd name="T32" fmla="*/ 23 w 47"/>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 h="48">
                            <a:moveTo>
                              <a:pt x="23" y="0"/>
                            </a:moveTo>
                            <a:lnTo>
                              <a:pt x="33" y="0"/>
                            </a:lnTo>
                            <a:lnTo>
                              <a:pt x="43" y="5"/>
                            </a:lnTo>
                            <a:lnTo>
                              <a:pt x="47" y="14"/>
                            </a:lnTo>
                            <a:lnTo>
                              <a:pt x="47" y="24"/>
                            </a:lnTo>
                            <a:lnTo>
                              <a:pt x="47" y="34"/>
                            </a:lnTo>
                            <a:lnTo>
                              <a:pt x="43" y="38"/>
                            </a:lnTo>
                            <a:lnTo>
                              <a:pt x="33" y="43"/>
                            </a:lnTo>
                            <a:lnTo>
                              <a:pt x="23" y="48"/>
                            </a:lnTo>
                            <a:lnTo>
                              <a:pt x="14" y="43"/>
                            </a:lnTo>
                            <a:lnTo>
                              <a:pt x="9" y="38"/>
                            </a:lnTo>
                            <a:lnTo>
                              <a:pt x="4" y="34"/>
                            </a:lnTo>
                            <a:lnTo>
                              <a:pt x="0" y="24"/>
                            </a:lnTo>
                            <a:lnTo>
                              <a:pt x="4" y="14"/>
                            </a:lnTo>
                            <a:lnTo>
                              <a:pt x="9" y="5"/>
                            </a:lnTo>
                            <a:lnTo>
                              <a:pt x="14" y="0"/>
                            </a:lnTo>
                            <a:lnTo>
                              <a:pt x="23"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DE1681A">
            <v:shape id="Freeform 81" style="position:absolute;margin-left:236.8pt;margin-top:86.15pt;width:2.35pt;height:2.4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7,48" o:spid="_x0000_s1026" fillcolor="#00a7d1" stroked="f" path="m23,l33,,43,5r4,9l47,24r,10l43,38,33,43,23,48,14,43,9,38,4,34,,24,4,14,9,5,14,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" w14:anchorId="5304A7A6">
              <v:path arrowok="t" o:connecttype="custom" o:connectlocs="14605,0;20955,0;27305,3175;29845,8890;29845,15240;29845,21590;27305,24130;20955,27305;14605,30480;8890,27305;5715,24130;2540,21590;0,15240;2540,8890;5715,3175;8890,0;14605,0" o:connectangles="0,0,0,0,0,0,0,0,0,0,0,0,0,0,0,0,0"/>
            </v:shape>
          </w:pict>
        </mc:Fallback>
      </mc:AlternateContent>
    </w:r>
    <w:r w:rsidR="001B4AF4">
      <w:rPr>
        <w:noProof/>
      </w:rPr>
      <mc:AlternateContent>
        <mc:Choice Requires="wps">
          <w:drawing>
            <wp:anchor distT="0" distB="0" distL="114300" distR="114300" simplePos="0" relativeHeight="251564032" behindDoc="0" locked="0" layoutInCell="1" allowOverlap="1" wp14:anchorId="308E21F8" wp14:editId="002A6505">
              <wp:simplePos x="0" y="0"/>
              <wp:positionH relativeFrom="column">
                <wp:posOffset>2946400</wp:posOffset>
              </wp:positionH>
              <wp:positionV relativeFrom="paragraph">
                <wp:posOffset>1094105</wp:posOffset>
              </wp:positionV>
              <wp:extent cx="30480" cy="30480"/>
              <wp:effectExtent l="0" t="0" r="0" b="0"/>
              <wp:wrapNone/>
              <wp:docPr id="2163" name="Freef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A2BC3BA">
            <v:shape id="Freeform 76" style="position:absolute;margin-left:232pt;margin-top:86.15pt;width:2.4pt;height:2.4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" w14:anchorId="25099DBE">
              <v:path arrowok="t" o:connecttype="custom" o:connectlocs="15240,0;20955,0;27305,3175;30480,8890;30480,15240;30480,21590;27305,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58912" behindDoc="0" locked="0" layoutInCell="1" allowOverlap="1" wp14:anchorId="57B9ECB3" wp14:editId="493624E0">
              <wp:simplePos x="0" y="0"/>
              <wp:positionH relativeFrom="column">
                <wp:posOffset>2885440</wp:posOffset>
              </wp:positionH>
              <wp:positionV relativeFrom="paragraph">
                <wp:posOffset>1094105</wp:posOffset>
              </wp:positionV>
              <wp:extent cx="30480" cy="30480"/>
              <wp:effectExtent l="0" t="0" r="0" b="0"/>
              <wp:wrapNone/>
              <wp:docPr id="2162"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BE1A8A6">
            <v:shape id="Freeform 71" style="position:absolute;margin-left:227.2pt;margin-top:86.15pt;width:2.4pt;height:2.4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" w14:anchorId="1673AF28">
              <v:path arrowok="t" o:connecttype="custom" o:connectlocs="15240,0;20955,0;24130,3175;27305,8890;30480,15240;27305,21590;24130,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53792" behindDoc="0" locked="0" layoutInCell="1" allowOverlap="1" wp14:anchorId="12BA856B" wp14:editId="16F80BC8">
              <wp:simplePos x="0" y="0"/>
              <wp:positionH relativeFrom="column">
                <wp:posOffset>2824480</wp:posOffset>
              </wp:positionH>
              <wp:positionV relativeFrom="paragraph">
                <wp:posOffset>1094105</wp:posOffset>
              </wp:positionV>
              <wp:extent cx="30480" cy="30480"/>
              <wp:effectExtent l="0" t="0" r="0" b="0"/>
              <wp:wrapNone/>
              <wp:docPr id="2161" name="Freeform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D90E60B">
            <v:shape id="Freeform 66" style="position:absolute;margin-left:222.4pt;margin-top:86.15pt;width:2.4pt;height:2.4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" w14:anchorId="389E00A8">
              <v:path arrowok="t" o:connecttype="custom" o:connectlocs="15240,0;20955,0;24130,3175;27305,8890;30480,15240;27305,21590;24130,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48672" behindDoc="0" locked="0" layoutInCell="1" allowOverlap="1" wp14:anchorId="189D0D0D" wp14:editId="680526A2">
              <wp:simplePos x="0" y="0"/>
              <wp:positionH relativeFrom="column">
                <wp:posOffset>2760345</wp:posOffset>
              </wp:positionH>
              <wp:positionV relativeFrom="paragraph">
                <wp:posOffset>1094105</wp:posOffset>
              </wp:positionV>
              <wp:extent cx="30480" cy="30480"/>
              <wp:effectExtent l="0" t="0" r="0" b="0"/>
              <wp:wrapNone/>
              <wp:docPr id="2160" name="Freeform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5" y="34"/>
                            </a:lnTo>
                            <a:lnTo>
                              <a:pt x="0" y="24"/>
                            </a:lnTo>
                            <a:lnTo>
                              <a:pt x="5"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83416A5">
            <v:shape id="Freeform 61" style="position:absolute;margin-left:217.35pt;margin-top:86.15pt;width:2.4pt;height:2.4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5,34,,24,5,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1a+A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" w14:anchorId="10B63762">
              <v:path arrowok="t" o:connecttype="custom" o:connectlocs="15240,0;21590,0;27305,3175;30480,8890;30480,15240;30480,21590;27305,24130;21590,27305;15240,30480;8890,27305;6350,24130;3175,21590;0,15240;3175,8890;6350,3175;8890,0;15240,0" o:connectangles="0,0,0,0,0,0,0,0,0,0,0,0,0,0,0,0,0"/>
            </v:shape>
          </w:pict>
        </mc:Fallback>
      </mc:AlternateContent>
    </w:r>
    <w:r w:rsidR="001B4AF4">
      <w:rPr>
        <w:noProof/>
      </w:rPr>
      <mc:AlternateContent>
        <mc:Choice Requires="wps">
          <w:drawing>
            <wp:anchor distT="0" distB="0" distL="114300" distR="114300" simplePos="0" relativeHeight="251543552" behindDoc="0" locked="0" layoutInCell="1" allowOverlap="1" wp14:anchorId="5C0A6185" wp14:editId="08AACEC2">
              <wp:simplePos x="0" y="0"/>
              <wp:positionH relativeFrom="column">
                <wp:posOffset>2699385</wp:posOffset>
              </wp:positionH>
              <wp:positionV relativeFrom="paragraph">
                <wp:posOffset>1094105</wp:posOffset>
              </wp:positionV>
              <wp:extent cx="30480" cy="30480"/>
              <wp:effectExtent l="0" t="0" r="0" b="0"/>
              <wp:wrapNone/>
              <wp:docPr id="2159"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5" y="34"/>
                            </a:lnTo>
                            <a:lnTo>
                              <a:pt x="0" y="24"/>
                            </a:lnTo>
                            <a:lnTo>
                              <a:pt x="5"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0E17C8F2">
            <v:shape id="Freeform 56" style="position:absolute;margin-left:212.55pt;margin-top:86.15pt;width:2.4pt;height:2.4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5,34,,24,5,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" w14:anchorId="44D96E59">
              <v:path arrowok="t" o:connecttype="custom" o:connectlocs="15240,0;21590,0;27305,3175;30480,8890;30480,15240;30480,21590;27305,24130;21590,27305;15240,30480;8890,27305;6350,24130;3175,21590;0,15240;3175,8890;6350,3175;8890,0;15240,0" o:connectangles="0,0,0,0,0,0,0,0,0,0,0,0,0,0,0,0,0"/>
            </v:shape>
          </w:pict>
        </mc:Fallback>
      </mc:AlternateContent>
    </w:r>
    <w:r w:rsidR="001B4AF4">
      <w:rPr>
        <w:noProof/>
      </w:rPr>
      <mc:AlternateContent>
        <mc:Choice Requires="wps">
          <w:drawing>
            <wp:anchor distT="0" distB="0" distL="114300" distR="114300" simplePos="0" relativeHeight="251539456" behindDoc="0" locked="0" layoutInCell="1" allowOverlap="1" wp14:anchorId="154C1531" wp14:editId="4166053B">
              <wp:simplePos x="0" y="0"/>
              <wp:positionH relativeFrom="column">
                <wp:posOffset>2638425</wp:posOffset>
              </wp:positionH>
              <wp:positionV relativeFrom="paragraph">
                <wp:posOffset>1094105</wp:posOffset>
              </wp:positionV>
              <wp:extent cx="30480" cy="30480"/>
              <wp:effectExtent l="0" t="0" r="0" b="0"/>
              <wp:wrapNone/>
              <wp:docPr id="2158" name="Freeform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C0B3DC3">
            <v:shape id="Freeform 52" style="position:absolute;margin-left:207.75pt;margin-top:86.15pt;width:2.4pt;height:2.4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" w14:anchorId="4E0A8321">
              <v:path arrowok="t" o:connecttype="custom" o:connectlocs="15240,0;21590,0;27305,3175;30480,8890;30480,15240;30480,21590;27305,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535360" behindDoc="0" locked="0" layoutInCell="1" allowOverlap="1" wp14:anchorId="22D5C588" wp14:editId="723D8A0A">
              <wp:simplePos x="0" y="0"/>
              <wp:positionH relativeFrom="column">
                <wp:posOffset>2577465</wp:posOffset>
              </wp:positionH>
              <wp:positionV relativeFrom="paragraph">
                <wp:posOffset>1094105</wp:posOffset>
              </wp:positionV>
              <wp:extent cx="30480" cy="30480"/>
              <wp:effectExtent l="0" t="0" r="0" b="0"/>
              <wp:wrapNone/>
              <wp:docPr id="2157"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8" y="5"/>
                            </a:lnTo>
                            <a:lnTo>
                              <a:pt x="43" y="14"/>
                            </a:lnTo>
                            <a:lnTo>
                              <a:pt x="48" y="24"/>
                            </a:lnTo>
                            <a:lnTo>
                              <a:pt x="43" y="34"/>
                            </a:lnTo>
                            <a:lnTo>
                              <a:pt x="38"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5911172">
            <v:shape id="Freeform 48" style="position:absolute;margin-left:202.95pt;margin-top:86.15pt;width:2.4pt;height:2.4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4,5l43,14r5,10l43,34r-5,4l34,43,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" w14:anchorId="4A9CED3F">
              <v:path arrowok="t" o:connecttype="custom" o:connectlocs="15240,0;21590,0;24130,3175;27305,8890;30480,15240;27305,21590;24130,24130;21590,27305;15240,30480;8890,27305;3175,24130;0,21590;0,15240;0,8890;3175,3175;8890,0;15240,0" o:connectangles="0,0,0,0,0,0,0,0,0,0,0,0,0,0,0,0,0"/>
            </v:shape>
          </w:pict>
        </mc:Fallback>
      </mc:AlternateContent>
    </w:r>
    <w:r w:rsidR="001B4AF4">
      <w:rPr>
        <w:noProof/>
      </w:rPr>
      <mc:AlternateContent>
        <mc:Choice Requires="wps">
          <w:drawing>
            <wp:anchor distT="0" distB="0" distL="114300" distR="114300" simplePos="0" relativeHeight="251531264" behindDoc="0" locked="0" layoutInCell="1" allowOverlap="1" wp14:anchorId="7E07A5E1" wp14:editId="06A743DD">
              <wp:simplePos x="0" y="0"/>
              <wp:positionH relativeFrom="column">
                <wp:posOffset>2513330</wp:posOffset>
              </wp:positionH>
              <wp:positionV relativeFrom="paragraph">
                <wp:posOffset>1094105</wp:posOffset>
              </wp:positionV>
              <wp:extent cx="33655" cy="30480"/>
              <wp:effectExtent l="0" t="0" r="0" b="0"/>
              <wp:wrapNone/>
              <wp:docPr id="2156" name="Freeform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9 w 53"/>
                          <a:gd name="T3" fmla="*/ 0 h 48"/>
                          <a:gd name="T4" fmla="*/ 44 w 53"/>
                          <a:gd name="T5" fmla="*/ 5 h 48"/>
                          <a:gd name="T6" fmla="*/ 48 w 53"/>
                          <a:gd name="T7" fmla="*/ 14 h 48"/>
                          <a:gd name="T8" fmla="*/ 53 w 53"/>
                          <a:gd name="T9" fmla="*/ 24 h 48"/>
                          <a:gd name="T10" fmla="*/ 48 w 53"/>
                          <a:gd name="T11" fmla="*/ 34 h 48"/>
                          <a:gd name="T12" fmla="*/ 44 w 53"/>
                          <a:gd name="T13" fmla="*/ 38 h 48"/>
                          <a:gd name="T14" fmla="*/ 39 w 53"/>
                          <a:gd name="T15" fmla="*/ 43 h 48"/>
                          <a:gd name="T16" fmla="*/ 29 w 53"/>
                          <a:gd name="T17" fmla="*/ 48 h 48"/>
                          <a:gd name="T18" fmla="*/ 20 w 53"/>
                          <a:gd name="T19" fmla="*/ 43 h 48"/>
                          <a:gd name="T20" fmla="*/ 10 w 53"/>
                          <a:gd name="T21" fmla="*/ 38 h 48"/>
                          <a:gd name="T22" fmla="*/ 5 w 53"/>
                          <a:gd name="T23" fmla="*/ 34 h 48"/>
                          <a:gd name="T24" fmla="*/ 0 w 53"/>
                          <a:gd name="T25" fmla="*/ 24 h 48"/>
                          <a:gd name="T26" fmla="*/ 5 w 53"/>
                          <a:gd name="T27" fmla="*/ 14 h 48"/>
                          <a:gd name="T28" fmla="*/ 10 w 53"/>
                          <a:gd name="T29" fmla="*/ 5 h 48"/>
                          <a:gd name="T30" fmla="*/ 20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9" y="0"/>
                            </a:lnTo>
                            <a:lnTo>
                              <a:pt x="44" y="5"/>
                            </a:lnTo>
                            <a:lnTo>
                              <a:pt x="48" y="14"/>
                            </a:lnTo>
                            <a:lnTo>
                              <a:pt x="53" y="24"/>
                            </a:lnTo>
                            <a:lnTo>
                              <a:pt x="48" y="34"/>
                            </a:lnTo>
                            <a:lnTo>
                              <a:pt x="44" y="38"/>
                            </a:lnTo>
                            <a:lnTo>
                              <a:pt x="39" y="43"/>
                            </a:lnTo>
                            <a:lnTo>
                              <a:pt x="29" y="48"/>
                            </a:lnTo>
                            <a:lnTo>
                              <a:pt x="20" y="43"/>
                            </a:lnTo>
                            <a:lnTo>
                              <a:pt x="10" y="38"/>
                            </a:lnTo>
                            <a:lnTo>
                              <a:pt x="5" y="34"/>
                            </a:lnTo>
                            <a:lnTo>
                              <a:pt x="0" y="24"/>
                            </a:lnTo>
                            <a:lnTo>
                              <a:pt x="5" y="14"/>
                            </a:lnTo>
                            <a:lnTo>
                              <a:pt x="10" y="5"/>
                            </a:lnTo>
                            <a:lnTo>
                              <a:pt x="20"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1D0B2427">
            <v:shape id="Freeform 44" style="position:absolute;margin-left:197.9pt;margin-top:86.15pt;width:2.65pt;height:2.4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l39,r5,5l48,14r5,10l48,34r-4,4l39,43,29,48,20,43,10,38,5,34,,24,5,14,10,5,20,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" w14:anchorId="615CA605">
              <v:path arrowok="t" o:connecttype="custom" o:connectlocs="18415,0;24765,0;27940,3175;30480,8890;33655,15240;30480,21590;27940,24130;24765,27305;18415,30480;12700,27305;6350,24130;3175,21590;0,15240;3175,8890;6350,3175;12700,0;18415,0" o:connectangles="0,0,0,0,0,0,0,0,0,0,0,0,0,0,0,0,0"/>
            </v:shape>
          </w:pict>
        </mc:Fallback>
      </mc:AlternateContent>
    </w:r>
    <w:r w:rsidR="001B4AF4">
      <w:rPr>
        <w:noProof/>
      </w:rPr>
      <mc:AlternateContent>
        <mc:Choice Requires="wps">
          <w:drawing>
            <wp:anchor distT="0" distB="0" distL="114300" distR="114300" simplePos="0" relativeHeight="251527168" behindDoc="0" locked="0" layoutInCell="1" allowOverlap="1" wp14:anchorId="0673A0C7" wp14:editId="2DE8A298">
              <wp:simplePos x="0" y="0"/>
              <wp:positionH relativeFrom="column">
                <wp:posOffset>2452370</wp:posOffset>
              </wp:positionH>
              <wp:positionV relativeFrom="paragraph">
                <wp:posOffset>1094105</wp:posOffset>
              </wp:positionV>
              <wp:extent cx="30480" cy="30480"/>
              <wp:effectExtent l="0" t="0" r="0" b="0"/>
              <wp:wrapNone/>
              <wp:docPr id="2155" name="Freeform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5 w 48"/>
                          <a:gd name="T23" fmla="*/ 34 h 48"/>
                          <a:gd name="T24" fmla="*/ 0 w 48"/>
                          <a:gd name="T25" fmla="*/ 24 h 48"/>
                          <a:gd name="T26" fmla="*/ 5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5" y="34"/>
                            </a:lnTo>
                            <a:lnTo>
                              <a:pt x="0" y="24"/>
                            </a:lnTo>
                            <a:lnTo>
                              <a:pt x="5"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EDDEC35">
            <v:shape id="Freeform 40" style="position:absolute;margin-left:193.1pt;margin-top:86.15pt;width:2.4pt;height:2.4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5,34,,24,5,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" w14:anchorId="343B85A5">
              <v:path arrowok="t" o:connecttype="custom" o:connectlocs="15240,0;21590,0;27940,3175;30480,8890;30480,15240;30480,21590;27940,24130;21590,27305;15240,30480;9525,27305;6350,24130;3175,21590;0,15240;3175,8890;6350,3175;9525,0;15240,0" o:connectangles="0,0,0,0,0,0,0,0,0,0,0,0,0,0,0,0,0"/>
            </v:shape>
          </w:pict>
        </mc:Fallback>
      </mc:AlternateContent>
    </w:r>
    <w:r w:rsidR="001B4AF4">
      <w:rPr>
        <w:noProof/>
      </w:rPr>
      <mc:AlternateContent>
        <mc:Choice Requires="wps">
          <w:drawing>
            <wp:anchor distT="0" distB="0" distL="114300" distR="114300" simplePos="0" relativeHeight="251523072" behindDoc="0" locked="0" layoutInCell="1" allowOverlap="1" wp14:anchorId="1CEBA579" wp14:editId="5ADF7E7F">
              <wp:simplePos x="0" y="0"/>
              <wp:positionH relativeFrom="column">
                <wp:posOffset>2391410</wp:posOffset>
              </wp:positionH>
              <wp:positionV relativeFrom="paragraph">
                <wp:posOffset>1094105</wp:posOffset>
              </wp:positionV>
              <wp:extent cx="30480" cy="30480"/>
              <wp:effectExtent l="0" t="0" r="0" b="0"/>
              <wp:wrapNone/>
              <wp:docPr id="2154" name="Freeform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4 w 48"/>
                          <a:gd name="T5" fmla="*/ 5 h 48"/>
                          <a:gd name="T6" fmla="*/ 48 w 48"/>
                          <a:gd name="T7" fmla="*/ 14 h 48"/>
                          <a:gd name="T8" fmla="*/ 48 w 48"/>
                          <a:gd name="T9" fmla="*/ 24 h 48"/>
                          <a:gd name="T10" fmla="*/ 48 w 48"/>
                          <a:gd name="T11" fmla="*/ 34 h 48"/>
                          <a:gd name="T12" fmla="*/ 44 w 48"/>
                          <a:gd name="T13" fmla="*/ 38 h 48"/>
                          <a:gd name="T14" fmla="*/ 34 w 48"/>
                          <a:gd name="T15" fmla="*/ 43 h 48"/>
                          <a:gd name="T16" fmla="*/ 24 w 48"/>
                          <a:gd name="T17" fmla="*/ 48 h 48"/>
                          <a:gd name="T18" fmla="*/ 15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5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4" y="5"/>
                            </a:lnTo>
                            <a:lnTo>
                              <a:pt x="48" y="14"/>
                            </a:lnTo>
                            <a:lnTo>
                              <a:pt x="48" y="24"/>
                            </a:lnTo>
                            <a:lnTo>
                              <a:pt x="48" y="34"/>
                            </a:lnTo>
                            <a:lnTo>
                              <a:pt x="44" y="38"/>
                            </a:lnTo>
                            <a:lnTo>
                              <a:pt x="34" y="43"/>
                            </a:lnTo>
                            <a:lnTo>
                              <a:pt x="24" y="48"/>
                            </a:lnTo>
                            <a:lnTo>
                              <a:pt x="15" y="43"/>
                            </a:lnTo>
                            <a:lnTo>
                              <a:pt x="10" y="38"/>
                            </a:lnTo>
                            <a:lnTo>
                              <a:pt x="0" y="34"/>
                            </a:lnTo>
                            <a:lnTo>
                              <a:pt x="0" y="24"/>
                            </a:lnTo>
                            <a:lnTo>
                              <a:pt x="0" y="14"/>
                            </a:lnTo>
                            <a:lnTo>
                              <a:pt x="10" y="5"/>
                            </a:lnTo>
                            <a:lnTo>
                              <a:pt x="15"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4AC8D41C">
            <v:shape id="Freeform 36" style="position:absolute;margin-left:188.3pt;margin-top:86.15pt;width:2.4pt;height:2.4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44,5r4,9l48,24r,10l44,38,34,43,24,48,15,43,10,38,,34,,24,,14,10,5,15,r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" w14:anchorId="6ED4DA45">
              <v:path arrowok="t" o:connecttype="custom" o:connectlocs="15240,0;21590,0;27940,3175;30480,8890;30480,15240;30480,21590;27940,24130;21590,27305;15240,30480;9525,27305;6350,24130;0,21590;0,15240;0,8890;6350,3175;9525,0;15240,0" o:connectangles="0,0,0,0,0,0,0,0,0,0,0,0,0,0,0,0,0"/>
            </v:shape>
          </w:pict>
        </mc:Fallback>
      </mc:AlternateContent>
    </w:r>
    <w:r w:rsidR="001B4AF4">
      <w:rPr>
        <w:noProof/>
      </w:rPr>
      <mc:AlternateContent>
        <mc:Choice Requires="wps">
          <w:drawing>
            <wp:anchor distT="0" distB="0" distL="114300" distR="114300" simplePos="0" relativeHeight="251518976" behindDoc="0" locked="0" layoutInCell="1" allowOverlap="1" wp14:anchorId="1737C8C2" wp14:editId="76BAEFC0">
              <wp:simplePos x="0" y="0"/>
              <wp:positionH relativeFrom="column">
                <wp:posOffset>2331085</wp:posOffset>
              </wp:positionH>
              <wp:positionV relativeFrom="paragraph">
                <wp:posOffset>1094105</wp:posOffset>
              </wp:positionV>
              <wp:extent cx="29845" cy="30480"/>
              <wp:effectExtent l="0" t="0" r="0" b="0"/>
              <wp:wrapNone/>
              <wp:docPr id="2153"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45" cy="30480"/>
                      </a:xfrm>
                      <a:custGeom>
                        <a:avLst/>
                        <a:gdLst>
                          <a:gd name="T0" fmla="*/ 24 w 47"/>
                          <a:gd name="T1" fmla="*/ 0 h 48"/>
                          <a:gd name="T2" fmla="*/ 33 w 47"/>
                          <a:gd name="T3" fmla="*/ 0 h 48"/>
                          <a:gd name="T4" fmla="*/ 38 w 47"/>
                          <a:gd name="T5" fmla="*/ 5 h 48"/>
                          <a:gd name="T6" fmla="*/ 47 w 47"/>
                          <a:gd name="T7" fmla="*/ 14 h 48"/>
                          <a:gd name="T8" fmla="*/ 47 w 47"/>
                          <a:gd name="T9" fmla="*/ 24 h 48"/>
                          <a:gd name="T10" fmla="*/ 47 w 47"/>
                          <a:gd name="T11" fmla="*/ 34 h 48"/>
                          <a:gd name="T12" fmla="*/ 38 w 47"/>
                          <a:gd name="T13" fmla="*/ 38 h 48"/>
                          <a:gd name="T14" fmla="*/ 33 w 47"/>
                          <a:gd name="T15" fmla="*/ 43 h 48"/>
                          <a:gd name="T16" fmla="*/ 24 w 47"/>
                          <a:gd name="T17" fmla="*/ 48 h 48"/>
                          <a:gd name="T18" fmla="*/ 14 w 47"/>
                          <a:gd name="T19" fmla="*/ 43 h 48"/>
                          <a:gd name="T20" fmla="*/ 4 w 47"/>
                          <a:gd name="T21" fmla="*/ 38 h 48"/>
                          <a:gd name="T22" fmla="*/ 0 w 47"/>
                          <a:gd name="T23" fmla="*/ 34 h 48"/>
                          <a:gd name="T24" fmla="*/ 0 w 47"/>
                          <a:gd name="T25" fmla="*/ 24 h 48"/>
                          <a:gd name="T26" fmla="*/ 0 w 47"/>
                          <a:gd name="T27" fmla="*/ 14 h 48"/>
                          <a:gd name="T28" fmla="*/ 4 w 47"/>
                          <a:gd name="T29" fmla="*/ 5 h 48"/>
                          <a:gd name="T30" fmla="*/ 14 w 47"/>
                          <a:gd name="T31" fmla="*/ 0 h 48"/>
                          <a:gd name="T32" fmla="*/ 24 w 47"/>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 h="48">
                            <a:moveTo>
                              <a:pt x="24" y="0"/>
                            </a:moveTo>
                            <a:lnTo>
                              <a:pt x="33" y="0"/>
                            </a:lnTo>
                            <a:lnTo>
                              <a:pt x="38" y="5"/>
                            </a:lnTo>
                            <a:lnTo>
                              <a:pt x="47" y="14"/>
                            </a:lnTo>
                            <a:lnTo>
                              <a:pt x="47" y="24"/>
                            </a:lnTo>
                            <a:lnTo>
                              <a:pt x="47" y="34"/>
                            </a:lnTo>
                            <a:lnTo>
                              <a:pt x="38"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940DD9E">
            <v:shape id="Freeform 32" style="position:absolute;margin-left:183.55pt;margin-top:86.15pt;width:2.35pt;height:2.4pt;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7,48" o:spid="_x0000_s1026" fillcolor="#00a7d1" stroked="f" path="m24,r9,l38,5r9,9l47,24r,10l38,38r-5,5l24,48,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" w14:anchorId="411AC6F8">
              <v:path arrowok="t" o:connecttype="custom" o:connectlocs="15240,0;20955,0;24130,3175;29845,8890;29845,15240;29845,21590;24130,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14880" behindDoc="0" locked="0" layoutInCell="1" allowOverlap="1" wp14:anchorId="521D7DFC" wp14:editId="2B4B90FE">
              <wp:simplePos x="0" y="0"/>
              <wp:positionH relativeFrom="column">
                <wp:posOffset>2270125</wp:posOffset>
              </wp:positionH>
              <wp:positionV relativeFrom="paragraph">
                <wp:posOffset>1094105</wp:posOffset>
              </wp:positionV>
              <wp:extent cx="30480" cy="30480"/>
              <wp:effectExtent l="0" t="0" r="0" b="0"/>
              <wp:wrapNone/>
              <wp:docPr id="2152" name="Freeform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38 w 48"/>
                          <a:gd name="T5" fmla="*/ 5 h 48"/>
                          <a:gd name="T6" fmla="*/ 43 w 48"/>
                          <a:gd name="T7" fmla="*/ 14 h 48"/>
                          <a:gd name="T8" fmla="*/ 48 w 48"/>
                          <a:gd name="T9" fmla="*/ 24 h 48"/>
                          <a:gd name="T10" fmla="*/ 43 w 48"/>
                          <a:gd name="T11" fmla="*/ 34 h 48"/>
                          <a:gd name="T12" fmla="*/ 38 w 48"/>
                          <a:gd name="T13" fmla="*/ 38 h 48"/>
                          <a:gd name="T14" fmla="*/ 33 w 48"/>
                          <a:gd name="T15" fmla="*/ 43 h 48"/>
                          <a:gd name="T16" fmla="*/ 24 w 48"/>
                          <a:gd name="T17" fmla="*/ 48 h 48"/>
                          <a:gd name="T18" fmla="*/ 14 w 48"/>
                          <a:gd name="T19" fmla="*/ 43 h 48"/>
                          <a:gd name="T20" fmla="*/ 4 w 48"/>
                          <a:gd name="T21" fmla="*/ 38 h 48"/>
                          <a:gd name="T22" fmla="*/ 0 w 48"/>
                          <a:gd name="T23" fmla="*/ 34 h 48"/>
                          <a:gd name="T24" fmla="*/ 0 w 48"/>
                          <a:gd name="T25" fmla="*/ 24 h 48"/>
                          <a:gd name="T26" fmla="*/ 0 w 48"/>
                          <a:gd name="T27" fmla="*/ 14 h 48"/>
                          <a:gd name="T28" fmla="*/ 4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38" y="5"/>
                            </a:lnTo>
                            <a:lnTo>
                              <a:pt x="43" y="14"/>
                            </a:lnTo>
                            <a:lnTo>
                              <a:pt x="48" y="24"/>
                            </a:lnTo>
                            <a:lnTo>
                              <a:pt x="43" y="34"/>
                            </a:lnTo>
                            <a:lnTo>
                              <a:pt x="38" y="38"/>
                            </a:lnTo>
                            <a:lnTo>
                              <a:pt x="33" y="43"/>
                            </a:lnTo>
                            <a:lnTo>
                              <a:pt x="24" y="48"/>
                            </a:lnTo>
                            <a:lnTo>
                              <a:pt x="14" y="43"/>
                            </a:lnTo>
                            <a:lnTo>
                              <a:pt x="4" y="38"/>
                            </a:lnTo>
                            <a:lnTo>
                              <a:pt x="0" y="34"/>
                            </a:lnTo>
                            <a:lnTo>
                              <a:pt x="0" y="24"/>
                            </a:lnTo>
                            <a:lnTo>
                              <a:pt x="0" y="14"/>
                            </a:lnTo>
                            <a:lnTo>
                              <a:pt x="4"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2B23CC2C">
            <v:shape id="Freeform 28" style="position:absolute;margin-left:178.75pt;margin-top:86.15pt;width:2.4pt;height:2.4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38,5r5,9l48,24,43,34r-5,4l33,43r-9,5l14,43,4,38,,34,,24,,14,4,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" w14:anchorId="3C816C67">
              <v:path arrowok="t" o:connecttype="custom" o:connectlocs="15240,0;20955,0;24130,3175;27305,8890;30480,15240;27305,21590;24130,24130;20955,27305;15240,30480;8890,27305;2540,24130;0,21590;0,15240;0,8890;2540,3175;8890,0;15240,0" o:connectangles="0,0,0,0,0,0,0,0,0,0,0,0,0,0,0,0,0"/>
            </v:shape>
          </w:pict>
        </mc:Fallback>
      </mc:AlternateContent>
    </w:r>
    <w:r w:rsidR="001B4AF4">
      <w:rPr>
        <w:noProof/>
      </w:rPr>
      <mc:AlternateContent>
        <mc:Choice Requires="wps">
          <w:drawing>
            <wp:anchor distT="0" distB="0" distL="114300" distR="114300" simplePos="0" relativeHeight="251510784" behindDoc="0" locked="0" layoutInCell="1" allowOverlap="1" wp14:anchorId="50771FA3" wp14:editId="47373663">
              <wp:simplePos x="0" y="0"/>
              <wp:positionH relativeFrom="column">
                <wp:posOffset>2205990</wp:posOffset>
              </wp:positionH>
              <wp:positionV relativeFrom="paragraph">
                <wp:posOffset>1094105</wp:posOffset>
              </wp:positionV>
              <wp:extent cx="33655" cy="30480"/>
              <wp:effectExtent l="0" t="0" r="0" b="0"/>
              <wp:wrapNone/>
              <wp:docPr id="2151" name="Free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655" cy="30480"/>
                      </a:xfrm>
                      <a:custGeom>
                        <a:avLst/>
                        <a:gdLst>
                          <a:gd name="T0" fmla="*/ 29 w 53"/>
                          <a:gd name="T1" fmla="*/ 0 h 48"/>
                          <a:gd name="T2" fmla="*/ 33 w 53"/>
                          <a:gd name="T3" fmla="*/ 0 h 48"/>
                          <a:gd name="T4" fmla="*/ 43 w 53"/>
                          <a:gd name="T5" fmla="*/ 5 h 48"/>
                          <a:gd name="T6" fmla="*/ 48 w 53"/>
                          <a:gd name="T7" fmla="*/ 14 h 48"/>
                          <a:gd name="T8" fmla="*/ 53 w 53"/>
                          <a:gd name="T9" fmla="*/ 24 h 48"/>
                          <a:gd name="T10" fmla="*/ 48 w 53"/>
                          <a:gd name="T11" fmla="*/ 34 h 48"/>
                          <a:gd name="T12" fmla="*/ 43 w 53"/>
                          <a:gd name="T13" fmla="*/ 38 h 48"/>
                          <a:gd name="T14" fmla="*/ 33 w 53"/>
                          <a:gd name="T15" fmla="*/ 43 h 48"/>
                          <a:gd name="T16" fmla="*/ 29 w 53"/>
                          <a:gd name="T17" fmla="*/ 48 h 48"/>
                          <a:gd name="T18" fmla="*/ 19 w 53"/>
                          <a:gd name="T19" fmla="*/ 43 h 48"/>
                          <a:gd name="T20" fmla="*/ 9 w 53"/>
                          <a:gd name="T21" fmla="*/ 38 h 48"/>
                          <a:gd name="T22" fmla="*/ 5 w 53"/>
                          <a:gd name="T23" fmla="*/ 34 h 48"/>
                          <a:gd name="T24" fmla="*/ 0 w 53"/>
                          <a:gd name="T25" fmla="*/ 24 h 48"/>
                          <a:gd name="T26" fmla="*/ 5 w 53"/>
                          <a:gd name="T27" fmla="*/ 14 h 48"/>
                          <a:gd name="T28" fmla="*/ 9 w 53"/>
                          <a:gd name="T29" fmla="*/ 5 h 48"/>
                          <a:gd name="T30" fmla="*/ 19 w 53"/>
                          <a:gd name="T31" fmla="*/ 0 h 48"/>
                          <a:gd name="T32" fmla="*/ 29 w 53"/>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3" h="48">
                            <a:moveTo>
                              <a:pt x="29" y="0"/>
                            </a:moveTo>
                            <a:lnTo>
                              <a:pt x="33" y="0"/>
                            </a:lnTo>
                            <a:lnTo>
                              <a:pt x="43" y="5"/>
                            </a:lnTo>
                            <a:lnTo>
                              <a:pt x="48" y="14"/>
                            </a:lnTo>
                            <a:lnTo>
                              <a:pt x="53" y="24"/>
                            </a:lnTo>
                            <a:lnTo>
                              <a:pt x="48" y="34"/>
                            </a:lnTo>
                            <a:lnTo>
                              <a:pt x="43" y="38"/>
                            </a:lnTo>
                            <a:lnTo>
                              <a:pt x="33" y="43"/>
                            </a:lnTo>
                            <a:lnTo>
                              <a:pt x="29" y="48"/>
                            </a:lnTo>
                            <a:lnTo>
                              <a:pt x="19" y="43"/>
                            </a:lnTo>
                            <a:lnTo>
                              <a:pt x="9" y="38"/>
                            </a:lnTo>
                            <a:lnTo>
                              <a:pt x="5" y="34"/>
                            </a:lnTo>
                            <a:lnTo>
                              <a:pt x="0" y="24"/>
                            </a:lnTo>
                            <a:lnTo>
                              <a:pt x="5" y="14"/>
                            </a:lnTo>
                            <a:lnTo>
                              <a:pt x="9" y="5"/>
                            </a:lnTo>
                            <a:lnTo>
                              <a:pt x="19" y="0"/>
                            </a:lnTo>
                            <a:lnTo>
                              <a:pt x="29"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3AD58295">
            <v:shape id="Freeform 24" style="position:absolute;margin-left:173.7pt;margin-top:86.15pt;width:2.65pt;height:2.4pt;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00a7d1" stroked="f" path="m29,r4,l43,5r5,9l53,24,48,34r-5,4l33,43r-4,5l19,43,9,38,5,34,,24,5,14,9,5,19,,2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" w14:anchorId="130ECC9F">
              <v:path arrowok="t" o:connecttype="custom" o:connectlocs="18415,0;20955,0;27305,3175;30480,8890;33655,15240;30480,21590;27305,24130;20955,27305;18415,30480;12065,27305;5715,24130;3175,21590;0,15240;3175,8890;5715,3175;12065,0;18415,0" o:connectangles="0,0,0,0,0,0,0,0,0,0,0,0,0,0,0,0,0"/>
            </v:shape>
          </w:pict>
        </mc:Fallback>
      </mc:AlternateContent>
    </w:r>
    <w:r w:rsidR="001B4AF4">
      <w:rPr>
        <w:noProof/>
      </w:rPr>
      <mc:AlternateContent>
        <mc:Choice Requires="wps">
          <w:drawing>
            <wp:anchor distT="0" distB="0" distL="114300" distR="114300" simplePos="0" relativeHeight="251506688" behindDoc="0" locked="0" layoutInCell="1" allowOverlap="1" wp14:anchorId="05058A0F" wp14:editId="48386EDB">
              <wp:simplePos x="0" y="0"/>
              <wp:positionH relativeFrom="column">
                <wp:posOffset>2145030</wp:posOffset>
              </wp:positionH>
              <wp:positionV relativeFrom="paragraph">
                <wp:posOffset>1094105</wp:posOffset>
              </wp:positionV>
              <wp:extent cx="30480" cy="30480"/>
              <wp:effectExtent l="0" t="0" r="0" b="0"/>
              <wp:wrapNone/>
              <wp:docPr id="2150"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3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3 w 48"/>
                          <a:gd name="T15" fmla="*/ 43 h 48"/>
                          <a:gd name="T16" fmla="*/ 24 w 48"/>
                          <a:gd name="T17" fmla="*/ 48 h 48"/>
                          <a:gd name="T18" fmla="*/ 14 w 48"/>
                          <a:gd name="T19" fmla="*/ 43 h 48"/>
                          <a:gd name="T20" fmla="*/ 9 w 48"/>
                          <a:gd name="T21" fmla="*/ 38 h 48"/>
                          <a:gd name="T22" fmla="*/ 5 w 48"/>
                          <a:gd name="T23" fmla="*/ 34 h 48"/>
                          <a:gd name="T24" fmla="*/ 0 w 48"/>
                          <a:gd name="T25" fmla="*/ 24 h 48"/>
                          <a:gd name="T26" fmla="*/ 5 w 48"/>
                          <a:gd name="T27" fmla="*/ 14 h 48"/>
                          <a:gd name="T28" fmla="*/ 9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3" y="0"/>
                            </a:lnTo>
                            <a:lnTo>
                              <a:pt x="43" y="5"/>
                            </a:lnTo>
                            <a:lnTo>
                              <a:pt x="48" y="14"/>
                            </a:lnTo>
                            <a:lnTo>
                              <a:pt x="48" y="24"/>
                            </a:lnTo>
                            <a:lnTo>
                              <a:pt x="48" y="34"/>
                            </a:lnTo>
                            <a:lnTo>
                              <a:pt x="43" y="38"/>
                            </a:lnTo>
                            <a:lnTo>
                              <a:pt x="33" y="43"/>
                            </a:lnTo>
                            <a:lnTo>
                              <a:pt x="24" y="48"/>
                            </a:lnTo>
                            <a:lnTo>
                              <a:pt x="14" y="43"/>
                            </a:lnTo>
                            <a:lnTo>
                              <a:pt x="9" y="38"/>
                            </a:lnTo>
                            <a:lnTo>
                              <a:pt x="5" y="34"/>
                            </a:lnTo>
                            <a:lnTo>
                              <a:pt x="0" y="24"/>
                            </a:lnTo>
                            <a:lnTo>
                              <a:pt x="5" y="14"/>
                            </a:lnTo>
                            <a:lnTo>
                              <a:pt x="9"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D49A004">
            <v:shape id="Freeform 20" style="position:absolute;margin-left:168.9pt;margin-top:86.15pt;width:2.4pt;height:2.4pt;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r9,l43,5r5,9l48,24r,10l43,38,33,43r-9,5l14,43,9,38,5,34,,24,5,14,9,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" w14:anchorId="0BCBDD8A">
              <v:path arrowok="t" o:connecttype="custom" o:connectlocs="15240,0;20955,0;27305,3175;30480,8890;30480,15240;30480,21590;27305,24130;20955,27305;15240,30480;8890,27305;5715,24130;3175,21590;0,15240;3175,8890;5715,3175;8890,0;15240,0" o:connectangles="0,0,0,0,0,0,0,0,0,0,0,0,0,0,0,0,0"/>
            </v:shape>
          </w:pict>
        </mc:Fallback>
      </mc:AlternateContent>
    </w:r>
    <w:r w:rsidR="001B4AF4">
      <w:rPr>
        <w:noProof/>
      </w:rPr>
      <mc:AlternateContent>
        <mc:Choice Requires="wps">
          <w:drawing>
            <wp:anchor distT="0" distB="0" distL="114300" distR="114300" simplePos="0" relativeHeight="251502592" behindDoc="0" locked="0" layoutInCell="1" allowOverlap="1" wp14:anchorId="408E0CC2" wp14:editId="626D186B">
              <wp:simplePos x="0" y="0"/>
              <wp:positionH relativeFrom="column">
                <wp:posOffset>2084070</wp:posOffset>
              </wp:positionH>
              <wp:positionV relativeFrom="paragraph">
                <wp:posOffset>1094105</wp:posOffset>
              </wp:positionV>
              <wp:extent cx="30480" cy="30480"/>
              <wp:effectExtent l="0" t="0" r="0" b="0"/>
              <wp:wrapNone/>
              <wp:docPr id="2149"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43 w 48"/>
                          <a:gd name="T5" fmla="*/ 5 h 48"/>
                          <a:gd name="T6" fmla="*/ 48 w 48"/>
                          <a:gd name="T7" fmla="*/ 14 h 48"/>
                          <a:gd name="T8" fmla="*/ 48 w 48"/>
                          <a:gd name="T9" fmla="*/ 24 h 48"/>
                          <a:gd name="T10" fmla="*/ 48 w 48"/>
                          <a:gd name="T11" fmla="*/ 34 h 48"/>
                          <a:gd name="T12" fmla="*/ 43 w 48"/>
                          <a:gd name="T13" fmla="*/ 38 h 48"/>
                          <a:gd name="T14" fmla="*/ 34 w 48"/>
                          <a:gd name="T15" fmla="*/ 43 h 48"/>
                          <a:gd name="T16" fmla="*/ 24 w 48"/>
                          <a:gd name="T17" fmla="*/ 48 h 48"/>
                          <a:gd name="T18" fmla="*/ 14 w 48"/>
                          <a:gd name="T19" fmla="*/ 43 h 48"/>
                          <a:gd name="T20" fmla="*/ 10 w 48"/>
                          <a:gd name="T21" fmla="*/ 38 h 48"/>
                          <a:gd name="T22" fmla="*/ 0 w 48"/>
                          <a:gd name="T23" fmla="*/ 34 h 48"/>
                          <a:gd name="T24" fmla="*/ 0 w 48"/>
                          <a:gd name="T25" fmla="*/ 24 h 48"/>
                          <a:gd name="T26" fmla="*/ 0 w 48"/>
                          <a:gd name="T27" fmla="*/ 14 h 48"/>
                          <a:gd name="T28" fmla="*/ 10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43" y="5"/>
                            </a:lnTo>
                            <a:lnTo>
                              <a:pt x="48" y="14"/>
                            </a:lnTo>
                            <a:lnTo>
                              <a:pt x="48" y="24"/>
                            </a:lnTo>
                            <a:lnTo>
                              <a:pt x="48" y="34"/>
                            </a:lnTo>
                            <a:lnTo>
                              <a:pt x="43" y="38"/>
                            </a:lnTo>
                            <a:lnTo>
                              <a:pt x="34" y="43"/>
                            </a:lnTo>
                            <a:lnTo>
                              <a:pt x="24" y="48"/>
                            </a:lnTo>
                            <a:lnTo>
                              <a:pt x="14" y="43"/>
                            </a:lnTo>
                            <a:lnTo>
                              <a:pt x="10" y="38"/>
                            </a:lnTo>
                            <a:lnTo>
                              <a:pt x="0" y="34"/>
                            </a:lnTo>
                            <a:lnTo>
                              <a:pt x="0" y="24"/>
                            </a:lnTo>
                            <a:lnTo>
                              <a:pt x="0" y="14"/>
                            </a:lnTo>
                            <a:lnTo>
                              <a:pt x="10"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5EE4F71">
            <v:shape id="Freeform 16" style="position:absolute;margin-left:164.1pt;margin-top:86.15pt;width:2.4pt;height:2.4pt;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9,5l48,14r,10l48,34r-5,4l34,43,24,48,14,43,10,38,,34,,24,,14,10,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" w14:anchorId="17729BE2">
              <v:path arrowok="t" o:connecttype="custom" o:connectlocs="15240,0;21590,0;27305,3175;30480,8890;30480,15240;30480,21590;27305,24130;21590,27305;15240,30480;8890,27305;6350,24130;0,21590;0,15240;0,8890;6350,3175;8890,0;15240,0" o:connectangles="0,0,0,0,0,0,0,0,0,0,0,0,0,0,0,0,0"/>
            </v:shape>
          </w:pict>
        </mc:Fallback>
      </mc:AlternateContent>
    </w:r>
    <w:r w:rsidR="001B4AF4">
      <w:rPr>
        <w:noProof/>
      </w:rPr>
      <mc:AlternateContent>
        <mc:Choice Requires="wps">
          <w:drawing>
            <wp:anchor distT="0" distB="0" distL="114300" distR="114300" simplePos="0" relativeHeight="251498496" behindDoc="0" locked="0" layoutInCell="1" allowOverlap="1" wp14:anchorId="248C47DE" wp14:editId="7E0B0D2A">
              <wp:simplePos x="0" y="0"/>
              <wp:positionH relativeFrom="column">
                <wp:posOffset>2023110</wp:posOffset>
              </wp:positionH>
              <wp:positionV relativeFrom="paragraph">
                <wp:posOffset>1094105</wp:posOffset>
              </wp:positionV>
              <wp:extent cx="30480" cy="30480"/>
              <wp:effectExtent l="0" t="0" r="0" b="0"/>
              <wp:wrapNone/>
              <wp:docPr id="2148"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 cy="30480"/>
                      </a:xfrm>
                      <a:custGeom>
                        <a:avLst/>
                        <a:gdLst>
                          <a:gd name="T0" fmla="*/ 24 w 48"/>
                          <a:gd name="T1" fmla="*/ 0 h 48"/>
                          <a:gd name="T2" fmla="*/ 34 w 48"/>
                          <a:gd name="T3" fmla="*/ 0 h 48"/>
                          <a:gd name="T4" fmla="*/ 38 w 48"/>
                          <a:gd name="T5" fmla="*/ 5 h 48"/>
                          <a:gd name="T6" fmla="*/ 48 w 48"/>
                          <a:gd name="T7" fmla="*/ 14 h 48"/>
                          <a:gd name="T8" fmla="*/ 48 w 48"/>
                          <a:gd name="T9" fmla="*/ 24 h 48"/>
                          <a:gd name="T10" fmla="*/ 48 w 48"/>
                          <a:gd name="T11" fmla="*/ 34 h 48"/>
                          <a:gd name="T12" fmla="*/ 38 w 48"/>
                          <a:gd name="T13" fmla="*/ 38 h 48"/>
                          <a:gd name="T14" fmla="*/ 34 w 48"/>
                          <a:gd name="T15" fmla="*/ 43 h 48"/>
                          <a:gd name="T16" fmla="*/ 24 w 48"/>
                          <a:gd name="T17" fmla="*/ 48 h 48"/>
                          <a:gd name="T18" fmla="*/ 14 w 48"/>
                          <a:gd name="T19" fmla="*/ 43 h 48"/>
                          <a:gd name="T20" fmla="*/ 5 w 48"/>
                          <a:gd name="T21" fmla="*/ 38 h 48"/>
                          <a:gd name="T22" fmla="*/ 0 w 48"/>
                          <a:gd name="T23" fmla="*/ 34 h 48"/>
                          <a:gd name="T24" fmla="*/ 0 w 48"/>
                          <a:gd name="T25" fmla="*/ 24 h 48"/>
                          <a:gd name="T26" fmla="*/ 0 w 48"/>
                          <a:gd name="T27" fmla="*/ 14 h 48"/>
                          <a:gd name="T28" fmla="*/ 5 w 48"/>
                          <a:gd name="T29" fmla="*/ 5 h 48"/>
                          <a:gd name="T30" fmla="*/ 14 w 48"/>
                          <a:gd name="T31" fmla="*/ 0 h 48"/>
                          <a:gd name="T32" fmla="*/ 24 w 48"/>
                          <a:gd name="T33"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 h="48">
                            <a:moveTo>
                              <a:pt x="24" y="0"/>
                            </a:moveTo>
                            <a:lnTo>
                              <a:pt x="34" y="0"/>
                            </a:lnTo>
                            <a:lnTo>
                              <a:pt x="38" y="5"/>
                            </a:lnTo>
                            <a:lnTo>
                              <a:pt x="48" y="14"/>
                            </a:lnTo>
                            <a:lnTo>
                              <a:pt x="48" y="24"/>
                            </a:lnTo>
                            <a:lnTo>
                              <a:pt x="48" y="34"/>
                            </a:lnTo>
                            <a:lnTo>
                              <a:pt x="38" y="38"/>
                            </a:lnTo>
                            <a:lnTo>
                              <a:pt x="34" y="43"/>
                            </a:lnTo>
                            <a:lnTo>
                              <a:pt x="24" y="48"/>
                            </a:lnTo>
                            <a:lnTo>
                              <a:pt x="14" y="43"/>
                            </a:lnTo>
                            <a:lnTo>
                              <a:pt x="5" y="38"/>
                            </a:lnTo>
                            <a:lnTo>
                              <a:pt x="0" y="34"/>
                            </a:lnTo>
                            <a:lnTo>
                              <a:pt x="0" y="24"/>
                            </a:lnTo>
                            <a:lnTo>
                              <a:pt x="0" y="14"/>
                            </a:lnTo>
                            <a:lnTo>
                              <a:pt x="5" y="5"/>
                            </a:lnTo>
                            <a:lnTo>
                              <a:pt x="14" y="0"/>
                            </a:lnTo>
                            <a:lnTo>
                              <a:pt x="24" y="0"/>
                            </a:lnTo>
                            <a:close/>
                          </a:path>
                        </a:pathLst>
                      </a:custGeom>
                      <a:solidFill>
                        <a:srgbClr val="00A7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6A997D82">
            <v:shape id="Freeform 12" style="position:absolute;margin-left:159.3pt;margin-top:86.15pt;width:2.4pt;height:2.4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00a7d1" stroked="f" path="m24,l34,r4,5l48,14r,10l48,34,38,38r-4,5l24,48,14,43,5,38,,34,,24,,14,5,5,14,,2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" w14:anchorId="5EABFB36">
              <v:path arrowok="t" o:connecttype="custom" o:connectlocs="15240,0;21590,0;24130,3175;30480,8890;30480,15240;30480,21590;24130,24130;21590,27305;15240,30480;8890,27305;3175,24130;0,21590;0,15240;0,8890;3175,3175;8890,0;15240,0" o:connectangles="0,0,0,0,0,0,0,0,0,0,0,0,0,0,0,0,0"/>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8E346" w14:textId="49F11413" w:rsidR="00800900" w:rsidRPr="00C63F44" w:rsidRDefault="001B4AF4" w:rsidP="31B0B1C8">
    <w:pPr>
      <w:pStyle w:val="Zpat"/>
      <w:tabs>
        <w:tab w:val="left" w:pos="993"/>
        <w:tab w:val="left" w:pos="9214"/>
      </w:tabs>
      <w:ind w:left="567" w:right="-283" w:firstLine="142"/>
      <w:rPr>
        <w:color w:val="002060"/>
        <w:sz w:val="18"/>
        <w:szCs w:val="18"/>
      </w:rPr>
    </w:pPr>
    <w:r>
      <w:rPr>
        <w:noProof/>
        <w:color w:val="00FFFF"/>
      </w:rPr>
      <mc:AlternateContent>
        <mc:Choice Requires="wps">
          <w:drawing>
            <wp:anchor distT="0" distB="0" distL="114300" distR="114300" simplePos="0" relativeHeight="251977728" behindDoc="0" locked="0" layoutInCell="1" allowOverlap="1" wp14:anchorId="18D16F35" wp14:editId="489CFF0B">
              <wp:simplePos x="0" y="0"/>
              <wp:positionH relativeFrom="column">
                <wp:posOffset>4262755</wp:posOffset>
              </wp:positionH>
              <wp:positionV relativeFrom="paragraph">
                <wp:posOffset>54610</wp:posOffset>
              </wp:positionV>
              <wp:extent cx="18415" cy="19050"/>
              <wp:effectExtent l="0" t="0" r="0" b="0"/>
              <wp:wrapNone/>
              <wp:docPr id="1974" name="Freeform 6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EC59B5D">
            <v:shape id="Freeform 652" style="position:absolute;margin-left:335.65pt;margin-top:4.3pt;width:1.45pt;height:1.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3,14r5,5l48,24r,5l43,34r,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" w14:anchorId="5ED8C0BC">
              <v:path arrowok="t" o:connecttype="custom" o:connectlocs="9208,0;10742,0;12660,1984;14579,1984;14579,3969;16497,3969;16497,5556;18415,7541;18415,9525;18415,11509;16497,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6704" behindDoc="0" locked="0" layoutInCell="1" allowOverlap="1" wp14:anchorId="35A41301" wp14:editId="2971AAF0">
              <wp:simplePos x="0" y="0"/>
              <wp:positionH relativeFrom="column">
                <wp:posOffset>4298950</wp:posOffset>
              </wp:positionH>
              <wp:positionV relativeFrom="paragraph">
                <wp:posOffset>54610</wp:posOffset>
              </wp:positionV>
              <wp:extent cx="18415" cy="19050"/>
              <wp:effectExtent l="0" t="0" r="0" b="0"/>
              <wp:wrapNone/>
              <wp:docPr id="1973" name="Freeform 6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8" y="14"/>
                            </a:lnTo>
                            <a:lnTo>
                              <a:pt x="48" y="19"/>
                            </a:lnTo>
                            <a:lnTo>
                              <a:pt x="48" y="24"/>
                            </a:lnTo>
                            <a:lnTo>
                              <a:pt x="48" y="29"/>
                            </a:lnTo>
                            <a:lnTo>
                              <a:pt x="48"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9C94D23">
            <v:shape id="Freeform 651" style="position:absolute;margin-left:338.5pt;margin-top:4.3pt;width:1.45pt;height:1.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8,14r,5l48,24r,5l48,34r-5,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" w14:anchorId="5B04C100">
              <v:path arrowok="t" o:connecttype="custom" o:connectlocs="9208,0;10742,0;12660,1984;14579,1984;14579,3969;16497,3969;18415,5556;18415,7541;18415,9525;18415,11509;18415,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5680" behindDoc="0" locked="0" layoutInCell="1" allowOverlap="1" wp14:anchorId="7279E387" wp14:editId="584245FD">
              <wp:simplePos x="0" y="0"/>
              <wp:positionH relativeFrom="column">
                <wp:posOffset>4336415</wp:posOffset>
              </wp:positionH>
              <wp:positionV relativeFrom="paragraph">
                <wp:posOffset>54610</wp:posOffset>
              </wp:positionV>
              <wp:extent cx="17780" cy="19050"/>
              <wp:effectExtent l="0" t="0" r="0" b="0"/>
              <wp:wrapNone/>
              <wp:docPr id="1972" name="Freeform 6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38"/>
                            </a:lnTo>
                            <a:lnTo>
                              <a:pt x="0" y="34"/>
                            </a:lnTo>
                            <a:lnTo>
                              <a:pt x="0" y="29"/>
                            </a:lnTo>
                            <a:lnTo>
                              <a:pt x="0" y="24"/>
                            </a:lnTo>
                            <a:lnTo>
                              <a:pt x="0" y="19"/>
                            </a:lnTo>
                            <a:lnTo>
                              <a:pt x="0" y="14"/>
                            </a:lnTo>
                            <a:lnTo>
                              <a:pt x="4"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518565F">
            <v:shape id="Freeform 650" style="position:absolute;margin-left:341.45pt;margin-top:4.3pt;width:1.4pt;height:1.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4,38,,34,,29,,24,,19,,14,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" w14:anchorId="4ECDBC66">
              <v:path arrowok="t" o:connecttype="custom" o:connectlocs="8890,0;10372,0;12224,1984;14076,1984;15928,3969;15928,3969;17780,5556;17780,7541;17780,9525;17780,11509;17780,13494;15928,15081;15928,17066;14076,17066;12224,19050;10372,19050;8890,19050;7038,19050;5186,19050;3334,17066;3334,17066;1482,15081;0,13494;0,11509;0,9525;0,7541;0,5556;1482,3969;3334,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4656" behindDoc="0" locked="0" layoutInCell="1" allowOverlap="1" wp14:anchorId="491AADE6" wp14:editId="6BE6C3AD">
              <wp:simplePos x="0" y="0"/>
              <wp:positionH relativeFrom="column">
                <wp:posOffset>4150360</wp:posOffset>
              </wp:positionH>
              <wp:positionV relativeFrom="paragraph">
                <wp:posOffset>54610</wp:posOffset>
              </wp:positionV>
              <wp:extent cx="18415" cy="19050"/>
              <wp:effectExtent l="0" t="0" r="0" b="0"/>
              <wp:wrapNone/>
              <wp:docPr id="1971" name="Freeform 6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87C0AB5">
            <v:shape id="Freeform 649" style="position:absolute;margin-left:326.8pt;margin-top:4.3pt;width:1.45pt;height:1.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" w14:anchorId="4867D19C">
              <v:path arrowok="t" o:connecttype="custom" o:connectlocs="9208,0;11126,0;13044,1984;14579,1984;16497,3969;16497,3969;18415,5556;18415,7541;18415,9525;18415,11509;18415,13494;16497,15081;16497,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3632" behindDoc="0" locked="0" layoutInCell="1" allowOverlap="1" wp14:anchorId="1F8E3423" wp14:editId="53F49A97">
              <wp:simplePos x="0" y="0"/>
              <wp:positionH relativeFrom="column">
                <wp:posOffset>4372610</wp:posOffset>
              </wp:positionH>
              <wp:positionV relativeFrom="paragraph">
                <wp:posOffset>54610</wp:posOffset>
              </wp:positionV>
              <wp:extent cx="18415" cy="19050"/>
              <wp:effectExtent l="0" t="0" r="0" b="0"/>
              <wp:wrapNone/>
              <wp:docPr id="1970" name="Freeform 6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4 w 48"/>
                          <a:gd name="T43" fmla="*/ 38 h 48"/>
                          <a:gd name="T44" fmla="*/ 4 w 48"/>
                          <a:gd name="T45" fmla="*/ 34 h 48"/>
                          <a:gd name="T46" fmla="*/ 0 w 48"/>
                          <a:gd name="T47" fmla="*/ 29 h 48"/>
                          <a:gd name="T48" fmla="*/ 0 w 48"/>
                          <a:gd name="T49" fmla="*/ 24 h 48"/>
                          <a:gd name="T50" fmla="*/ 0 w 48"/>
                          <a:gd name="T51" fmla="*/ 19 h 48"/>
                          <a:gd name="T52" fmla="*/ 4 w 48"/>
                          <a:gd name="T53" fmla="*/ 14 h 48"/>
                          <a:gd name="T54" fmla="*/ 4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8" y="48"/>
                            </a:lnTo>
                            <a:lnTo>
                              <a:pt x="24" y="48"/>
                            </a:lnTo>
                            <a:lnTo>
                              <a:pt x="19" y="48"/>
                            </a:lnTo>
                            <a:lnTo>
                              <a:pt x="14" y="48"/>
                            </a:lnTo>
                            <a:lnTo>
                              <a:pt x="14" y="43"/>
                            </a:lnTo>
                            <a:lnTo>
                              <a:pt x="9" y="43"/>
                            </a:lnTo>
                            <a:lnTo>
                              <a:pt x="4" y="38"/>
                            </a:lnTo>
                            <a:lnTo>
                              <a:pt x="4" y="34"/>
                            </a:lnTo>
                            <a:lnTo>
                              <a:pt x="0" y="29"/>
                            </a:lnTo>
                            <a:lnTo>
                              <a:pt x="0" y="24"/>
                            </a:lnTo>
                            <a:lnTo>
                              <a:pt x="0" y="19"/>
                            </a:lnTo>
                            <a:lnTo>
                              <a:pt x="4" y="14"/>
                            </a:lnTo>
                            <a:lnTo>
                              <a:pt x="4"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E869419">
            <v:shape id="Freeform 648" style="position:absolute;margin-left:344.3pt;margin-top:4.3pt;width:1.45pt;height:1.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l48,14r,5l48,24r,5l48,34r,4l43,43r-5,l33,48r-5,l24,48r-5,l14,48r,-5l9,43,4,38r,-4l,29,,24,,19,4,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" w14:anchorId="1E841C7A">
              <v:path arrowok="t" o:connecttype="custom" o:connectlocs="9208,0;10742,0;12660,1984;14579,1984;16497,3969;18415,3969;18415,5556;18415,7541;18415,9525;18415,11509;18415,13494;18415,15081;16497,17066;14579,17066;12660,19050;10742,19050;9208,19050;7289,19050;5371,19050;5371,17066;3453,17066;1535,15081;1535,13494;0,11509;0,9525;0,7541;1535,5556;1535,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2608" behindDoc="0" locked="0" layoutInCell="1" allowOverlap="1" wp14:anchorId="2D72E58D" wp14:editId="1F1ACE17">
              <wp:simplePos x="0" y="0"/>
              <wp:positionH relativeFrom="column">
                <wp:posOffset>4187190</wp:posOffset>
              </wp:positionH>
              <wp:positionV relativeFrom="paragraph">
                <wp:posOffset>54610</wp:posOffset>
              </wp:positionV>
              <wp:extent cx="18415" cy="19050"/>
              <wp:effectExtent l="0" t="0" r="0" b="0"/>
              <wp:wrapNone/>
              <wp:docPr id="1969" name="Freeform 6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A5997DC">
            <v:shape id="Freeform 647" style="position:absolute;margin-left:329.7pt;margin-top:4.3pt;width:1.45pt;height:1.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UMJSQ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" w14:anchorId="0ADE559E">
              <v:path arrowok="t" o:connecttype="custom" o:connectlocs="9208,0;11126,0;13044,1984;14579,1984;16497,3969;16497,3969;18415,5556;18415,7541;18415,9525;18415,11509;18415,13494;16497,15081;16497,17066;14579,17066;13044,19050;11126,19050;9208,19050;7289,19050;5371,19050;3836,17066;3836,17066;1918,15081;1918,13494;0,11509;0,9525;0,7541;1918,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1584" behindDoc="0" locked="0" layoutInCell="1" allowOverlap="1" wp14:anchorId="2BDD2CF6" wp14:editId="04F594A0">
              <wp:simplePos x="0" y="0"/>
              <wp:positionH relativeFrom="column">
                <wp:posOffset>4409440</wp:posOffset>
              </wp:positionH>
              <wp:positionV relativeFrom="paragraph">
                <wp:posOffset>54610</wp:posOffset>
              </wp:positionV>
              <wp:extent cx="19685" cy="19050"/>
              <wp:effectExtent l="0" t="0" r="0" b="0"/>
              <wp:wrapNone/>
              <wp:docPr id="1968" name="Freeform 6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685" cy="19050"/>
                      </a:xfrm>
                      <a:custGeom>
                        <a:avLst/>
                        <a:gdLst>
                          <a:gd name="T0" fmla="*/ 29 w 53"/>
                          <a:gd name="T1" fmla="*/ 0 h 48"/>
                          <a:gd name="T2" fmla="*/ 34 w 53"/>
                          <a:gd name="T3" fmla="*/ 0 h 48"/>
                          <a:gd name="T4" fmla="*/ 39 w 53"/>
                          <a:gd name="T5" fmla="*/ 5 h 48"/>
                          <a:gd name="T6" fmla="*/ 39 w 53"/>
                          <a:gd name="T7" fmla="*/ 5 h 48"/>
                          <a:gd name="T8" fmla="*/ 44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4 w 53"/>
                          <a:gd name="T25" fmla="*/ 43 h 48"/>
                          <a:gd name="T26" fmla="*/ 39 w 53"/>
                          <a:gd name="T27" fmla="*/ 43 h 48"/>
                          <a:gd name="T28" fmla="*/ 39 w 53"/>
                          <a:gd name="T29" fmla="*/ 48 h 48"/>
                          <a:gd name="T30" fmla="*/ 34 w 53"/>
                          <a:gd name="T31" fmla="*/ 48 h 48"/>
                          <a:gd name="T32" fmla="*/ 29 w 53"/>
                          <a:gd name="T33" fmla="*/ 48 h 48"/>
                          <a:gd name="T34" fmla="*/ 24 w 53"/>
                          <a:gd name="T35" fmla="*/ 48 h 48"/>
                          <a:gd name="T36" fmla="*/ 20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20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9" y="5"/>
                            </a:lnTo>
                            <a:lnTo>
                              <a:pt x="44" y="10"/>
                            </a:lnTo>
                            <a:lnTo>
                              <a:pt x="48" y="10"/>
                            </a:lnTo>
                            <a:lnTo>
                              <a:pt x="48" y="14"/>
                            </a:lnTo>
                            <a:lnTo>
                              <a:pt x="48" y="19"/>
                            </a:lnTo>
                            <a:lnTo>
                              <a:pt x="53" y="24"/>
                            </a:lnTo>
                            <a:lnTo>
                              <a:pt x="48" y="29"/>
                            </a:lnTo>
                            <a:lnTo>
                              <a:pt x="48" y="34"/>
                            </a:lnTo>
                            <a:lnTo>
                              <a:pt x="48" y="38"/>
                            </a:lnTo>
                            <a:lnTo>
                              <a:pt x="44" y="43"/>
                            </a:lnTo>
                            <a:lnTo>
                              <a:pt x="39" y="43"/>
                            </a:lnTo>
                            <a:lnTo>
                              <a:pt x="39" y="48"/>
                            </a:lnTo>
                            <a:lnTo>
                              <a:pt x="34" y="48"/>
                            </a:lnTo>
                            <a:lnTo>
                              <a:pt x="29" y="48"/>
                            </a:lnTo>
                            <a:lnTo>
                              <a:pt x="24" y="48"/>
                            </a:lnTo>
                            <a:lnTo>
                              <a:pt x="20" y="48"/>
                            </a:lnTo>
                            <a:lnTo>
                              <a:pt x="15" y="43"/>
                            </a:lnTo>
                            <a:lnTo>
                              <a:pt x="10" y="43"/>
                            </a:lnTo>
                            <a:lnTo>
                              <a:pt x="5" y="38"/>
                            </a:lnTo>
                            <a:lnTo>
                              <a:pt x="5" y="34"/>
                            </a:lnTo>
                            <a:lnTo>
                              <a:pt x="5" y="29"/>
                            </a:lnTo>
                            <a:lnTo>
                              <a:pt x="0" y="24"/>
                            </a:lnTo>
                            <a:lnTo>
                              <a:pt x="5" y="19"/>
                            </a:lnTo>
                            <a:lnTo>
                              <a:pt x="5" y="14"/>
                            </a:lnTo>
                            <a:lnTo>
                              <a:pt x="5" y="10"/>
                            </a:lnTo>
                            <a:lnTo>
                              <a:pt x="10" y="10"/>
                            </a:lnTo>
                            <a:lnTo>
                              <a:pt x="15" y="5"/>
                            </a:lnTo>
                            <a:lnTo>
                              <a:pt x="20"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2698A0F">
            <v:shape id="Freeform 646" style="position:absolute;margin-left:347.2pt;margin-top:4.3pt;width:1.55pt;height:1.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9,5r5,5l48,10r,4l48,19r5,5l48,29r,5l48,38r-4,5l39,43r,5l34,48r-5,l24,48r-4,l15,43r-5,l5,38r,-4l5,29,,24,5,19r,-5l5,10r5,l15,5r5,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" w14:anchorId="3937897D">
              <v:path arrowok="t" o:connecttype="custom" o:connectlocs="10771,0;12628,0;14485,1984;14485,1984;16342,3969;17828,3969;17828,5556;17828,7541;19685,9525;17828,11509;17828,13494;17828,15081;16342,17066;14485,17066;14485,19050;12628,19050;10771,19050;8914,19050;7428,19050;5571,17066;3714,17066;1857,15081;1857,13494;1857,11509;0,9525;1857,7541;1857,5556;1857,3969;3714,3969;5571,1984;7428,1984;8914,0;10771,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70560" behindDoc="0" locked="0" layoutInCell="1" allowOverlap="1" wp14:anchorId="5F12B1EE" wp14:editId="52112EFF">
              <wp:simplePos x="0" y="0"/>
              <wp:positionH relativeFrom="column">
                <wp:posOffset>4224020</wp:posOffset>
              </wp:positionH>
              <wp:positionV relativeFrom="paragraph">
                <wp:posOffset>54610</wp:posOffset>
              </wp:positionV>
              <wp:extent cx="17780" cy="19050"/>
              <wp:effectExtent l="0" t="0" r="0" b="0"/>
              <wp:wrapNone/>
              <wp:docPr id="1967" name="Freeform 6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B70CFC4">
            <v:shape id="Freeform 645" style="position:absolute;margin-left:332.6pt;margin-top:4.3pt;width:1.4pt;height:1.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" w14:anchorId="457BC027">
              <v:path arrowok="t" o:connecttype="custom" o:connectlocs="8890,0;10742,0;12224,1984;14076,1984;15928,3969;17780,3969;17780,5556;17780,7541;17780,9525;17780,11509;17780,13494;17780,15081;15928,17066;14076,17066;12224,19050;10742,19050;8890,19050;7038,19050;5186,19050;5186,17066;3334,17066;1852,15081;1852,13494;0,11509;0,9525;0,7541;1852,5556;1852,3969;3334,3969;5186,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9536" behindDoc="0" locked="0" layoutInCell="1" allowOverlap="1" wp14:anchorId="6B40EC1F" wp14:editId="13541615">
              <wp:simplePos x="0" y="0"/>
              <wp:positionH relativeFrom="column">
                <wp:posOffset>4447540</wp:posOffset>
              </wp:positionH>
              <wp:positionV relativeFrom="paragraph">
                <wp:posOffset>54610</wp:posOffset>
              </wp:positionV>
              <wp:extent cx="18415" cy="19050"/>
              <wp:effectExtent l="0" t="0" r="0" b="0"/>
              <wp:wrapNone/>
              <wp:docPr id="1966" name="Freeform 6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3" y="10"/>
                            </a:lnTo>
                            <a:lnTo>
                              <a:pt x="43" y="14"/>
                            </a:lnTo>
                            <a:lnTo>
                              <a:pt x="48" y="19"/>
                            </a:lnTo>
                            <a:lnTo>
                              <a:pt x="48" y="24"/>
                            </a:lnTo>
                            <a:lnTo>
                              <a:pt x="48" y="29"/>
                            </a:lnTo>
                            <a:lnTo>
                              <a:pt x="43" y="34"/>
                            </a:lnTo>
                            <a:lnTo>
                              <a:pt x="43" y="38"/>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C83E525">
            <v:shape id="Freeform 644" style="position:absolute;margin-left:350.2pt;margin-top:4.3pt;width:1.45pt;height:1.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4,l43,14r5,5l48,24r,5l43,34r,4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" w14:anchorId="439457AE">
              <v:path arrowok="t" o:connecttype="custom" o:connectlocs="9208,0;11126,0;13044,1984;14962,1984;14962,3969;16497,3969;16497,5556;18415,7541;18415,9525;18415,11509;16497,13494;16497,15081;14962,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8512" behindDoc="0" locked="0" layoutInCell="1" allowOverlap="1" wp14:anchorId="34AF5A59" wp14:editId="7774B6B2">
              <wp:simplePos x="0" y="0"/>
              <wp:positionH relativeFrom="column">
                <wp:posOffset>4484370</wp:posOffset>
              </wp:positionH>
              <wp:positionV relativeFrom="paragraph">
                <wp:posOffset>54610</wp:posOffset>
              </wp:positionV>
              <wp:extent cx="18415" cy="19050"/>
              <wp:effectExtent l="0" t="0" r="0" b="0"/>
              <wp:wrapNone/>
              <wp:docPr id="1965" name="Freeform 6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62582C">
            <v:shape id="Freeform 643" style="position:absolute;margin-left:353.1pt;margin-top:4.3pt;width:1.45pt;height:1.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I1Tw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" w14:anchorId="51B2E8DC">
              <v:path arrowok="t" o:connecttype="custom" o:connectlocs="9208,0;11126,0;13044,1984;14962,1984;16497,3969;16497,3969;18415,5556;18415,7541;18415,9525;18415,11509;18415,13494;16497,15081;16497,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7488" behindDoc="0" locked="0" layoutInCell="1" allowOverlap="1" wp14:anchorId="4629D030" wp14:editId="4F339212">
              <wp:simplePos x="0" y="0"/>
              <wp:positionH relativeFrom="column">
                <wp:posOffset>4521200</wp:posOffset>
              </wp:positionH>
              <wp:positionV relativeFrom="paragraph">
                <wp:posOffset>54610</wp:posOffset>
              </wp:positionV>
              <wp:extent cx="17780" cy="19050"/>
              <wp:effectExtent l="0" t="0" r="0" b="0"/>
              <wp:wrapNone/>
              <wp:docPr id="1964" name="Freeform 6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89DF204">
            <v:shape id="Freeform 642" style="position:absolute;margin-left:356pt;margin-top:4.3pt;width:1.4pt;height:1.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5,38r,-4l,29,,24,,19,5,14r,-4l10,10r,-5l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" w14:anchorId="3E529B8A">
              <v:path arrowok="t" o:connecttype="custom" o:connectlocs="8890,0;10742,0;12594,1984;14446,1984;15928,3969;15928,3969;17780,5556;17780,7541;17780,9525;17780,11509;17780,13494;15928,15081;15928,17066;14446,17066;12594,19050;10742,19050;8890,19050;7038,19050;5556,19050;3704,17066;3704,17066;1852,15081;1852,13494;0,11509;0,9525;0,7541;1852,5556;1852,3969;3704,3969;3704,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6464" behindDoc="0" locked="0" layoutInCell="1" allowOverlap="1" wp14:anchorId="4D24A2B2" wp14:editId="3A1C0F7F">
              <wp:simplePos x="0" y="0"/>
              <wp:positionH relativeFrom="column">
                <wp:posOffset>4558030</wp:posOffset>
              </wp:positionH>
              <wp:positionV relativeFrom="paragraph">
                <wp:posOffset>54610</wp:posOffset>
              </wp:positionV>
              <wp:extent cx="18415" cy="19050"/>
              <wp:effectExtent l="0" t="0" r="0" b="0"/>
              <wp:wrapNone/>
              <wp:docPr id="1963" name="Freeform 6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67B9D2B">
            <v:shape id="Freeform 641" style="position:absolute;margin-left:358.9pt;margin-top:4.3pt;width:1.45pt;height:1.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KQVTA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jOsVdfRlV747NFFfY5zN8+Fzx4e6rOP58Jn97xn1Gc4&#10;E1y6sg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" w14:anchorId="7D11CF1F">
              <v:path arrowok="t" o:connecttype="custom" o:connectlocs="9208,0;11126,0;13044,1984;14962,1984;16497,3969;18415,3969;18415,5556;18415,7541;18415,9525;18415,11509;18415,13494;18415,15081;16497,17066;14962,17066;13044,19050;11126,19050;9208,19050;7289,19050;5755,19050;5755,17066;3836,17066;1918,15081;1918,13494;0,11509;0,9525;0,7541;1918,5556;1918,3969;3836,3969;5755,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5440" behindDoc="0" locked="0" layoutInCell="1" allowOverlap="1" wp14:anchorId="118257AA" wp14:editId="4D9E686B">
              <wp:simplePos x="0" y="0"/>
              <wp:positionH relativeFrom="column">
                <wp:posOffset>4596765</wp:posOffset>
              </wp:positionH>
              <wp:positionV relativeFrom="paragraph">
                <wp:posOffset>54610</wp:posOffset>
              </wp:positionV>
              <wp:extent cx="17780" cy="19050"/>
              <wp:effectExtent l="0" t="0" r="0" b="0"/>
              <wp:wrapNone/>
              <wp:docPr id="1962" name="Freeform 6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B899B9C">
            <v:shape id="Freeform 640" style="position:absolute;margin-left:361.95pt;margin-top:4.3pt;width:1.4pt;height:1.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X0TVQUAABcY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" w14:anchorId="77AD060B">
              <v:path arrowok="t" o:connecttype="custom" o:connectlocs="8890,0;10742,0;12224,1984;12224,1984;14076,3969;15928,3969;15928,5556;17780,7541;17780,9525;17780,11509;15928,13494;15928,15081;14076,17066;12224,17066;12224,19050;10742,19050;8890,19050;7038,19050;5186,19050;3334,17066;1852,17066;0,15081;0,13494;0,11509;0,9525;0,7541;0,5556;0,3969;1852,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4416" behindDoc="0" locked="0" layoutInCell="1" allowOverlap="1" wp14:anchorId="5069D5CB" wp14:editId="25957203">
              <wp:simplePos x="0" y="0"/>
              <wp:positionH relativeFrom="column">
                <wp:posOffset>4633595</wp:posOffset>
              </wp:positionH>
              <wp:positionV relativeFrom="paragraph">
                <wp:posOffset>54610</wp:posOffset>
              </wp:positionV>
              <wp:extent cx="18415" cy="19050"/>
              <wp:effectExtent l="0" t="0" r="0" b="0"/>
              <wp:wrapNone/>
              <wp:docPr id="1961" name="Freeform 6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5FCA14E">
            <v:shape id="Freeform 639" style="position:absolute;margin-left:364.85pt;margin-top:4.3pt;width:1.45pt;height:1.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3,14r5,5l48,24r,5l43,34r,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1OWgUAAPE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" w14:anchorId="1E16809A">
              <v:path arrowok="t" o:connecttype="custom" o:connectlocs="9208,0;11126,0;12660,1984;14579,1984;14579,3969;16497,3969;16497,5556;18415,7541;18415,9525;18415,11509;16497,13494;16497,15081;14579,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3392" behindDoc="0" locked="0" layoutInCell="1" allowOverlap="1" wp14:anchorId="073BC011" wp14:editId="319FEE44">
              <wp:simplePos x="0" y="0"/>
              <wp:positionH relativeFrom="column">
                <wp:posOffset>4669790</wp:posOffset>
              </wp:positionH>
              <wp:positionV relativeFrom="paragraph">
                <wp:posOffset>54610</wp:posOffset>
              </wp:positionV>
              <wp:extent cx="18415" cy="19050"/>
              <wp:effectExtent l="0" t="0" r="0" b="0"/>
              <wp:wrapNone/>
              <wp:docPr id="1960" name="Freeform 6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B2B8E3F">
            <v:shape id="Freeform 638" style="position:absolute;margin-left:367.7pt;margin-top:4.3pt;width:1.45pt;height:1.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iNVA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" w14:anchorId="1DADC44D">
              <v:path arrowok="t" o:connecttype="custom" o:connectlocs="9208,0;11126,0;12660,1984;14579,1984;16497,3969;16497,3969;18415,5556;18415,7541;18415,9525;18415,11509;18415,13494;16497,15081;16497,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2368" behindDoc="0" locked="0" layoutInCell="1" allowOverlap="1" wp14:anchorId="1A43EE32" wp14:editId="1C7CF5D3">
              <wp:simplePos x="0" y="0"/>
              <wp:positionH relativeFrom="column">
                <wp:posOffset>4707255</wp:posOffset>
              </wp:positionH>
              <wp:positionV relativeFrom="paragraph">
                <wp:posOffset>54610</wp:posOffset>
              </wp:positionV>
              <wp:extent cx="17780" cy="19050"/>
              <wp:effectExtent l="0" t="0" r="0" b="0"/>
              <wp:wrapNone/>
              <wp:docPr id="1959" name="Freeform 6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5B27F24">
            <v:shape id="Freeform 637" style="position:absolute;margin-left:370.65pt;margin-top:4.3pt;width:1.4pt;height:1.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" w14:anchorId="7F2D3CD2">
              <v:path arrowok="t" o:connecttype="custom" o:connectlocs="8890,0;10742,0;12224,1984;14076,1984;15928,3969;15928,3969;17780,5556;17780,7541;17780,9525;17780,11509;17780,13494;15928,15081;15928,17066;14076,17066;12224,19050;10742,19050;8890,19050;7038,19050;5186,19050;3334,17066;3334,17066;1852,15081;1852,13494;0,11509;0,9525;0,7541;1852,5556;1852,3969;3334,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1344" behindDoc="0" locked="0" layoutInCell="1" allowOverlap="1" wp14:anchorId="3B15B979" wp14:editId="3D420DEF">
              <wp:simplePos x="0" y="0"/>
              <wp:positionH relativeFrom="column">
                <wp:posOffset>4743450</wp:posOffset>
              </wp:positionH>
              <wp:positionV relativeFrom="paragraph">
                <wp:posOffset>54610</wp:posOffset>
              </wp:positionV>
              <wp:extent cx="18415" cy="19050"/>
              <wp:effectExtent l="0" t="0" r="0" b="0"/>
              <wp:wrapNone/>
              <wp:docPr id="1958" name="Freeform 6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D7DB620">
            <v:shape id="Freeform 636" style="position:absolute;margin-left:373.5pt;margin-top:4.3pt;width:1.45pt;height:1.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" w14:anchorId="4073287F">
              <v:path arrowok="t" o:connecttype="custom" o:connectlocs="9208,0;11126,0;12660,1984;14579,1984;16497,3969;18415,3969;18415,5556;18415,7541;18415,9525;18415,11509;18415,13494;18415,15081;16497,17066;14579,17066;12660,19050;11126,19050;9208,19050;7289,19050;5371,19050;5371,17066;3453,17066;1918,15081;1918,13494;0,11509;0,9525;0,7541;1918,5556;1918,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60320" behindDoc="0" locked="0" layoutInCell="1" allowOverlap="1" wp14:anchorId="4B793178" wp14:editId="46E565A3">
              <wp:simplePos x="0" y="0"/>
              <wp:positionH relativeFrom="column">
                <wp:posOffset>4782185</wp:posOffset>
              </wp:positionH>
              <wp:positionV relativeFrom="paragraph">
                <wp:posOffset>54610</wp:posOffset>
              </wp:positionV>
              <wp:extent cx="17780" cy="19050"/>
              <wp:effectExtent l="0" t="0" r="0" b="0"/>
              <wp:wrapNone/>
              <wp:docPr id="1957" name="Freeform 6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4" y="10"/>
                            </a:lnTo>
                            <a:lnTo>
                              <a:pt x="44" y="14"/>
                            </a:lnTo>
                            <a:lnTo>
                              <a:pt x="48" y="19"/>
                            </a:lnTo>
                            <a:lnTo>
                              <a:pt x="48" y="24"/>
                            </a:lnTo>
                            <a:lnTo>
                              <a:pt x="48" y="29"/>
                            </a:lnTo>
                            <a:lnTo>
                              <a:pt x="44" y="34"/>
                            </a:lnTo>
                            <a:lnTo>
                              <a:pt x="44" y="38"/>
                            </a:lnTo>
                            <a:lnTo>
                              <a:pt x="39" y="43"/>
                            </a:lnTo>
                            <a:lnTo>
                              <a:pt x="34" y="43"/>
                            </a:lnTo>
                            <a:lnTo>
                              <a:pt x="34" y="48"/>
                            </a:lnTo>
                            <a:lnTo>
                              <a:pt x="29" y="48"/>
                            </a:lnTo>
                            <a:lnTo>
                              <a:pt x="24" y="48"/>
                            </a:lnTo>
                            <a:lnTo>
                              <a:pt x="20"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F14B9A7">
            <v:shape id="Freeform 635" style="position:absolute;margin-left:376.55pt;margin-top:4.3pt;width:1.4pt;height:1.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4,10r,4l48,19r,5l48,29r-4,5l44,38r-5,5l34,43r,5l29,48r-5,l20,48r-5,l10,43r-5,l,38,,34,,29,,24,,19,,14,,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QCIVgUAABsY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" w14:anchorId="7E981F03">
              <v:path arrowok="t" o:connecttype="custom" o:connectlocs="8890,0;10742,0;12594,1984;12594,1984;14446,3969;16298,3969;16298,5556;17780,7541;17780,9525;17780,11509;16298,13494;16298,15081;14446,17066;12594,17066;12594,19050;10742,19050;8890,19050;7408,19050;5556,19050;3704,17066;1852,17066;0,15081;0,13494;0,11509;0,9525;0,7541;0,5556;0,3969;1852,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9296" behindDoc="0" locked="0" layoutInCell="1" allowOverlap="1" wp14:anchorId="036BB29F" wp14:editId="175869FB">
              <wp:simplePos x="0" y="0"/>
              <wp:positionH relativeFrom="column">
                <wp:posOffset>4818380</wp:posOffset>
              </wp:positionH>
              <wp:positionV relativeFrom="paragraph">
                <wp:posOffset>54610</wp:posOffset>
              </wp:positionV>
              <wp:extent cx="18415" cy="19050"/>
              <wp:effectExtent l="0" t="0" r="0" b="0"/>
              <wp:wrapNone/>
              <wp:docPr id="1956" name="Freeform 6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259020B">
            <v:shape id="Freeform 634" style="position:absolute;margin-left:379.4pt;margin-top:4.3pt;width:1.45pt;height:1.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" w14:anchorId="195301C4">
              <v:path arrowok="t" o:connecttype="custom" o:connectlocs="9208,0;11126,0;13044,1984;14962,1984;14962,3969;16880,3969;16880,5556;18415,7541;18415,9525;18415,11509;16880,13494;16880,15081;14962,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8272" behindDoc="0" locked="0" layoutInCell="1" allowOverlap="1" wp14:anchorId="55B03210" wp14:editId="11BB6473">
              <wp:simplePos x="0" y="0"/>
              <wp:positionH relativeFrom="column">
                <wp:posOffset>4855210</wp:posOffset>
              </wp:positionH>
              <wp:positionV relativeFrom="paragraph">
                <wp:posOffset>54610</wp:posOffset>
              </wp:positionV>
              <wp:extent cx="18415" cy="19050"/>
              <wp:effectExtent l="0" t="0" r="0" b="0"/>
              <wp:wrapNone/>
              <wp:docPr id="1955" name="Freeform 6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05078DC">
            <v:shape id="Freeform 633" style="position:absolute;margin-left:382.3pt;margin-top:4.3pt;width:1.45pt;height:1.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pjnUQ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" w14:anchorId="0098AE22">
              <v:path arrowok="t" o:connecttype="custom" o:connectlocs="9208,0;11126,0;13044,1984;14962,1984;16880,3969;16880,3969;18415,5556;18415,7541;18415,9525;18415,11509;18415,13494;16880,15081;16880,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7248" behindDoc="0" locked="0" layoutInCell="1" allowOverlap="1" wp14:anchorId="637D6168" wp14:editId="3E6513EE">
              <wp:simplePos x="0" y="0"/>
              <wp:positionH relativeFrom="column">
                <wp:posOffset>4892040</wp:posOffset>
              </wp:positionH>
              <wp:positionV relativeFrom="paragraph">
                <wp:posOffset>54610</wp:posOffset>
              </wp:positionV>
              <wp:extent cx="17780" cy="19050"/>
              <wp:effectExtent l="0" t="0" r="0" b="0"/>
              <wp:wrapNone/>
              <wp:docPr id="1954" name="Freeform 6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725B1A9">
            <v:shape id="Freeform 632" style="position:absolute;margin-left:385.2pt;margin-top:4.3pt;width:1.4pt;height:1.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5,38r,-4l,29,,24,,19,5,14r,-4l10,10r,-5l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" w14:anchorId="32DBFD0B">
              <v:path arrowok="t" o:connecttype="custom" o:connectlocs="8890,0;10742,0;12594,1984;14446,1984;16298,3969;16298,3969;17780,5556;17780,7541;17780,9525;17780,11509;17780,13494;16298,15081;16298,17066;14446,17066;12594,19050;10742,19050;8890,19050;7408,19050;5556,19050;3704,17066;3704,17066;1852,15081;1852,13494;0,11509;0,9525;0,7541;1852,5556;1852,3969;3704,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6224" behindDoc="0" locked="0" layoutInCell="1" allowOverlap="1" wp14:anchorId="5C0ECB90" wp14:editId="128CC749">
              <wp:simplePos x="0" y="0"/>
              <wp:positionH relativeFrom="column">
                <wp:posOffset>4928870</wp:posOffset>
              </wp:positionH>
              <wp:positionV relativeFrom="paragraph">
                <wp:posOffset>54610</wp:posOffset>
              </wp:positionV>
              <wp:extent cx="18415" cy="19050"/>
              <wp:effectExtent l="0" t="0" r="0" b="0"/>
              <wp:wrapNone/>
              <wp:docPr id="1953" name="Freeform 6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20"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455AE50">
            <v:shape id="Freeform 631" style="position:absolute;margin-left:388.1pt;margin-top:4.3pt;width:1.45pt;height:1.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4,l15,48r,-5l10,43,5,38r,-4l,29,,24,,19,5,14r,-4l10,10,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zFsTg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nOydO6v9MJnjy7qc5y7eS589vBQn308Fz675z2jPsOZ&#10;4DqSsw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" w14:anchorId="3B7F310D">
              <v:path arrowok="t" o:connecttype="custom" o:connectlocs="9208,0;11126,0;13044,1984;14962,1984;16497,3969;18415,3969;18415,5556;18415,7541;18415,9525;18415,11509;18415,13494;18415,15081;16497,17066;14962,17066;13044,19050;11126,19050;9208,19050;7673,19050;5755,19050;5755,17066;3836,17066;1918,15081;1918,13494;0,11509;0,9525;0,7541;1918,5556;1918,3969;3836,3969;5755,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5200" behindDoc="0" locked="0" layoutInCell="1" allowOverlap="1" wp14:anchorId="3EA44C06" wp14:editId="42CCCD17">
              <wp:simplePos x="0" y="0"/>
              <wp:positionH relativeFrom="column">
                <wp:posOffset>4966970</wp:posOffset>
              </wp:positionH>
              <wp:positionV relativeFrom="paragraph">
                <wp:posOffset>54610</wp:posOffset>
              </wp:positionV>
              <wp:extent cx="18415" cy="19050"/>
              <wp:effectExtent l="0" t="0" r="0" b="0"/>
              <wp:wrapNone/>
              <wp:docPr id="1952" name="Freeform 6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10"/>
                            </a:lnTo>
                            <a:lnTo>
                              <a:pt x="43" y="10"/>
                            </a:lnTo>
                            <a:lnTo>
                              <a:pt x="43" y="14"/>
                            </a:lnTo>
                            <a:lnTo>
                              <a:pt x="48" y="19"/>
                            </a:lnTo>
                            <a:lnTo>
                              <a:pt x="48" y="24"/>
                            </a:lnTo>
                            <a:lnTo>
                              <a:pt x="48" y="29"/>
                            </a:lnTo>
                            <a:lnTo>
                              <a:pt x="43" y="34"/>
                            </a:lnTo>
                            <a:lnTo>
                              <a:pt x="43" y="38"/>
                            </a:lnTo>
                            <a:lnTo>
                              <a:pt x="38" y="43"/>
                            </a:lnTo>
                            <a:lnTo>
                              <a:pt x="34" y="43"/>
                            </a:lnTo>
                            <a:lnTo>
                              <a:pt x="34" y="48"/>
                            </a:lnTo>
                            <a:lnTo>
                              <a:pt x="29" y="48"/>
                            </a:lnTo>
                            <a:lnTo>
                              <a:pt x="24" y="48"/>
                            </a:lnTo>
                            <a:lnTo>
                              <a:pt x="19" y="48"/>
                            </a:lnTo>
                            <a:lnTo>
                              <a:pt x="14" y="48"/>
                            </a:lnTo>
                            <a:lnTo>
                              <a:pt x="10" y="43"/>
                            </a:lnTo>
                            <a:lnTo>
                              <a:pt x="5" y="43"/>
                            </a:lnTo>
                            <a:lnTo>
                              <a:pt x="0" y="38"/>
                            </a:lnTo>
                            <a:lnTo>
                              <a:pt x="0" y="34"/>
                            </a:lnTo>
                            <a:lnTo>
                              <a:pt x="0" y="29"/>
                            </a:lnTo>
                            <a:lnTo>
                              <a:pt x="0" y="24"/>
                            </a:lnTo>
                            <a:lnTo>
                              <a:pt x="0" y="19"/>
                            </a:lnTo>
                            <a:lnTo>
                              <a:pt x="0" y="14"/>
                            </a:lnTo>
                            <a:lnTo>
                              <a:pt x="0" y="10"/>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F83F55">
            <v:shape id="Freeform 630" style="position:absolute;margin-left:391.1pt;margin-top:4.3pt;width:1.45pt;height:1.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5l43,10r,4l48,19r,5l48,29r-5,5l43,38r-5,5l34,43r,5l29,48r-5,l19,48r-5,l10,43r-5,l,38,,34,,29,,24,,19,,14,,10r5,l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" w14:anchorId="043D79BA">
              <v:path arrowok="t" o:connecttype="custom" o:connectlocs="9208,0;11126,0;13044,1984;13044,1984;14579,3969;16497,3969;16497,5556;18415,7541;18415,9525;18415,11509;16497,13494;16497,15081;14579,17066;13044,17066;13044,19050;11126,19050;9208,19050;7289,19050;5371,19050;3836,17066;1918,17066;0,15081;0,13494;0,11509;0,9525;0,7541;0,5556;0,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4176" behindDoc="0" locked="0" layoutInCell="1" allowOverlap="1" wp14:anchorId="40054D8F" wp14:editId="72C5F144">
              <wp:simplePos x="0" y="0"/>
              <wp:positionH relativeFrom="column">
                <wp:posOffset>5004435</wp:posOffset>
              </wp:positionH>
              <wp:positionV relativeFrom="paragraph">
                <wp:posOffset>54610</wp:posOffset>
              </wp:positionV>
              <wp:extent cx="17780" cy="19050"/>
              <wp:effectExtent l="0" t="0" r="0" b="0"/>
              <wp:wrapNone/>
              <wp:docPr id="1951" name="Freeform 6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A9EA6AC">
            <v:shape id="Freeform 629" style="position:absolute;margin-left:394.05pt;margin-top:4.3pt;width:1.4pt;height:1.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" w14:anchorId="03E340D3">
              <v:path arrowok="t" o:connecttype="custom" o:connectlocs="8890,0;10742,0;12594,1984;14076,1984;14076,3969;15928,3969;15928,5556;17780,7541;17780,9525;17780,11509;15928,13494;15928,15081;14076,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3152" behindDoc="0" locked="0" layoutInCell="1" allowOverlap="1" wp14:anchorId="267D3673" wp14:editId="7B4CE9F5">
              <wp:simplePos x="0" y="0"/>
              <wp:positionH relativeFrom="column">
                <wp:posOffset>5040630</wp:posOffset>
              </wp:positionH>
              <wp:positionV relativeFrom="paragraph">
                <wp:posOffset>54610</wp:posOffset>
              </wp:positionV>
              <wp:extent cx="18415" cy="19050"/>
              <wp:effectExtent l="0" t="0" r="0" b="0"/>
              <wp:wrapNone/>
              <wp:docPr id="1950" name="Freeform 6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E68E316">
            <v:shape id="Freeform 628" style="position:absolute;margin-left:396.9pt;margin-top:4.3pt;width:1.45pt;height:1.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" w14:anchorId="732B03E4">
              <v:path arrowok="t" o:connecttype="custom" o:connectlocs="9208,0;11126,0;13044,1984;14579,1984;16497,3969;16497,3969;18415,5556;18415,7541;18415,9525;18415,11509;18415,13494;16497,15081;16497,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2128" behindDoc="0" locked="0" layoutInCell="1" allowOverlap="1" wp14:anchorId="2C9EA8E7" wp14:editId="24A6AA8A">
              <wp:simplePos x="0" y="0"/>
              <wp:positionH relativeFrom="column">
                <wp:posOffset>5077460</wp:posOffset>
              </wp:positionH>
              <wp:positionV relativeFrom="paragraph">
                <wp:posOffset>54610</wp:posOffset>
              </wp:positionV>
              <wp:extent cx="18415" cy="19050"/>
              <wp:effectExtent l="0" t="0" r="0" b="0"/>
              <wp:wrapNone/>
              <wp:docPr id="1949" name="Freeform 6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6F089DD">
            <v:shape id="Freeform 627" style="position:absolute;margin-left:399.8pt;margin-top:4.3pt;width:1.45pt;height:1.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UMJSQ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" w14:anchorId="7B9DC93C">
              <v:path arrowok="t" o:connecttype="custom" o:connectlocs="9208,0;11126,0;13044,1984;14579,1984;16497,3969;16497,3969;18415,5556;18415,7541;18415,9525;18415,11509;18415,13494;16497,15081;16497,17066;14579,17066;13044,19050;11126,19050;9208,19050;7289,19050;5371,19050;3836,17066;3836,17066;1918,15081;1918,13494;0,11509;0,9525;0,7541;1918,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1104" behindDoc="0" locked="0" layoutInCell="1" allowOverlap="1" wp14:anchorId="5DC27890" wp14:editId="75E98862">
              <wp:simplePos x="0" y="0"/>
              <wp:positionH relativeFrom="column">
                <wp:posOffset>5112385</wp:posOffset>
              </wp:positionH>
              <wp:positionV relativeFrom="paragraph">
                <wp:posOffset>54610</wp:posOffset>
              </wp:positionV>
              <wp:extent cx="17780" cy="19050"/>
              <wp:effectExtent l="0" t="0" r="0" b="0"/>
              <wp:wrapNone/>
              <wp:docPr id="1948" name="Freeform 6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ADDE215">
            <v:shape id="Freeform 626" style="position:absolute;margin-left:402.55pt;margin-top:4.3pt;width:1.4pt;height:1.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" w14:anchorId="1E5820FC">
              <v:path arrowok="t" o:connecttype="custom" o:connectlocs="8890,0;10742,0;12594,1984;14446,1984;15928,3969;17780,3969;17780,5556;17780,7541;17780,9525;17780,11509;17780,13494;17780,15081;15928,17066;14446,17066;12594,19050;10742,19050;8890,19050;7038,19050;5556,19050;5556,17066;3704,17066;1852,15081;1852,13494;0,11509;0,9525;0,7541;1852,5556;1852,3969;3704,3969;5556,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50080" behindDoc="0" locked="0" layoutInCell="1" allowOverlap="1" wp14:anchorId="08981391" wp14:editId="3BC3A44B">
              <wp:simplePos x="0" y="0"/>
              <wp:positionH relativeFrom="column">
                <wp:posOffset>5336540</wp:posOffset>
              </wp:positionH>
              <wp:positionV relativeFrom="paragraph">
                <wp:posOffset>54610</wp:posOffset>
              </wp:positionV>
              <wp:extent cx="17780" cy="19050"/>
              <wp:effectExtent l="0" t="0" r="0" b="0"/>
              <wp:wrapNone/>
              <wp:docPr id="1947" name="Freeform 6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EC72EF2">
            <v:shape id="Freeform 625" style="position:absolute;margin-left:420.2pt;margin-top:4.3pt;width:1.4pt;height:1.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3,14r5,5l48,24r,5l43,34r,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n0yUAUAAPEX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" w14:anchorId="568001E1">
              <v:path arrowok="t" o:connecttype="custom" o:connectlocs="8890,0;10372,0;12224,1984;14076,1984;14076,3969;15928,3969;15928,5556;17780,7541;17780,9525;17780,11509;15928,13494;15928,15081;14076,17066;14076,17066;12224,19050;10372,19050;8890,19050;7038,19050;5186,19050;3334,17066;1482,17066;1482,15081;0,13494;0,11509;0,9525;0,7541;0,5556;1482,3969;1482,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9056" behindDoc="0" locked="0" layoutInCell="1" allowOverlap="1" wp14:anchorId="4D3360B1" wp14:editId="4A695F80">
              <wp:simplePos x="0" y="0"/>
              <wp:positionH relativeFrom="column">
                <wp:posOffset>5149215</wp:posOffset>
              </wp:positionH>
              <wp:positionV relativeFrom="paragraph">
                <wp:posOffset>54610</wp:posOffset>
              </wp:positionV>
              <wp:extent cx="20320" cy="19050"/>
              <wp:effectExtent l="0" t="0" r="0" b="0"/>
              <wp:wrapNone/>
              <wp:docPr id="1946" name="Freeform 6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320" cy="19050"/>
                      </a:xfrm>
                      <a:custGeom>
                        <a:avLst/>
                        <a:gdLst>
                          <a:gd name="T0" fmla="*/ 29 w 53"/>
                          <a:gd name="T1" fmla="*/ 0 h 48"/>
                          <a:gd name="T2" fmla="*/ 34 w 53"/>
                          <a:gd name="T3" fmla="*/ 0 h 48"/>
                          <a:gd name="T4" fmla="*/ 39 w 53"/>
                          <a:gd name="T5" fmla="*/ 5 h 48"/>
                          <a:gd name="T6" fmla="*/ 39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9 w 53"/>
                          <a:gd name="T27" fmla="*/ 43 h 48"/>
                          <a:gd name="T28" fmla="*/ 39 w 53"/>
                          <a:gd name="T29" fmla="*/ 48 h 48"/>
                          <a:gd name="T30" fmla="*/ 34 w 53"/>
                          <a:gd name="T31" fmla="*/ 48 h 48"/>
                          <a:gd name="T32" fmla="*/ 29 w 53"/>
                          <a:gd name="T33" fmla="*/ 48 h 48"/>
                          <a:gd name="T34" fmla="*/ 24 w 53"/>
                          <a:gd name="T35" fmla="*/ 48 h 48"/>
                          <a:gd name="T36" fmla="*/ 19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19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9" y="5"/>
                            </a:lnTo>
                            <a:lnTo>
                              <a:pt x="43" y="10"/>
                            </a:lnTo>
                            <a:lnTo>
                              <a:pt x="48" y="10"/>
                            </a:lnTo>
                            <a:lnTo>
                              <a:pt x="48" y="14"/>
                            </a:lnTo>
                            <a:lnTo>
                              <a:pt x="48" y="19"/>
                            </a:lnTo>
                            <a:lnTo>
                              <a:pt x="53" y="24"/>
                            </a:lnTo>
                            <a:lnTo>
                              <a:pt x="48" y="29"/>
                            </a:lnTo>
                            <a:lnTo>
                              <a:pt x="48" y="34"/>
                            </a:lnTo>
                            <a:lnTo>
                              <a:pt x="48" y="38"/>
                            </a:lnTo>
                            <a:lnTo>
                              <a:pt x="43" y="43"/>
                            </a:lnTo>
                            <a:lnTo>
                              <a:pt x="39" y="43"/>
                            </a:lnTo>
                            <a:lnTo>
                              <a:pt x="39" y="48"/>
                            </a:lnTo>
                            <a:lnTo>
                              <a:pt x="34" y="48"/>
                            </a:lnTo>
                            <a:lnTo>
                              <a:pt x="29" y="48"/>
                            </a:lnTo>
                            <a:lnTo>
                              <a:pt x="24" y="48"/>
                            </a:lnTo>
                            <a:lnTo>
                              <a:pt x="19" y="48"/>
                            </a:lnTo>
                            <a:lnTo>
                              <a:pt x="15" y="43"/>
                            </a:lnTo>
                            <a:lnTo>
                              <a:pt x="10" y="43"/>
                            </a:lnTo>
                            <a:lnTo>
                              <a:pt x="5" y="38"/>
                            </a:lnTo>
                            <a:lnTo>
                              <a:pt x="5" y="34"/>
                            </a:lnTo>
                            <a:lnTo>
                              <a:pt x="5" y="29"/>
                            </a:lnTo>
                            <a:lnTo>
                              <a:pt x="0" y="24"/>
                            </a:lnTo>
                            <a:lnTo>
                              <a:pt x="5" y="19"/>
                            </a:lnTo>
                            <a:lnTo>
                              <a:pt x="5" y="14"/>
                            </a:lnTo>
                            <a:lnTo>
                              <a:pt x="5" y="10"/>
                            </a:lnTo>
                            <a:lnTo>
                              <a:pt x="10" y="10"/>
                            </a:lnTo>
                            <a:lnTo>
                              <a:pt x="15" y="5"/>
                            </a:lnTo>
                            <a:lnTo>
                              <a:pt x="19"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F260E0C">
            <v:shape id="Freeform 624" style="position:absolute;margin-left:405.45pt;margin-top:4.3pt;width:1.6pt;height:1.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9,5r4,5l48,10r,4l48,19r5,5l48,29r,5l48,38r-5,5l39,43r,5l34,48r-5,l24,48r-5,l15,43r-5,l5,38r,-4l5,29,,24,5,19r,-5l5,10r5,l15,5r4,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" w14:anchorId="55A8940D">
              <v:path arrowok="t" o:connecttype="custom" o:connectlocs="11118,0;13035,0;14952,1984;14952,1984;16486,3969;18403,3969;18403,5556;18403,7541;20320,9525;18403,11509;18403,13494;18403,15081;16486,17066;14952,17066;14952,19050;13035,19050;11118,19050;9202,19050;7285,19050;5751,17066;3834,17066;1917,15081;1917,13494;1917,11509;0,9525;1917,7541;1917,5556;1917,3969;3834,3969;5751,1984;7285,1984;9202,0;1111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8032" behindDoc="0" locked="0" layoutInCell="1" allowOverlap="1" wp14:anchorId="471136EC" wp14:editId="394B9C91">
              <wp:simplePos x="0" y="0"/>
              <wp:positionH relativeFrom="column">
                <wp:posOffset>5373370</wp:posOffset>
              </wp:positionH>
              <wp:positionV relativeFrom="paragraph">
                <wp:posOffset>54610</wp:posOffset>
              </wp:positionV>
              <wp:extent cx="18415" cy="19050"/>
              <wp:effectExtent l="0" t="0" r="0" b="0"/>
              <wp:wrapNone/>
              <wp:docPr id="1945" name="Freeform 6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8" y="14"/>
                            </a:lnTo>
                            <a:lnTo>
                              <a:pt x="48" y="19"/>
                            </a:lnTo>
                            <a:lnTo>
                              <a:pt x="48" y="24"/>
                            </a:lnTo>
                            <a:lnTo>
                              <a:pt x="48" y="29"/>
                            </a:lnTo>
                            <a:lnTo>
                              <a:pt x="48"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9C71212">
            <v:shape id="Freeform 623" style="position:absolute;margin-left:423.1pt;margin-top:4.3pt;width:1.45pt;height:1.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8,14r,5l48,24r,5l48,34r-5,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" w14:anchorId="53F88E4F">
              <v:path arrowok="t" o:connecttype="custom" o:connectlocs="9208,0;10742,0;12660,1984;14579,1984;14579,3969;16497,3969;18415,5556;18415,7541;18415,9525;18415,11509;18415,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7008" behindDoc="0" locked="0" layoutInCell="1" allowOverlap="1" wp14:anchorId="7A74E6A7" wp14:editId="561BB22D">
              <wp:simplePos x="0" y="0"/>
              <wp:positionH relativeFrom="column">
                <wp:posOffset>5187315</wp:posOffset>
              </wp:positionH>
              <wp:positionV relativeFrom="paragraph">
                <wp:posOffset>54610</wp:posOffset>
              </wp:positionV>
              <wp:extent cx="18415" cy="19050"/>
              <wp:effectExtent l="0" t="0" r="0" b="0"/>
              <wp:wrapNone/>
              <wp:docPr id="1944" name="Freeform 6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B4EF93B">
            <v:shape id="Freeform 622" style="position:absolute;margin-left:408.45pt;margin-top:4.3pt;width:1.45pt;height:1.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jWWgUAAPU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" w14:anchorId="5FE412AC">
              <v:path arrowok="t" o:connecttype="custom" o:connectlocs="9208,0;11126,0;13044,1984;14579,1984;14579,3969;16497,3969;16497,5556;18415,7541;18415,9525;18415,11509;16497,13494;16497,15081;14579,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5984" behindDoc="0" locked="0" layoutInCell="1" allowOverlap="1" wp14:anchorId="71C19C96" wp14:editId="3DD30CDE">
              <wp:simplePos x="0" y="0"/>
              <wp:positionH relativeFrom="column">
                <wp:posOffset>5409565</wp:posOffset>
              </wp:positionH>
              <wp:positionV relativeFrom="paragraph">
                <wp:posOffset>54610</wp:posOffset>
              </wp:positionV>
              <wp:extent cx="18415" cy="19050"/>
              <wp:effectExtent l="0" t="0" r="0" b="0"/>
              <wp:wrapNone/>
              <wp:docPr id="1943" name="Freeform 6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38"/>
                            </a:lnTo>
                            <a:lnTo>
                              <a:pt x="0" y="34"/>
                            </a:lnTo>
                            <a:lnTo>
                              <a:pt x="0" y="29"/>
                            </a:lnTo>
                            <a:lnTo>
                              <a:pt x="0" y="24"/>
                            </a:lnTo>
                            <a:lnTo>
                              <a:pt x="0" y="19"/>
                            </a:lnTo>
                            <a:lnTo>
                              <a:pt x="0" y="14"/>
                            </a:lnTo>
                            <a:lnTo>
                              <a:pt x="4"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7067190">
            <v:shape id="Freeform 621" style="position:absolute;margin-left:425.95pt;margin-top:4.3pt;width:1.45pt;height:1.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4,38,,34,,29,,24,,19,,14,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" w14:anchorId="67EBF6A0">
              <v:path arrowok="t" o:connecttype="custom" o:connectlocs="9208,0;10742,0;12660,1984;14579,1984;16497,3969;16497,3969;18415,5556;18415,7541;18415,9525;18415,11509;18415,13494;16497,15081;16497,17066;14579,17066;12660,19050;10742,19050;9208,19050;7289,19050;5371,19050;3453,17066;3453,17066;1535,15081;0,13494;0,11509;0,9525;0,7541;0,5556;1535,3969;3453,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4960" behindDoc="0" locked="0" layoutInCell="1" allowOverlap="1" wp14:anchorId="2BA11384" wp14:editId="7B7DCA9C">
              <wp:simplePos x="0" y="0"/>
              <wp:positionH relativeFrom="column">
                <wp:posOffset>5224780</wp:posOffset>
              </wp:positionH>
              <wp:positionV relativeFrom="paragraph">
                <wp:posOffset>54610</wp:posOffset>
              </wp:positionV>
              <wp:extent cx="17780" cy="19050"/>
              <wp:effectExtent l="0" t="0" r="0" b="0"/>
              <wp:wrapNone/>
              <wp:docPr id="1942" name="Freeform 6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509E5AC">
            <v:shape id="Freeform 620" style="position:absolute;margin-left:411.4pt;margin-top:4.3pt;width:1.4pt;height:1.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" w14:anchorId="4A514EC1">
              <v:path arrowok="t" o:connecttype="custom" o:connectlocs="8890,0;10742,0;12594,1984;14076,1984;15928,3969;15928,3969;17780,5556;17780,7541;17780,9525;17780,11509;17780,13494;15928,15081;15928,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3936" behindDoc="0" locked="0" layoutInCell="1" allowOverlap="1" wp14:anchorId="5D766D84" wp14:editId="6FDDD291">
              <wp:simplePos x="0" y="0"/>
              <wp:positionH relativeFrom="column">
                <wp:posOffset>5447030</wp:posOffset>
              </wp:positionH>
              <wp:positionV relativeFrom="paragraph">
                <wp:posOffset>54610</wp:posOffset>
              </wp:positionV>
              <wp:extent cx="17780" cy="19050"/>
              <wp:effectExtent l="0" t="0" r="0" b="0"/>
              <wp:wrapNone/>
              <wp:docPr id="1941" name="Freeform 6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4 w 48"/>
                          <a:gd name="T43" fmla="*/ 38 h 48"/>
                          <a:gd name="T44" fmla="*/ 4 w 48"/>
                          <a:gd name="T45" fmla="*/ 34 h 48"/>
                          <a:gd name="T46" fmla="*/ 0 w 48"/>
                          <a:gd name="T47" fmla="*/ 29 h 48"/>
                          <a:gd name="T48" fmla="*/ 0 w 48"/>
                          <a:gd name="T49" fmla="*/ 24 h 48"/>
                          <a:gd name="T50" fmla="*/ 0 w 48"/>
                          <a:gd name="T51" fmla="*/ 19 h 48"/>
                          <a:gd name="T52" fmla="*/ 4 w 48"/>
                          <a:gd name="T53" fmla="*/ 14 h 48"/>
                          <a:gd name="T54" fmla="*/ 4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8" y="48"/>
                            </a:lnTo>
                            <a:lnTo>
                              <a:pt x="24" y="48"/>
                            </a:lnTo>
                            <a:lnTo>
                              <a:pt x="19" y="48"/>
                            </a:lnTo>
                            <a:lnTo>
                              <a:pt x="14" y="48"/>
                            </a:lnTo>
                            <a:lnTo>
                              <a:pt x="14" y="43"/>
                            </a:lnTo>
                            <a:lnTo>
                              <a:pt x="9" y="43"/>
                            </a:lnTo>
                            <a:lnTo>
                              <a:pt x="4" y="38"/>
                            </a:lnTo>
                            <a:lnTo>
                              <a:pt x="4" y="34"/>
                            </a:lnTo>
                            <a:lnTo>
                              <a:pt x="0" y="29"/>
                            </a:lnTo>
                            <a:lnTo>
                              <a:pt x="0" y="24"/>
                            </a:lnTo>
                            <a:lnTo>
                              <a:pt x="0" y="19"/>
                            </a:lnTo>
                            <a:lnTo>
                              <a:pt x="4" y="14"/>
                            </a:lnTo>
                            <a:lnTo>
                              <a:pt x="4"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9687241">
            <v:shape id="Freeform 619" style="position:absolute;margin-left:428.9pt;margin-top:4.3pt;width:1.4pt;height:1.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l48,14r,5l48,24r,5l48,34r,4l43,43r-5,l33,48r-5,l24,48r-5,l14,48r,-5l9,43,4,38r,-4l,29,,24,,19,4,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" w14:anchorId="66FE6463">
              <v:path arrowok="t" o:connecttype="custom" o:connectlocs="8890,0;10372,0;12224,1984;14076,1984;15928,3969;17780,3969;17780,5556;17780,7541;17780,9525;17780,11509;17780,13494;17780,15081;15928,17066;14076,17066;12224,19050;10372,19050;8890,19050;7038,19050;5186,19050;5186,17066;3334,17066;1482,15081;1482,13494;0,11509;0,9525;0,7541;1482,5556;1482,3969;3334,3969;5186,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2912" behindDoc="0" locked="0" layoutInCell="1" allowOverlap="1" wp14:anchorId="2354547F" wp14:editId="155CB24F">
              <wp:simplePos x="0" y="0"/>
              <wp:positionH relativeFrom="column">
                <wp:posOffset>5260975</wp:posOffset>
              </wp:positionH>
              <wp:positionV relativeFrom="paragraph">
                <wp:posOffset>54610</wp:posOffset>
              </wp:positionV>
              <wp:extent cx="18415" cy="19050"/>
              <wp:effectExtent l="0" t="0" r="0" b="0"/>
              <wp:wrapNone/>
              <wp:docPr id="1940" name="Freeform 6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056EC02">
            <v:shape id="Freeform 618" style="position:absolute;margin-left:414.25pt;margin-top:4.3pt;width:1.45pt;height:1.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UMJSQ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" w14:anchorId="0AA9994B">
              <v:path arrowok="t" o:connecttype="custom" o:connectlocs="9208,0;11126,0;13044,1984;14579,1984;16497,3969;16497,3969;18415,5556;18415,7541;18415,9525;18415,11509;18415,13494;16497,15081;16497,17066;14579,17066;13044,19050;11126,19050;9208,19050;7289,19050;5371,19050;3836,17066;3836,17066;1918,15081;1918,13494;0,11509;0,9525;0,7541;1918,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1888" behindDoc="0" locked="0" layoutInCell="1" allowOverlap="1" wp14:anchorId="753A430E" wp14:editId="5E01674B">
              <wp:simplePos x="0" y="0"/>
              <wp:positionH relativeFrom="column">
                <wp:posOffset>5482590</wp:posOffset>
              </wp:positionH>
              <wp:positionV relativeFrom="paragraph">
                <wp:posOffset>54610</wp:posOffset>
              </wp:positionV>
              <wp:extent cx="20320" cy="19050"/>
              <wp:effectExtent l="0" t="0" r="0" b="0"/>
              <wp:wrapNone/>
              <wp:docPr id="1939" name="Freeform 6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320" cy="19050"/>
                      </a:xfrm>
                      <a:custGeom>
                        <a:avLst/>
                        <a:gdLst>
                          <a:gd name="T0" fmla="*/ 29 w 53"/>
                          <a:gd name="T1" fmla="*/ 0 h 48"/>
                          <a:gd name="T2" fmla="*/ 34 w 53"/>
                          <a:gd name="T3" fmla="*/ 0 h 48"/>
                          <a:gd name="T4" fmla="*/ 39 w 53"/>
                          <a:gd name="T5" fmla="*/ 5 h 48"/>
                          <a:gd name="T6" fmla="*/ 39 w 53"/>
                          <a:gd name="T7" fmla="*/ 5 h 48"/>
                          <a:gd name="T8" fmla="*/ 44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4 w 53"/>
                          <a:gd name="T25" fmla="*/ 43 h 48"/>
                          <a:gd name="T26" fmla="*/ 39 w 53"/>
                          <a:gd name="T27" fmla="*/ 43 h 48"/>
                          <a:gd name="T28" fmla="*/ 39 w 53"/>
                          <a:gd name="T29" fmla="*/ 48 h 48"/>
                          <a:gd name="T30" fmla="*/ 34 w 53"/>
                          <a:gd name="T31" fmla="*/ 48 h 48"/>
                          <a:gd name="T32" fmla="*/ 29 w 53"/>
                          <a:gd name="T33" fmla="*/ 48 h 48"/>
                          <a:gd name="T34" fmla="*/ 24 w 53"/>
                          <a:gd name="T35" fmla="*/ 48 h 48"/>
                          <a:gd name="T36" fmla="*/ 20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20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9" y="5"/>
                            </a:lnTo>
                            <a:lnTo>
                              <a:pt x="44" y="10"/>
                            </a:lnTo>
                            <a:lnTo>
                              <a:pt x="48" y="10"/>
                            </a:lnTo>
                            <a:lnTo>
                              <a:pt x="48" y="14"/>
                            </a:lnTo>
                            <a:lnTo>
                              <a:pt x="48" y="19"/>
                            </a:lnTo>
                            <a:lnTo>
                              <a:pt x="53" y="24"/>
                            </a:lnTo>
                            <a:lnTo>
                              <a:pt x="48" y="29"/>
                            </a:lnTo>
                            <a:lnTo>
                              <a:pt x="48" y="34"/>
                            </a:lnTo>
                            <a:lnTo>
                              <a:pt x="48" y="38"/>
                            </a:lnTo>
                            <a:lnTo>
                              <a:pt x="44" y="43"/>
                            </a:lnTo>
                            <a:lnTo>
                              <a:pt x="39" y="43"/>
                            </a:lnTo>
                            <a:lnTo>
                              <a:pt x="39" y="48"/>
                            </a:lnTo>
                            <a:lnTo>
                              <a:pt x="34" y="48"/>
                            </a:lnTo>
                            <a:lnTo>
                              <a:pt x="29" y="48"/>
                            </a:lnTo>
                            <a:lnTo>
                              <a:pt x="24" y="48"/>
                            </a:lnTo>
                            <a:lnTo>
                              <a:pt x="20" y="48"/>
                            </a:lnTo>
                            <a:lnTo>
                              <a:pt x="15" y="43"/>
                            </a:lnTo>
                            <a:lnTo>
                              <a:pt x="10" y="43"/>
                            </a:lnTo>
                            <a:lnTo>
                              <a:pt x="5" y="38"/>
                            </a:lnTo>
                            <a:lnTo>
                              <a:pt x="5" y="34"/>
                            </a:lnTo>
                            <a:lnTo>
                              <a:pt x="5" y="29"/>
                            </a:lnTo>
                            <a:lnTo>
                              <a:pt x="0" y="24"/>
                            </a:lnTo>
                            <a:lnTo>
                              <a:pt x="5" y="19"/>
                            </a:lnTo>
                            <a:lnTo>
                              <a:pt x="5" y="14"/>
                            </a:lnTo>
                            <a:lnTo>
                              <a:pt x="5" y="10"/>
                            </a:lnTo>
                            <a:lnTo>
                              <a:pt x="10" y="10"/>
                            </a:lnTo>
                            <a:lnTo>
                              <a:pt x="15" y="5"/>
                            </a:lnTo>
                            <a:lnTo>
                              <a:pt x="20"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E5525C5">
            <v:shape id="Freeform 617" style="position:absolute;margin-left:431.7pt;margin-top:4.3pt;width:1.6pt;height:1.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9,5r5,5l48,10r,4l48,19r5,5l48,29r,5l48,38r-4,5l39,43r,5l34,48r-5,l24,48r-4,l15,43r-5,l5,38r,-4l5,29,,24,5,19r,-5l5,10r5,l15,5r5,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" w14:anchorId="2D68E7CC">
              <v:path arrowok="t" o:connecttype="custom" o:connectlocs="11118,0;13035,0;14952,1984;14952,1984;16869,3969;18403,3969;18403,5556;18403,7541;20320,9525;18403,11509;18403,13494;18403,15081;16869,17066;14952,17066;14952,19050;13035,19050;11118,19050;9202,19050;7668,19050;5751,17066;3834,17066;1917,15081;1917,13494;1917,11509;0,9525;1917,7541;1917,5556;1917,3969;3834,3969;5751,1984;7668,1984;9202,0;1111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40864" behindDoc="0" locked="0" layoutInCell="1" allowOverlap="1" wp14:anchorId="572B75C2" wp14:editId="75DB09E3">
              <wp:simplePos x="0" y="0"/>
              <wp:positionH relativeFrom="column">
                <wp:posOffset>5297805</wp:posOffset>
              </wp:positionH>
              <wp:positionV relativeFrom="paragraph">
                <wp:posOffset>54610</wp:posOffset>
              </wp:positionV>
              <wp:extent cx="18415" cy="19050"/>
              <wp:effectExtent l="0" t="0" r="0" b="0"/>
              <wp:wrapNone/>
              <wp:docPr id="1938" name="Freeform 6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F293846">
            <v:shape id="Freeform 616" style="position:absolute;margin-left:417.15pt;margin-top:4.3pt;width:1.45pt;height:1.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" w14:anchorId="61566CA3">
              <v:path arrowok="t" o:connecttype="custom" o:connectlocs="9208,0;11126,0;12660,1984;14579,1984;16497,3969;18415,3969;18415,5556;18415,7541;18415,9525;18415,11509;18415,13494;18415,15081;16497,17066;14579,17066;12660,19050;11126,19050;9208,19050;7289,19050;5371,19050;5371,17066;3453,17066;1918,15081;1918,13494;0,11509;0,9525;0,7541;1918,5556;1918,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9840" behindDoc="0" locked="0" layoutInCell="1" allowOverlap="1" wp14:anchorId="39516F1D" wp14:editId="68819955">
              <wp:simplePos x="0" y="0"/>
              <wp:positionH relativeFrom="column">
                <wp:posOffset>5521325</wp:posOffset>
              </wp:positionH>
              <wp:positionV relativeFrom="paragraph">
                <wp:posOffset>54610</wp:posOffset>
              </wp:positionV>
              <wp:extent cx="18415" cy="19050"/>
              <wp:effectExtent l="0" t="0" r="0" b="0"/>
              <wp:wrapNone/>
              <wp:docPr id="1937" name="Freeform 6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3" y="10"/>
                            </a:lnTo>
                            <a:lnTo>
                              <a:pt x="43" y="14"/>
                            </a:lnTo>
                            <a:lnTo>
                              <a:pt x="48" y="19"/>
                            </a:lnTo>
                            <a:lnTo>
                              <a:pt x="48" y="24"/>
                            </a:lnTo>
                            <a:lnTo>
                              <a:pt x="48" y="29"/>
                            </a:lnTo>
                            <a:lnTo>
                              <a:pt x="43" y="34"/>
                            </a:lnTo>
                            <a:lnTo>
                              <a:pt x="43" y="38"/>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FE13324">
            <v:shape id="Freeform 615" style="position:absolute;margin-left:434.75pt;margin-top:4.3pt;width:1.45pt;height:1.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4,l43,14r5,5l48,24r,5l43,34r,4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" w14:anchorId="4829F362">
              <v:path arrowok="t" o:connecttype="custom" o:connectlocs="9208,0;11126,0;13044,1984;14962,1984;14962,3969;16497,3969;16497,5556;18415,7541;18415,9525;18415,11509;16497,13494;16497,15081;14962,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8816" behindDoc="0" locked="0" layoutInCell="1" allowOverlap="1" wp14:anchorId="04208AFF" wp14:editId="38E77A16">
              <wp:simplePos x="0" y="0"/>
              <wp:positionH relativeFrom="column">
                <wp:posOffset>5558155</wp:posOffset>
              </wp:positionH>
              <wp:positionV relativeFrom="paragraph">
                <wp:posOffset>54610</wp:posOffset>
              </wp:positionV>
              <wp:extent cx="18415" cy="19050"/>
              <wp:effectExtent l="0" t="0" r="0" b="0"/>
              <wp:wrapNone/>
              <wp:docPr id="1936" name="Freeform 6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C6893FB">
            <v:shape id="Freeform 614" style="position:absolute;margin-left:437.65pt;margin-top:4.3pt;width:1.45pt;height:1.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I1Tw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" w14:anchorId="1177F40D">
              <v:path arrowok="t" o:connecttype="custom" o:connectlocs="9208,0;11126,0;13044,1984;14962,1984;16497,3969;16497,3969;18415,5556;18415,7541;18415,9525;18415,11509;18415,13494;16497,15081;16497,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7792" behindDoc="0" locked="0" layoutInCell="1" allowOverlap="1" wp14:anchorId="6F811BD8" wp14:editId="0A0157BA">
              <wp:simplePos x="0" y="0"/>
              <wp:positionH relativeFrom="column">
                <wp:posOffset>5594350</wp:posOffset>
              </wp:positionH>
              <wp:positionV relativeFrom="paragraph">
                <wp:posOffset>54610</wp:posOffset>
              </wp:positionV>
              <wp:extent cx="19050" cy="19050"/>
              <wp:effectExtent l="0" t="0" r="0" b="0"/>
              <wp:wrapNone/>
              <wp:docPr id="1935" name="Freeform 6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C96E2E">
            <v:shape id="Freeform 613" style="position:absolute;margin-left:440.5pt;margin-top:4.3pt;width:1.5pt;height:1.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5,38r,-4l,29,,24,,19,5,14r,-4l10,10r,-5l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" w14:anchorId="1510574D">
              <v:path arrowok="t" o:connecttype="custom" o:connectlocs="9525,0;11509,0;13494,1984;15478,1984;17066,3969;17066,3969;19050,5556;19050,7541;19050,9525;19050,11509;19050,13494;17066,15081;17066,17066;15478,17066;13494,19050;11509,19050;9525,19050;7541,19050;5953,19050;3969,17066;3969,17066;1984,15081;1984,13494;0,11509;0,9525;0,7541;1984,5556;1984,3969;3969,3969;3969,1984;5953,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6768" behindDoc="0" locked="0" layoutInCell="1" allowOverlap="1" wp14:anchorId="47162B0C" wp14:editId="62415C2C">
              <wp:simplePos x="0" y="0"/>
              <wp:positionH relativeFrom="column">
                <wp:posOffset>5631815</wp:posOffset>
              </wp:positionH>
              <wp:positionV relativeFrom="paragraph">
                <wp:posOffset>54610</wp:posOffset>
              </wp:positionV>
              <wp:extent cx="17780" cy="19050"/>
              <wp:effectExtent l="0" t="0" r="0" b="0"/>
              <wp:wrapNone/>
              <wp:docPr id="1934" name="Freeform 6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0AA7DF4">
            <v:shape id="Freeform 612" style="position:absolute;margin-left:443.45pt;margin-top:4.3pt;width:1.4pt;height:1.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" w14:anchorId="61B3E02B">
              <v:path arrowok="t" o:connecttype="custom" o:connectlocs="8890,0;10742,0;12594,1984;14446,1984;15928,3969;17780,3969;17780,5556;17780,7541;17780,9525;17780,11509;17780,13494;17780,15081;15928,17066;14446,17066;12594,19050;10742,19050;8890,19050;7038,19050;5556,19050;5556,17066;3704,17066;1852,15081;1852,13494;0,11509;0,9525;0,7541;1852,5556;1852,3969;3704,3969;5556,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5744" behindDoc="0" locked="0" layoutInCell="1" allowOverlap="1" wp14:anchorId="387E55AF" wp14:editId="21B42A2F">
              <wp:simplePos x="0" y="0"/>
              <wp:positionH relativeFrom="column">
                <wp:posOffset>5669915</wp:posOffset>
              </wp:positionH>
              <wp:positionV relativeFrom="paragraph">
                <wp:posOffset>54610</wp:posOffset>
              </wp:positionV>
              <wp:extent cx="19050" cy="19050"/>
              <wp:effectExtent l="0" t="0" r="0" b="0"/>
              <wp:wrapNone/>
              <wp:docPr id="1933" name="Freeform 6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22EA96C">
            <v:shape id="Freeform 611" style="position:absolute;margin-left:446.45pt;margin-top:4.3pt;width:1.5pt;height:1.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" w14:anchorId="3ADF12CB">
              <v:path arrowok="t" o:connecttype="custom" o:connectlocs="9525,0;11509,0;13097,1984;13097,1984;15081,3969;17066,3969;17066,5556;19050,7541;19050,9525;19050,11509;17066,13494;17066,15081;15081,17066;13097,17066;13097,19050;11509,19050;9525,19050;7541,19050;5556,19050;3572,17066;1984,17066;0,15081;0,13494;0,11509;0,9525;0,7541;0,5556;0,3969;1984,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4720" behindDoc="0" locked="0" layoutInCell="1" allowOverlap="1" wp14:anchorId="61A9EABF" wp14:editId="54E544F5">
              <wp:simplePos x="0" y="0"/>
              <wp:positionH relativeFrom="column">
                <wp:posOffset>5706745</wp:posOffset>
              </wp:positionH>
              <wp:positionV relativeFrom="paragraph">
                <wp:posOffset>54610</wp:posOffset>
              </wp:positionV>
              <wp:extent cx="18415" cy="19050"/>
              <wp:effectExtent l="0" t="0" r="0" b="0"/>
              <wp:wrapNone/>
              <wp:docPr id="1932" name="Freeform 6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C18DC3E">
            <v:shape id="Freeform 610" style="position:absolute;margin-left:449.35pt;margin-top:4.3pt;width:1.45pt;height:1.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3,14r5,5l48,24r,5l43,34r,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1OWgUAAPE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" w14:anchorId="5B62582C">
              <v:path arrowok="t" o:connecttype="custom" o:connectlocs="9208,0;11126,0;12660,1984;14579,1984;14579,3969;16497,3969;16497,5556;18415,7541;18415,9525;18415,11509;16497,13494;16497,15081;14579,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3696" behindDoc="0" locked="0" layoutInCell="1" allowOverlap="1" wp14:anchorId="4E9F88DD" wp14:editId="19EA1294">
              <wp:simplePos x="0" y="0"/>
              <wp:positionH relativeFrom="column">
                <wp:posOffset>5743575</wp:posOffset>
              </wp:positionH>
              <wp:positionV relativeFrom="paragraph">
                <wp:posOffset>54610</wp:posOffset>
              </wp:positionV>
              <wp:extent cx="18415" cy="19050"/>
              <wp:effectExtent l="0" t="0" r="0" b="0"/>
              <wp:wrapNone/>
              <wp:docPr id="1931" name="Freeform 60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3097275">
            <v:shape id="Freeform 609" style="position:absolute;margin-left:452.25pt;margin-top:4.3pt;width:1.45pt;height:1.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iNVA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" w14:anchorId="3E732421">
              <v:path arrowok="t" o:connecttype="custom" o:connectlocs="9208,0;11126,0;12660,1984;14579,1984;16497,3969;16497,3969;18415,5556;18415,7541;18415,9525;18415,11509;18415,13494;16497,15081;16497,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2672" behindDoc="0" locked="0" layoutInCell="1" allowOverlap="1" wp14:anchorId="59525A34" wp14:editId="0882E14C">
              <wp:simplePos x="0" y="0"/>
              <wp:positionH relativeFrom="column">
                <wp:posOffset>5780405</wp:posOffset>
              </wp:positionH>
              <wp:positionV relativeFrom="paragraph">
                <wp:posOffset>54610</wp:posOffset>
              </wp:positionV>
              <wp:extent cx="18415" cy="19050"/>
              <wp:effectExtent l="0" t="0" r="0" b="0"/>
              <wp:wrapNone/>
              <wp:docPr id="1930" name="Freeform 60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D069C0E">
            <v:shape id="Freeform 608" style="position:absolute;margin-left:455.15pt;margin-top:4.3pt;width:1.45pt;height:1.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70ZUQ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" w14:anchorId="58664FFD">
              <v:path arrowok="t" o:connecttype="custom" o:connectlocs="9208,0;11126,0;12660,1984;14579,1984;16497,3969;16497,3969;18415,5556;18415,7541;18415,9525;18415,11509;18415,13494;16497,15081;16497,17066;14579,17066;12660,19050;11126,19050;9208,19050;7289,19050;5371,19050;3453,17066;3453,17066;1918,15081;1918,13494;0,11509;0,9525;0,7541;1918,5556;1918,3969;3453,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1648" behindDoc="0" locked="0" layoutInCell="1" allowOverlap="1" wp14:anchorId="475B6783" wp14:editId="7C726BB6">
              <wp:simplePos x="0" y="0"/>
              <wp:positionH relativeFrom="column">
                <wp:posOffset>5816600</wp:posOffset>
              </wp:positionH>
              <wp:positionV relativeFrom="paragraph">
                <wp:posOffset>54610</wp:posOffset>
              </wp:positionV>
              <wp:extent cx="19050" cy="19050"/>
              <wp:effectExtent l="0" t="0" r="0" b="0"/>
              <wp:wrapNone/>
              <wp:docPr id="1929" name="Freeform 60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C6886F9">
            <v:shape id="Freeform 607" style="position:absolute;margin-left:458pt;margin-top:4.3pt;width:1.5pt;height:1.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" w14:anchorId="235DFAE1">
              <v:path arrowok="t" o:connecttype="custom" o:connectlocs="9525,0;11509,0;13097,1984;15081,1984;17066,3969;19050,3969;19050,5556;19050,7541;19050,9525;19050,11509;19050,13494;19050,15081;17066,17066;15081,17066;13097,19050;11509,19050;9525,19050;7541,19050;5556,19050;5556,17066;3572,17066;1984,15081;1984,13494;0,11509;0,9525;0,7541;1984,5556;1984,3969;3572,3969;5556,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30624" behindDoc="0" locked="0" layoutInCell="1" allowOverlap="1" wp14:anchorId="189EF8A4" wp14:editId="72DE8EEF">
              <wp:simplePos x="0" y="0"/>
              <wp:positionH relativeFrom="column">
                <wp:posOffset>5855335</wp:posOffset>
              </wp:positionH>
              <wp:positionV relativeFrom="paragraph">
                <wp:posOffset>54610</wp:posOffset>
              </wp:positionV>
              <wp:extent cx="18415" cy="19050"/>
              <wp:effectExtent l="0" t="0" r="0" b="0"/>
              <wp:wrapNone/>
              <wp:docPr id="1928" name="Freeform 60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4" y="10"/>
                            </a:lnTo>
                            <a:lnTo>
                              <a:pt x="44" y="14"/>
                            </a:lnTo>
                            <a:lnTo>
                              <a:pt x="48" y="19"/>
                            </a:lnTo>
                            <a:lnTo>
                              <a:pt x="48" y="24"/>
                            </a:lnTo>
                            <a:lnTo>
                              <a:pt x="48" y="29"/>
                            </a:lnTo>
                            <a:lnTo>
                              <a:pt x="44" y="34"/>
                            </a:lnTo>
                            <a:lnTo>
                              <a:pt x="44" y="38"/>
                            </a:lnTo>
                            <a:lnTo>
                              <a:pt x="39" y="43"/>
                            </a:lnTo>
                            <a:lnTo>
                              <a:pt x="34" y="43"/>
                            </a:lnTo>
                            <a:lnTo>
                              <a:pt x="34" y="48"/>
                            </a:lnTo>
                            <a:lnTo>
                              <a:pt x="29" y="48"/>
                            </a:lnTo>
                            <a:lnTo>
                              <a:pt x="24" y="48"/>
                            </a:lnTo>
                            <a:lnTo>
                              <a:pt x="20"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CB3278B">
            <v:shape id="Freeform 606" style="position:absolute;margin-left:461.05pt;margin-top:4.3pt;width:1.45pt;height:1.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4,10r,4l48,19r,5l48,29r-4,5l44,38r-5,5l34,43r,5l29,48r-5,l20,48r-5,l10,43r-5,l,38,,34,,29,,24,,19,,14,,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" w14:anchorId="7992858D">
              <v:path arrowok="t" o:connecttype="custom" o:connectlocs="9208,0;11126,0;13044,1984;13044,1984;14962,3969;16880,3969;16880,5556;18415,7541;18415,9525;18415,11509;16880,13494;16880,15081;14962,17066;13044,17066;13044,19050;11126,19050;9208,19050;7673,19050;5755,19050;3836,17066;1918,17066;0,15081;0,13494;0,11509;0,9525;0,7541;0,5556;0,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9600" behindDoc="0" locked="0" layoutInCell="1" allowOverlap="1" wp14:anchorId="25B55C35" wp14:editId="6D7A7D73">
              <wp:simplePos x="0" y="0"/>
              <wp:positionH relativeFrom="column">
                <wp:posOffset>5892165</wp:posOffset>
              </wp:positionH>
              <wp:positionV relativeFrom="paragraph">
                <wp:posOffset>54610</wp:posOffset>
              </wp:positionV>
              <wp:extent cx="18415" cy="19050"/>
              <wp:effectExtent l="0" t="0" r="0" b="0"/>
              <wp:wrapNone/>
              <wp:docPr id="1927" name="Freeform 60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B079FE6">
            <v:shape id="Freeform 605" style="position:absolute;margin-left:463.95pt;margin-top:4.3pt;width:1.45pt;height: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" w14:anchorId="07F4DA34">
              <v:path arrowok="t" o:connecttype="custom" o:connectlocs="9208,0;11126,0;13044,1984;14962,1984;14962,3969;16880,3969;16880,5556;18415,7541;18415,9525;18415,11509;16880,13494;16880,15081;14962,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8576" behindDoc="0" locked="0" layoutInCell="1" allowOverlap="1" wp14:anchorId="399F32AC" wp14:editId="1D5C8AAF">
              <wp:simplePos x="0" y="0"/>
              <wp:positionH relativeFrom="column">
                <wp:posOffset>5928995</wp:posOffset>
              </wp:positionH>
              <wp:positionV relativeFrom="paragraph">
                <wp:posOffset>54610</wp:posOffset>
              </wp:positionV>
              <wp:extent cx="18415" cy="19050"/>
              <wp:effectExtent l="0" t="0" r="0" b="0"/>
              <wp:wrapNone/>
              <wp:docPr id="1926" name="Freeform 60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AB3B660">
            <v:shape id="Freeform 604" style="position:absolute;margin-left:466.85pt;margin-top:4.3pt;width:1.45pt;height: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pjnUQ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" w14:anchorId="0B5075D4">
              <v:path arrowok="t" o:connecttype="custom" o:connectlocs="9208,0;11126,0;13044,1984;14962,1984;16880,3969;16880,3969;18415,5556;18415,7541;18415,9525;18415,11509;18415,13494;16880,15081;16880,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7552" behindDoc="0" locked="0" layoutInCell="1" allowOverlap="1" wp14:anchorId="2B67CD06" wp14:editId="69311B12">
              <wp:simplePos x="0" y="0"/>
              <wp:positionH relativeFrom="column">
                <wp:posOffset>589280</wp:posOffset>
              </wp:positionH>
              <wp:positionV relativeFrom="paragraph">
                <wp:posOffset>54610</wp:posOffset>
              </wp:positionV>
              <wp:extent cx="18415" cy="19050"/>
              <wp:effectExtent l="0" t="0" r="0" b="0"/>
              <wp:wrapNone/>
              <wp:docPr id="1925" name="Freeform 60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AA90EC3">
            <v:shape id="Freeform 603" style="position:absolute;margin-left:46.4pt;margin-top:4.3pt;width:1.45pt;height:1.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KQVTA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jOsVdfRlV747NFFfY5zN8+Fzx4e6rOP58Jn97xn1Gc4&#10;E1y6sg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" w14:anchorId="631C661E">
              <v:path arrowok="t" o:connecttype="custom" o:connectlocs="9208,0;11126,0;13044,1984;14962,1984;16497,3969;18415,3969;18415,5556;18415,7541;18415,9525;18415,11509;18415,13494;18415,15081;16497,17066;14962,17066;13044,19050;11126,19050;9208,19050;7289,19050;5755,19050;5755,17066;3836,17066;1918,15081;1918,13494;0,11509;0,9525;0,7541;1918,5556;1918,3969;3836,3969;5755,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6528" behindDoc="0" locked="0" layoutInCell="1" allowOverlap="1" wp14:anchorId="48311F2B" wp14:editId="56EE8CB6">
              <wp:simplePos x="0" y="0"/>
              <wp:positionH relativeFrom="column">
                <wp:posOffset>628015</wp:posOffset>
              </wp:positionH>
              <wp:positionV relativeFrom="paragraph">
                <wp:posOffset>54610</wp:posOffset>
              </wp:positionV>
              <wp:extent cx="18415" cy="19050"/>
              <wp:effectExtent l="0" t="0" r="0" b="0"/>
              <wp:wrapNone/>
              <wp:docPr id="1924" name="Freeform 60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5F3BC3B">
            <v:shape id="Freeform 602" style="position:absolute;margin-left:49.45pt;margin-top:4.3pt;width:1.45pt;height:1.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" w14:anchorId="7C57A4D2">
              <v:path arrowok="t" o:connecttype="custom" o:connectlocs="9208,0;11126,0;12660,1984;12660,1984;14579,3969;16497,3969;16497,5556;18415,7541;18415,9525;18415,11509;16497,13494;16497,15081;14579,17066;12660,17066;12660,19050;11126,19050;9208,19050;7289,19050;5371,19050;3453,17066;1918,17066;0,15081;0,13494;0,11509;0,9525;0,7541;0,5556;0,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5504" behindDoc="0" locked="0" layoutInCell="1" allowOverlap="1" wp14:anchorId="1F85931C" wp14:editId="009E8333">
              <wp:simplePos x="0" y="0"/>
              <wp:positionH relativeFrom="column">
                <wp:posOffset>664845</wp:posOffset>
              </wp:positionH>
              <wp:positionV relativeFrom="paragraph">
                <wp:posOffset>54610</wp:posOffset>
              </wp:positionV>
              <wp:extent cx="18415" cy="19050"/>
              <wp:effectExtent l="0" t="0" r="0" b="0"/>
              <wp:wrapNone/>
              <wp:docPr id="1923" name="Freeform 60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480ADE2">
            <v:shape id="Freeform 601" style="position:absolute;margin-left:52.35pt;margin-top:4.3pt;width:1.45pt;height:1.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3,14r5,5l48,24r,5l43,34r,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1OWgUAAPE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" w14:anchorId="6C3F130E">
              <v:path arrowok="t" o:connecttype="custom" o:connectlocs="9208,0;11126,0;12660,1984;14579,1984;14579,3969;16497,3969;16497,5556;18415,7541;18415,9525;18415,11509;16497,13494;16497,15081;14579,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4480" behindDoc="0" locked="0" layoutInCell="1" allowOverlap="1" wp14:anchorId="62694E85" wp14:editId="108251F5">
              <wp:simplePos x="0" y="0"/>
              <wp:positionH relativeFrom="column">
                <wp:posOffset>701040</wp:posOffset>
              </wp:positionH>
              <wp:positionV relativeFrom="paragraph">
                <wp:posOffset>54610</wp:posOffset>
              </wp:positionV>
              <wp:extent cx="19050" cy="19050"/>
              <wp:effectExtent l="0" t="0" r="0" b="0"/>
              <wp:wrapNone/>
              <wp:docPr id="1922" name="Freeform 6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BBE6DAC">
            <v:shape id="Freeform 600" style="position:absolute;margin-left:55.2pt;margin-top:4.3pt;width:1.5pt;height:1.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" w14:anchorId="5A9768E8">
              <v:path arrowok="t" o:connecttype="custom" o:connectlocs="9525,0;11509,0;13097,1984;15081,1984;17066,3969;17066,3969;19050,5556;19050,7541;19050,9525;19050,11509;19050,13494;17066,15081;17066,17066;15081,17066;13097,19050;11509,19050;9525,19050;7541,19050;5556,19050;3572,17066;1984,17066;1984,15081;0,13494;0,11509;0,9525;0,7541;0,5556;1984,3969;1984,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3456" behindDoc="0" locked="0" layoutInCell="1" allowOverlap="1" wp14:anchorId="7CF62ABD" wp14:editId="776AA65B">
              <wp:simplePos x="0" y="0"/>
              <wp:positionH relativeFrom="column">
                <wp:posOffset>738505</wp:posOffset>
              </wp:positionH>
              <wp:positionV relativeFrom="paragraph">
                <wp:posOffset>54610</wp:posOffset>
              </wp:positionV>
              <wp:extent cx="17780" cy="19050"/>
              <wp:effectExtent l="0" t="0" r="0" b="0"/>
              <wp:wrapNone/>
              <wp:docPr id="1921" name="Freeform 59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109CE6C">
            <v:shape id="Freeform 599" style="position:absolute;margin-left:58.15pt;margin-top:4.3pt;width:1.4pt;height:1.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" w14:anchorId="4942D48A">
              <v:path arrowok="t" o:connecttype="custom" o:connectlocs="8890,0;10742,0;12224,1984;14076,1984;15928,3969;15928,3969;17780,5556;17780,7541;17780,9525;17780,11509;17780,13494;15928,15081;15928,17066;14076,17066;12224,19050;10742,19050;8890,19050;7038,19050;5186,19050;3334,17066;3334,17066;1852,15081;1852,13494;0,11509;0,9525;0,7541;1852,5556;1852,3969;3334,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2432" behindDoc="0" locked="0" layoutInCell="1" allowOverlap="1" wp14:anchorId="0AD2A07B" wp14:editId="5E4328E0">
              <wp:simplePos x="0" y="0"/>
              <wp:positionH relativeFrom="column">
                <wp:posOffset>774700</wp:posOffset>
              </wp:positionH>
              <wp:positionV relativeFrom="paragraph">
                <wp:posOffset>54610</wp:posOffset>
              </wp:positionV>
              <wp:extent cx="19050" cy="19050"/>
              <wp:effectExtent l="0" t="0" r="0" b="0"/>
              <wp:wrapNone/>
              <wp:docPr id="1920" name="Freeform 59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489DBCF">
            <v:shape id="Freeform 598" style="position:absolute;margin-left:61pt;margin-top:4.3pt;width:1.5pt;height:1.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" w14:anchorId="107F5BDE">
              <v:path arrowok="t" o:connecttype="custom" o:connectlocs="9525,0;11509,0;13097,1984;15081,1984;17066,3969;19050,3969;19050,5556;19050,7541;19050,9525;19050,11509;19050,13494;19050,15081;17066,17066;15081,17066;13097,19050;11509,19050;9525,19050;7541,19050;5556,19050;5556,17066;3572,17066;1984,15081;1984,13494;0,11509;0,9525;0,7541;1984,5556;1984,3969;3572,3969;5556,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1408" behindDoc="0" locked="0" layoutInCell="1" allowOverlap="1" wp14:anchorId="4D634010" wp14:editId="2E2D44E3">
              <wp:simplePos x="0" y="0"/>
              <wp:positionH relativeFrom="column">
                <wp:posOffset>813435</wp:posOffset>
              </wp:positionH>
              <wp:positionV relativeFrom="paragraph">
                <wp:posOffset>54610</wp:posOffset>
              </wp:positionV>
              <wp:extent cx="17780" cy="19050"/>
              <wp:effectExtent l="0" t="0" r="0" b="0"/>
              <wp:wrapNone/>
              <wp:docPr id="1919" name="Freeform 59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4" y="10"/>
                            </a:lnTo>
                            <a:lnTo>
                              <a:pt x="44" y="14"/>
                            </a:lnTo>
                            <a:lnTo>
                              <a:pt x="48" y="19"/>
                            </a:lnTo>
                            <a:lnTo>
                              <a:pt x="48" y="24"/>
                            </a:lnTo>
                            <a:lnTo>
                              <a:pt x="48" y="29"/>
                            </a:lnTo>
                            <a:lnTo>
                              <a:pt x="44" y="34"/>
                            </a:lnTo>
                            <a:lnTo>
                              <a:pt x="44" y="38"/>
                            </a:lnTo>
                            <a:lnTo>
                              <a:pt x="39" y="43"/>
                            </a:lnTo>
                            <a:lnTo>
                              <a:pt x="34" y="43"/>
                            </a:lnTo>
                            <a:lnTo>
                              <a:pt x="34" y="48"/>
                            </a:lnTo>
                            <a:lnTo>
                              <a:pt x="29" y="48"/>
                            </a:lnTo>
                            <a:lnTo>
                              <a:pt x="24" y="48"/>
                            </a:lnTo>
                            <a:lnTo>
                              <a:pt x="20"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A6FED0D">
            <v:shape id="Freeform 597" style="position:absolute;margin-left:64.05pt;margin-top:4.3pt;width:1.4pt;height: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4,10r,4l48,19r,5l48,29r-4,5l44,38r-5,5l34,43r,5l29,48r-5,l20,48r-5,l10,43r-5,l,38,,34,,29,,24,,19,,14,,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QCIVgUAABsY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" w14:anchorId="7E42FE09">
              <v:path arrowok="t" o:connecttype="custom" o:connectlocs="8890,0;10742,0;12594,1984;12594,1984;14446,3969;16298,3969;16298,5556;17780,7541;17780,9525;17780,11509;16298,13494;16298,15081;14446,17066;12594,17066;12594,19050;10742,19050;8890,19050;7408,19050;5556,19050;3704,17066;1852,17066;0,15081;0,13494;0,11509;0,9525;0,7541;0,5556;0,3969;1852,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20384" behindDoc="0" locked="0" layoutInCell="1" allowOverlap="1" wp14:anchorId="739D742F" wp14:editId="6DD12C2D">
              <wp:simplePos x="0" y="0"/>
              <wp:positionH relativeFrom="column">
                <wp:posOffset>849630</wp:posOffset>
              </wp:positionH>
              <wp:positionV relativeFrom="paragraph">
                <wp:posOffset>54610</wp:posOffset>
              </wp:positionV>
              <wp:extent cx="19050" cy="19050"/>
              <wp:effectExtent l="0" t="0" r="0" b="0"/>
              <wp:wrapNone/>
              <wp:docPr id="1918" name="Freeform 59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9D10DCD">
            <v:shape id="Freeform 596" style="position:absolute;margin-left:66.9pt;margin-top:4.3pt;width:1.5pt;height:1.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" w14:anchorId="19074321">
              <v:path arrowok="t" o:connecttype="custom" o:connectlocs="9525,0;11509,0;13494,1984;15478,1984;15478,3969;17463,3969;17463,5556;19050,7541;19050,9525;19050,11509;17463,13494;17463,15081;15478,17066;15478,17066;13494,19050;11509,19050;9525,19050;7938,19050;5953,19050;3969,17066;1984,17066;1984,15081;0,13494;0,11509;0,9525;0,7541;0,5556;1984,3969;1984,3969;3969,1984;5953,1984;7938,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9360" behindDoc="0" locked="0" layoutInCell="1" allowOverlap="1" wp14:anchorId="7A7F2F20" wp14:editId="5E26DCC9">
              <wp:simplePos x="0" y="0"/>
              <wp:positionH relativeFrom="column">
                <wp:posOffset>886460</wp:posOffset>
              </wp:positionH>
              <wp:positionV relativeFrom="paragraph">
                <wp:posOffset>54610</wp:posOffset>
              </wp:positionV>
              <wp:extent cx="18415" cy="19050"/>
              <wp:effectExtent l="0" t="0" r="0" b="0"/>
              <wp:wrapNone/>
              <wp:docPr id="1917" name="Freeform 59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A79AFB2">
            <v:shape id="Freeform 595" style="position:absolute;margin-left:69.8pt;margin-top:4.3pt;width:1.45pt;height:1.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pjnUQ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" w14:anchorId="064681BD">
              <v:path arrowok="t" o:connecttype="custom" o:connectlocs="9208,0;11126,0;13044,1984;14962,1984;16880,3969;16880,3969;18415,5556;18415,7541;18415,9525;18415,11509;18415,13494;16880,15081;16880,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8336" behindDoc="0" locked="0" layoutInCell="1" allowOverlap="1" wp14:anchorId="7C3FC8CC" wp14:editId="5A0CEC2B">
              <wp:simplePos x="0" y="0"/>
              <wp:positionH relativeFrom="column">
                <wp:posOffset>923290</wp:posOffset>
              </wp:positionH>
              <wp:positionV relativeFrom="paragraph">
                <wp:posOffset>54610</wp:posOffset>
              </wp:positionV>
              <wp:extent cx="18415" cy="19050"/>
              <wp:effectExtent l="0" t="0" r="0" b="0"/>
              <wp:wrapNone/>
              <wp:docPr id="1916" name="Freeform 59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A13279F">
            <v:shape id="Freeform 594" style="position:absolute;margin-left:72.7pt;margin-top:4.3pt;width:1.45pt;height:1.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5,38r,-4l,29,,24,,19,5,14r,-4l10,10r,-5l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w/7SAUAAPg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" w14:anchorId="6440174B">
              <v:path arrowok="t" o:connecttype="custom" o:connectlocs="9208,0;11126,0;13044,1984;14962,1984;16880,3969;16880,3969;18415,5556;18415,7541;18415,9525;18415,11509;18415,13494;16880,15081;16880,17066;14962,17066;13044,19050;11126,19050;9208,19050;7673,19050;5755,19050;3836,17066;3836,17066;1918,15081;1918,13494;0,11509;0,9525;0,7541;1918,5556;1918,3969;3836,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7312" behindDoc="0" locked="0" layoutInCell="1" allowOverlap="1" wp14:anchorId="360722C9" wp14:editId="21C38FE2">
              <wp:simplePos x="0" y="0"/>
              <wp:positionH relativeFrom="column">
                <wp:posOffset>960120</wp:posOffset>
              </wp:positionH>
              <wp:positionV relativeFrom="paragraph">
                <wp:posOffset>54610</wp:posOffset>
              </wp:positionV>
              <wp:extent cx="18415" cy="19050"/>
              <wp:effectExtent l="0" t="0" r="0" b="0"/>
              <wp:wrapNone/>
              <wp:docPr id="1915" name="Freeform 5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20"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7960A3C">
            <v:shape id="Freeform 593" style="position:absolute;margin-left:75.6pt;margin-top:4.3pt;width:1.45pt;height:1.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4,l15,48r,-5l10,43,5,38r,-4l,29,,24,,19,5,14r,-4l10,10,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zFsTg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nOydO6v9MJnjy7qc5y7eS589vBQn308Fz675z2jPsOZ&#10;4DqSsw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" w14:anchorId="7ABCBC9C">
              <v:path arrowok="t" o:connecttype="custom" o:connectlocs="9208,0;11126,0;13044,1984;14962,1984;16497,3969;18415,3969;18415,5556;18415,7541;18415,9525;18415,11509;18415,13494;18415,15081;16497,17066;14962,17066;13044,19050;11126,19050;9208,19050;7673,19050;5755,19050;5755,17066;3836,17066;1918,15081;1918,13494;0,11509;0,9525;0,7541;1918,5556;1918,3969;3836,3969;5755,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6288" behindDoc="0" locked="0" layoutInCell="1" allowOverlap="1" wp14:anchorId="4ACE496B" wp14:editId="2F16C6A4">
              <wp:simplePos x="0" y="0"/>
              <wp:positionH relativeFrom="column">
                <wp:posOffset>998220</wp:posOffset>
              </wp:positionH>
              <wp:positionV relativeFrom="paragraph">
                <wp:posOffset>54610</wp:posOffset>
              </wp:positionV>
              <wp:extent cx="19050" cy="19050"/>
              <wp:effectExtent l="0" t="0" r="0" b="0"/>
              <wp:wrapNone/>
              <wp:docPr id="1914" name="Freeform 5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4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10"/>
                            </a:lnTo>
                            <a:lnTo>
                              <a:pt x="43" y="10"/>
                            </a:lnTo>
                            <a:lnTo>
                              <a:pt x="43" y="14"/>
                            </a:lnTo>
                            <a:lnTo>
                              <a:pt x="48" y="19"/>
                            </a:lnTo>
                            <a:lnTo>
                              <a:pt x="48" y="24"/>
                            </a:lnTo>
                            <a:lnTo>
                              <a:pt x="48" y="29"/>
                            </a:lnTo>
                            <a:lnTo>
                              <a:pt x="43" y="34"/>
                            </a:lnTo>
                            <a:lnTo>
                              <a:pt x="43" y="38"/>
                            </a:lnTo>
                            <a:lnTo>
                              <a:pt x="38" y="43"/>
                            </a:lnTo>
                            <a:lnTo>
                              <a:pt x="34" y="43"/>
                            </a:lnTo>
                            <a:lnTo>
                              <a:pt x="34" y="48"/>
                            </a:lnTo>
                            <a:lnTo>
                              <a:pt x="29" y="48"/>
                            </a:lnTo>
                            <a:lnTo>
                              <a:pt x="24" y="48"/>
                            </a:lnTo>
                            <a:lnTo>
                              <a:pt x="19" y="48"/>
                            </a:lnTo>
                            <a:lnTo>
                              <a:pt x="14" y="48"/>
                            </a:lnTo>
                            <a:lnTo>
                              <a:pt x="10" y="43"/>
                            </a:lnTo>
                            <a:lnTo>
                              <a:pt x="5" y="43"/>
                            </a:lnTo>
                            <a:lnTo>
                              <a:pt x="0" y="38"/>
                            </a:lnTo>
                            <a:lnTo>
                              <a:pt x="0" y="34"/>
                            </a:lnTo>
                            <a:lnTo>
                              <a:pt x="0" y="29"/>
                            </a:lnTo>
                            <a:lnTo>
                              <a:pt x="0" y="24"/>
                            </a:lnTo>
                            <a:lnTo>
                              <a:pt x="0" y="19"/>
                            </a:lnTo>
                            <a:lnTo>
                              <a:pt x="0" y="14"/>
                            </a:lnTo>
                            <a:lnTo>
                              <a:pt x="0" y="10"/>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F7BB5C6">
            <v:shape id="Freeform 592" style="position:absolute;margin-left:78.6pt;margin-top:4.3pt;width:1.5pt;height:1.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5l43,10r,4l48,19r,5l48,29r-5,5l43,38r-5,5l34,43r,5l29,48r-5,l19,48r-5,l10,43r-5,l,38,,34,,29,,24,,19,,14,,10r5,l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" w14:anchorId="1E32E45E">
              <v:path arrowok="t" o:connecttype="custom" o:connectlocs="9525,0;11509,0;13494,1984;13494,1984;15081,3969;17066,3969;17066,5556;19050,7541;19050,9525;19050,11509;17066,13494;17066,15081;15081,17066;13494,17066;13494,19050;11509,19050;9525,19050;7541,19050;5556,19050;3969,17066;1984,17066;0,15081;0,13494;0,11509;0,9525;0,7541;0,5556;0,3969;1984,3969;3969,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5264" behindDoc="0" locked="0" layoutInCell="1" allowOverlap="1" wp14:anchorId="66E363E3" wp14:editId="395B7EF1">
              <wp:simplePos x="0" y="0"/>
              <wp:positionH relativeFrom="column">
                <wp:posOffset>1035685</wp:posOffset>
              </wp:positionH>
              <wp:positionV relativeFrom="paragraph">
                <wp:posOffset>54610</wp:posOffset>
              </wp:positionV>
              <wp:extent cx="17780" cy="19050"/>
              <wp:effectExtent l="0" t="0" r="0" b="0"/>
              <wp:wrapNone/>
              <wp:docPr id="1913" name="Freeform 59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3A25B1C">
            <v:shape id="Freeform 591" style="position:absolute;margin-left:81.55pt;margin-top:4.3pt;width:1.4pt;height:1.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" w14:anchorId="21F64D0D">
              <v:path arrowok="t" o:connecttype="custom" o:connectlocs="8890,0;10742,0;12594,1984;14076,1984;14076,3969;15928,3969;15928,5556;17780,7541;17780,9525;17780,11509;15928,13494;15928,15081;14076,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4240" behindDoc="0" locked="0" layoutInCell="1" allowOverlap="1" wp14:anchorId="3C7BE963" wp14:editId="628CA4FE">
              <wp:simplePos x="0" y="0"/>
              <wp:positionH relativeFrom="column">
                <wp:posOffset>1071880</wp:posOffset>
              </wp:positionH>
              <wp:positionV relativeFrom="paragraph">
                <wp:posOffset>54610</wp:posOffset>
              </wp:positionV>
              <wp:extent cx="19050" cy="19050"/>
              <wp:effectExtent l="0" t="0" r="0" b="0"/>
              <wp:wrapNone/>
              <wp:docPr id="1912" name="Freeform 59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C4AC1B8">
            <v:shape id="Freeform 590" style="position:absolute;margin-left:84.4pt;margin-top:4.3pt;width:1.5pt;height:1.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" w14:anchorId="0DC535FC">
              <v:path arrowok="t" o:connecttype="custom" o:connectlocs="9525,0;11509,0;13494,1984;15081,1984;17066,3969;17066,3969;19050,5556;19050,7541;19050,9525;19050,11509;19050,13494;17066,15081;17066,17066;15081,17066;13494,19050;11509,19050;9525,19050;7541,19050;5556,19050;3969,17066;1984,17066;1984,15081;0,13494;0,11509;0,9525;0,7541;0,5556;1984,3969;1984,3969;3969,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3216" behindDoc="0" locked="0" layoutInCell="1" allowOverlap="1" wp14:anchorId="78B54058" wp14:editId="1D8E36CB">
              <wp:simplePos x="0" y="0"/>
              <wp:positionH relativeFrom="column">
                <wp:posOffset>1108710</wp:posOffset>
              </wp:positionH>
              <wp:positionV relativeFrom="paragraph">
                <wp:posOffset>54610</wp:posOffset>
              </wp:positionV>
              <wp:extent cx="18415" cy="19050"/>
              <wp:effectExtent l="0" t="0" r="0" b="0"/>
              <wp:wrapNone/>
              <wp:docPr id="1911" name="Freeform 5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2BCD313">
            <v:shape id="Freeform 589" style="position:absolute;margin-left:87.3pt;margin-top:4.3pt;width:1.45pt;height:1.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UMJSQ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" w14:anchorId="5713BE73">
              <v:path arrowok="t" o:connecttype="custom" o:connectlocs="9208,0;11126,0;13044,1984;14579,1984;16497,3969;16497,3969;18415,5556;18415,7541;18415,9525;18415,11509;18415,13494;16497,15081;16497,17066;14579,17066;13044,19050;11126,19050;9208,19050;7289,19050;5371,19050;3836,17066;3836,17066;1918,15081;1918,13494;0,11509;0,9525;0,7541;1918,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2192" behindDoc="0" locked="0" layoutInCell="1" allowOverlap="1" wp14:anchorId="5C7277D0" wp14:editId="1B54ED68">
              <wp:simplePos x="0" y="0"/>
              <wp:positionH relativeFrom="column">
                <wp:posOffset>1143635</wp:posOffset>
              </wp:positionH>
              <wp:positionV relativeFrom="paragraph">
                <wp:posOffset>54610</wp:posOffset>
              </wp:positionV>
              <wp:extent cx="18415" cy="19050"/>
              <wp:effectExtent l="0" t="0" r="0" b="0"/>
              <wp:wrapNone/>
              <wp:docPr id="1910" name="Freeform 58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D135EF1">
            <v:shape id="Freeform 588" style="position:absolute;margin-left:90.05pt;margin-top:4.3pt;width:1.45pt;height:1.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KQVTA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jOsVdfRlV747NFFfY5zN8+Fzx4e6rOP58Jn97xn1Gc4&#10;E1y6sg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" w14:anchorId="55F16BC6">
              <v:path arrowok="t" o:connecttype="custom" o:connectlocs="9208,0;11126,0;13044,1984;14962,1984;16497,3969;18415,3969;18415,5556;18415,7541;18415,9525;18415,11509;18415,13494;18415,15081;16497,17066;14962,17066;13044,19050;11126,19050;9208,19050;7289,19050;5755,19050;5755,17066;3836,17066;1918,15081;1918,13494;0,11509;0,9525;0,7541;1918,5556;1918,3969;3836,3969;5755,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1168" behindDoc="0" locked="0" layoutInCell="1" allowOverlap="1" wp14:anchorId="2E6B4C8B" wp14:editId="26D37E4E">
              <wp:simplePos x="0" y="0"/>
              <wp:positionH relativeFrom="column">
                <wp:posOffset>1367790</wp:posOffset>
              </wp:positionH>
              <wp:positionV relativeFrom="paragraph">
                <wp:posOffset>54610</wp:posOffset>
              </wp:positionV>
              <wp:extent cx="18415" cy="19050"/>
              <wp:effectExtent l="0" t="0" r="0" b="0"/>
              <wp:wrapNone/>
              <wp:docPr id="1909" name="Freeform 5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978074">
            <v:shape id="Freeform 587" style="position:absolute;margin-left:107.7pt;margin-top:4.3pt;width:1.45pt;height:1.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3,14r5,5l48,24r,5l43,34r,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" w14:anchorId="4B36B5F3">
              <v:path arrowok="t" o:connecttype="custom" o:connectlocs="9208,0;10742,0;12660,1984;14579,1984;14579,3969;16497,3969;16497,5556;18415,7541;18415,9525;18415,11509;16497,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10144" behindDoc="0" locked="0" layoutInCell="1" allowOverlap="1" wp14:anchorId="65642C23" wp14:editId="5A937EB8">
              <wp:simplePos x="0" y="0"/>
              <wp:positionH relativeFrom="column">
                <wp:posOffset>1180465</wp:posOffset>
              </wp:positionH>
              <wp:positionV relativeFrom="paragraph">
                <wp:posOffset>54610</wp:posOffset>
              </wp:positionV>
              <wp:extent cx="20320" cy="19050"/>
              <wp:effectExtent l="0" t="0" r="0" b="0"/>
              <wp:wrapNone/>
              <wp:docPr id="1908" name="Freeform 5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320" cy="19050"/>
                      </a:xfrm>
                      <a:custGeom>
                        <a:avLst/>
                        <a:gdLst>
                          <a:gd name="T0" fmla="*/ 29 w 53"/>
                          <a:gd name="T1" fmla="*/ 0 h 48"/>
                          <a:gd name="T2" fmla="*/ 34 w 53"/>
                          <a:gd name="T3" fmla="*/ 0 h 48"/>
                          <a:gd name="T4" fmla="*/ 39 w 53"/>
                          <a:gd name="T5" fmla="*/ 5 h 48"/>
                          <a:gd name="T6" fmla="*/ 39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9 w 53"/>
                          <a:gd name="T27" fmla="*/ 43 h 48"/>
                          <a:gd name="T28" fmla="*/ 39 w 53"/>
                          <a:gd name="T29" fmla="*/ 48 h 48"/>
                          <a:gd name="T30" fmla="*/ 34 w 53"/>
                          <a:gd name="T31" fmla="*/ 48 h 48"/>
                          <a:gd name="T32" fmla="*/ 29 w 53"/>
                          <a:gd name="T33" fmla="*/ 48 h 48"/>
                          <a:gd name="T34" fmla="*/ 24 w 53"/>
                          <a:gd name="T35" fmla="*/ 48 h 48"/>
                          <a:gd name="T36" fmla="*/ 19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19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9" y="5"/>
                            </a:lnTo>
                            <a:lnTo>
                              <a:pt x="43" y="10"/>
                            </a:lnTo>
                            <a:lnTo>
                              <a:pt x="48" y="10"/>
                            </a:lnTo>
                            <a:lnTo>
                              <a:pt x="48" y="14"/>
                            </a:lnTo>
                            <a:lnTo>
                              <a:pt x="48" y="19"/>
                            </a:lnTo>
                            <a:lnTo>
                              <a:pt x="53" y="24"/>
                            </a:lnTo>
                            <a:lnTo>
                              <a:pt x="48" y="29"/>
                            </a:lnTo>
                            <a:lnTo>
                              <a:pt x="48" y="34"/>
                            </a:lnTo>
                            <a:lnTo>
                              <a:pt x="48" y="38"/>
                            </a:lnTo>
                            <a:lnTo>
                              <a:pt x="43" y="43"/>
                            </a:lnTo>
                            <a:lnTo>
                              <a:pt x="39" y="43"/>
                            </a:lnTo>
                            <a:lnTo>
                              <a:pt x="39" y="48"/>
                            </a:lnTo>
                            <a:lnTo>
                              <a:pt x="34" y="48"/>
                            </a:lnTo>
                            <a:lnTo>
                              <a:pt x="29" y="48"/>
                            </a:lnTo>
                            <a:lnTo>
                              <a:pt x="24" y="48"/>
                            </a:lnTo>
                            <a:lnTo>
                              <a:pt x="19" y="48"/>
                            </a:lnTo>
                            <a:lnTo>
                              <a:pt x="15" y="43"/>
                            </a:lnTo>
                            <a:lnTo>
                              <a:pt x="10" y="43"/>
                            </a:lnTo>
                            <a:lnTo>
                              <a:pt x="5" y="38"/>
                            </a:lnTo>
                            <a:lnTo>
                              <a:pt x="5" y="34"/>
                            </a:lnTo>
                            <a:lnTo>
                              <a:pt x="5" y="29"/>
                            </a:lnTo>
                            <a:lnTo>
                              <a:pt x="0" y="24"/>
                            </a:lnTo>
                            <a:lnTo>
                              <a:pt x="5" y="19"/>
                            </a:lnTo>
                            <a:lnTo>
                              <a:pt x="5" y="14"/>
                            </a:lnTo>
                            <a:lnTo>
                              <a:pt x="5" y="10"/>
                            </a:lnTo>
                            <a:lnTo>
                              <a:pt x="10" y="10"/>
                            </a:lnTo>
                            <a:lnTo>
                              <a:pt x="15" y="5"/>
                            </a:lnTo>
                            <a:lnTo>
                              <a:pt x="19"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171B77E">
            <v:shape id="Freeform 586" style="position:absolute;margin-left:92.95pt;margin-top:4.3pt;width:1.6pt;height:1.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9,5r4,5l48,10r,4l48,19r5,5l48,29r,5l48,38r-5,5l39,43r,5l34,48r-5,l24,48r-5,l15,43r-5,l5,38r,-4l5,29,,24,5,19r,-5l5,10r5,l15,5r4,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" w14:anchorId="5FC7B9AA">
              <v:path arrowok="t" o:connecttype="custom" o:connectlocs="11118,0;13035,0;14952,1984;14952,1984;16486,3969;18403,3969;18403,5556;18403,7541;20320,9525;18403,11509;18403,13494;18403,15081;16486,17066;14952,17066;14952,19050;13035,19050;11118,19050;9202,19050;7285,19050;5751,17066;3834,17066;1917,15081;1917,13494;1917,11509;0,9525;1917,7541;1917,5556;1917,3969;3834,3969;5751,1984;7285,1984;9202,0;1111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9120" behindDoc="0" locked="0" layoutInCell="1" allowOverlap="1" wp14:anchorId="4EFE2B08" wp14:editId="47657E8B">
              <wp:simplePos x="0" y="0"/>
              <wp:positionH relativeFrom="column">
                <wp:posOffset>1404620</wp:posOffset>
              </wp:positionH>
              <wp:positionV relativeFrom="paragraph">
                <wp:posOffset>54610</wp:posOffset>
              </wp:positionV>
              <wp:extent cx="18415" cy="19050"/>
              <wp:effectExtent l="0" t="0" r="0" b="0"/>
              <wp:wrapNone/>
              <wp:docPr id="1907" name="Freeform 58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8" y="14"/>
                            </a:lnTo>
                            <a:lnTo>
                              <a:pt x="48" y="19"/>
                            </a:lnTo>
                            <a:lnTo>
                              <a:pt x="48" y="24"/>
                            </a:lnTo>
                            <a:lnTo>
                              <a:pt x="48" y="29"/>
                            </a:lnTo>
                            <a:lnTo>
                              <a:pt x="48"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21295B">
            <v:shape id="Freeform 585" style="position:absolute;margin-left:110.6pt;margin-top:4.3pt;width:1.45pt;height:1.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8,14r,5l48,24r,5l48,34r-5,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" w14:anchorId="6B335B67">
              <v:path arrowok="t" o:connecttype="custom" o:connectlocs="9208,0;10742,0;12660,1984;14579,1984;14579,3969;16497,3969;18415,5556;18415,7541;18415,9525;18415,11509;18415,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8096" behindDoc="0" locked="0" layoutInCell="1" allowOverlap="1" wp14:anchorId="07C5B677" wp14:editId="428B9B6C">
              <wp:simplePos x="0" y="0"/>
              <wp:positionH relativeFrom="column">
                <wp:posOffset>1218565</wp:posOffset>
              </wp:positionH>
              <wp:positionV relativeFrom="paragraph">
                <wp:posOffset>54610</wp:posOffset>
              </wp:positionV>
              <wp:extent cx="19050" cy="19050"/>
              <wp:effectExtent l="0" t="0" r="0" b="0"/>
              <wp:wrapNone/>
              <wp:docPr id="1906" name="Freeform 58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5A5B54C">
            <v:shape id="Freeform 584" style="position:absolute;margin-left:95.95pt;margin-top:4.3pt;width:1.5pt;height:1.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" w14:anchorId="3CB0093E">
              <v:path arrowok="t" o:connecttype="custom" o:connectlocs="9525,0;11509,0;13494,1984;15081,1984;15081,3969;17066,3969;17066,5556;19050,7541;19050,9525;19050,11509;17066,13494;17066,15081;15081,17066;15081,17066;13494,19050;11509,19050;9525,19050;7541,19050;5556,19050;3969,17066;1984,17066;1984,15081;0,13494;0,11509;0,9525;0,7541;0,5556;1984,3969;1984,3969;3969,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7072" behindDoc="0" locked="0" layoutInCell="1" allowOverlap="1" wp14:anchorId="46F59D91" wp14:editId="00EB4147">
              <wp:simplePos x="0" y="0"/>
              <wp:positionH relativeFrom="column">
                <wp:posOffset>1440815</wp:posOffset>
              </wp:positionH>
              <wp:positionV relativeFrom="paragraph">
                <wp:posOffset>54610</wp:posOffset>
              </wp:positionV>
              <wp:extent cx="19050" cy="19050"/>
              <wp:effectExtent l="0" t="0" r="0" b="0"/>
              <wp:wrapNone/>
              <wp:docPr id="1905" name="Freeform 58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38"/>
                            </a:lnTo>
                            <a:lnTo>
                              <a:pt x="0" y="34"/>
                            </a:lnTo>
                            <a:lnTo>
                              <a:pt x="0" y="29"/>
                            </a:lnTo>
                            <a:lnTo>
                              <a:pt x="0" y="24"/>
                            </a:lnTo>
                            <a:lnTo>
                              <a:pt x="0" y="19"/>
                            </a:lnTo>
                            <a:lnTo>
                              <a:pt x="0" y="14"/>
                            </a:lnTo>
                            <a:lnTo>
                              <a:pt x="4"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CD6687A">
            <v:shape id="Freeform 583" style="position:absolute;margin-left:113.45pt;margin-top:4.3pt;width:1.5pt;height:1.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4,38,,34,,29,,24,,19,,14,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" w14:anchorId="4C6205A9">
              <v:path arrowok="t" o:connecttype="custom" o:connectlocs="9525,0;11113,0;13097,1984;15081,1984;17066,3969;17066,3969;19050,5556;19050,7541;19050,9525;19050,11509;19050,13494;17066,15081;17066,17066;15081,17066;13097,19050;11113,19050;9525,19050;7541,19050;5556,19050;3572,17066;3572,17066;1588,15081;0,13494;0,11509;0,9525;0,7541;0,5556;1588,3969;3572,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6048" behindDoc="0" locked="0" layoutInCell="1" allowOverlap="1" wp14:anchorId="57AA8F34" wp14:editId="11EE05F0">
              <wp:simplePos x="0" y="0"/>
              <wp:positionH relativeFrom="column">
                <wp:posOffset>1256030</wp:posOffset>
              </wp:positionH>
              <wp:positionV relativeFrom="paragraph">
                <wp:posOffset>54610</wp:posOffset>
              </wp:positionV>
              <wp:extent cx="17780" cy="19050"/>
              <wp:effectExtent l="0" t="0" r="0" b="0"/>
              <wp:wrapNone/>
              <wp:docPr id="1904" name="Freeform 58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68946DD">
            <v:shape id="Freeform 582" style="position:absolute;margin-left:98.9pt;margin-top:4.3pt;width:1.4pt;height:1.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" w14:anchorId="5225F7C7">
              <v:path arrowok="t" o:connecttype="custom" o:connectlocs="8890,0;10742,0;12594,1984;14076,1984;15928,3969;15928,3969;17780,5556;17780,7541;17780,9525;17780,11509;17780,13494;15928,15081;15928,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5024" behindDoc="0" locked="0" layoutInCell="1" allowOverlap="1" wp14:anchorId="45449B54" wp14:editId="3A370BE8">
              <wp:simplePos x="0" y="0"/>
              <wp:positionH relativeFrom="column">
                <wp:posOffset>1478280</wp:posOffset>
              </wp:positionH>
              <wp:positionV relativeFrom="paragraph">
                <wp:posOffset>54610</wp:posOffset>
              </wp:positionV>
              <wp:extent cx="17780" cy="19050"/>
              <wp:effectExtent l="0" t="0" r="0" b="0"/>
              <wp:wrapNone/>
              <wp:docPr id="1903" name="Freeform 58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4 w 48"/>
                          <a:gd name="T43" fmla="*/ 38 h 48"/>
                          <a:gd name="T44" fmla="*/ 4 w 48"/>
                          <a:gd name="T45" fmla="*/ 34 h 48"/>
                          <a:gd name="T46" fmla="*/ 0 w 48"/>
                          <a:gd name="T47" fmla="*/ 29 h 48"/>
                          <a:gd name="T48" fmla="*/ 0 w 48"/>
                          <a:gd name="T49" fmla="*/ 24 h 48"/>
                          <a:gd name="T50" fmla="*/ 0 w 48"/>
                          <a:gd name="T51" fmla="*/ 19 h 48"/>
                          <a:gd name="T52" fmla="*/ 4 w 48"/>
                          <a:gd name="T53" fmla="*/ 14 h 48"/>
                          <a:gd name="T54" fmla="*/ 4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8" y="48"/>
                            </a:lnTo>
                            <a:lnTo>
                              <a:pt x="24" y="48"/>
                            </a:lnTo>
                            <a:lnTo>
                              <a:pt x="19" y="48"/>
                            </a:lnTo>
                            <a:lnTo>
                              <a:pt x="14" y="48"/>
                            </a:lnTo>
                            <a:lnTo>
                              <a:pt x="14" y="43"/>
                            </a:lnTo>
                            <a:lnTo>
                              <a:pt x="9" y="43"/>
                            </a:lnTo>
                            <a:lnTo>
                              <a:pt x="4" y="38"/>
                            </a:lnTo>
                            <a:lnTo>
                              <a:pt x="4" y="34"/>
                            </a:lnTo>
                            <a:lnTo>
                              <a:pt x="0" y="29"/>
                            </a:lnTo>
                            <a:lnTo>
                              <a:pt x="0" y="24"/>
                            </a:lnTo>
                            <a:lnTo>
                              <a:pt x="0" y="19"/>
                            </a:lnTo>
                            <a:lnTo>
                              <a:pt x="4" y="14"/>
                            </a:lnTo>
                            <a:lnTo>
                              <a:pt x="4"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D9C82FB">
            <v:shape id="Freeform 581" style="position:absolute;margin-left:116.4pt;margin-top:4.3pt;width:1.4pt;height:1.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l48,14r,5l48,24r,5l48,34r,4l43,43r-5,l33,48r-5,l24,48r-5,l14,48r,-5l9,43,4,38r,-4l,29,,24,,19,4,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" w14:anchorId="0B98A4AB">
              <v:path arrowok="t" o:connecttype="custom" o:connectlocs="8890,0;10372,0;12224,1984;14076,1984;15928,3969;17780,3969;17780,5556;17780,7541;17780,9525;17780,11509;17780,13494;17780,15081;15928,17066;14076,17066;12224,19050;10372,19050;8890,19050;7038,19050;5186,19050;5186,17066;3334,17066;1482,15081;1482,13494;0,11509;0,9525;0,7541;1482,5556;1482,3969;3334,3969;5186,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4000" behindDoc="0" locked="0" layoutInCell="1" allowOverlap="1" wp14:anchorId="7407AC65" wp14:editId="59A8F348">
              <wp:simplePos x="0" y="0"/>
              <wp:positionH relativeFrom="column">
                <wp:posOffset>1292225</wp:posOffset>
              </wp:positionH>
              <wp:positionV relativeFrom="paragraph">
                <wp:posOffset>54610</wp:posOffset>
              </wp:positionV>
              <wp:extent cx="19050" cy="19050"/>
              <wp:effectExtent l="0" t="0" r="0" b="0"/>
              <wp:wrapNone/>
              <wp:docPr id="1902" name="Freeform 58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2AC25AC">
            <v:shape id="Freeform 580" style="position:absolute;margin-left:101.75pt;margin-top:4.3pt;width:1.5pt;height:1.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" w14:anchorId="3D43EEC3">
              <v:path arrowok="t" o:connecttype="custom" o:connectlocs="9525,0;11509,0;13494,1984;15081,1984;17066,3969;17066,3969;19050,5556;19050,7541;19050,9525;19050,11509;19050,13494;17066,15081;17066,17066;15081,17066;13494,19050;11509,19050;9525,19050;7541,19050;5556,19050;3969,17066;3969,17066;1984,15081;1984,13494;0,11509;0,9525;0,7541;1984,5556;1984,3969;3969,3969;3969,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2976" behindDoc="0" locked="0" layoutInCell="1" allowOverlap="1" wp14:anchorId="656D9873" wp14:editId="4CA5B395">
              <wp:simplePos x="0" y="0"/>
              <wp:positionH relativeFrom="column">
                <wp:posOffset>1513840</wp:posOffset>
              </wp:positionH>
              <wp:positionV relativeFrom="paragraph">
                <wp:posOffset>54610</wp:posOffset>
              </wp:positionV>
              <wp:extent cx="20955" cy="19050"/>
              <wp:effectExtent l="0" t="0" r="0" b="0"/>
              <wp:wrapNone/>
              <wp:docPr id="1901" name="Freeform 57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955" cy="19050"/>
                      </a:xfrm>
                      <a:custGeom>
                        <a:avLst/>
                        <a:gdLst>
                          <a:gd name="T0" fmla="*/ 29 w 53"/>
                          <a:gd name="T1" fmla="*/ 0 h 48"/>
                          <a:gd name="T2" fmla="*/ 34 w 53"/>
                          <a:gd name="T3" fmla="*/ 0 h 48"/>
                          <a:gd name="T4" fmla="*/ 39 w 53"/>
                          <a:gd name="T5" fmla="*/ 5 h 48"/>
                          <a:gd name="T6" fmla="*/ 39 w 53"/>
                          <a:gd name="T7" fmla="*/ 5 h 48"/>
                          <a:gd name="T8" fmla="*/ 44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4 w 53"/>
                          <a:gd name="T25" fmla="*/ 43 h 48"/>
                          <a:gd name="T26" fmla="*/ 39 w 53"/>
                          <a:gd name="T27" fmla="*/ 43 h 48"/>
                          <a:gd name="T28" fmla="*/ 39 w 53"/>
                          <a:gd name="T29" fmla="*/ 48 h 48"/>
                          <a:gd name="T30" fmla="*/ 34 w 53"/>
                          <a:gd name="T31" fmla="*/ 48 h 48"/>
                          <a:gd name="T32" fmla="*/ 29 w 53"/>
                          <a:gd name="T33" fmla="*/ 48 h 48"/>
                          <a:gd name="T34" fmla="*/ 24 w 53"/>
                          <a:gd name="T35" fmla="*/ 48 h 48"/>
                          <a:gd name="T36" fmla="*/ 20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20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9" y="5"/>
                            </a:lnTo>
                            <a:lnTo>
                              <a:pt x="44" y="10"/>
                            </a:lnTo>
                            <a:lnTo>
                              <a:pt x="48" y="10"/>
                            </a:lnTo>
                            <a:lnTo>
                              <a:pt x="48" y="14"/>
                            </a:lnTo>
                            <a:lnTo>
                              <a:pt x="48" y="19"/>
                            </a:lnTo>
                            <a:lnTo>
                              <a:pt x="53" y="24"/>
                            </a:lnTo>
                            <a:lnTo>
                              <a:pt x="48" y="29"/>
                            </a:lnTo>
                            <a:lnTo>
                              <a:pt x="48" y="34"/>
                            </a:lnTo>
                            <a:lnTo>
                              <a:pt x="48" y="38"/>
                            </a:lnTo>
                            <a:lnTo>
                              <a:pt x="44" y="43"/>
                            </a:lnTo>
                            <a:lnTo>
                              <a:pt x="39" y="43"/>
                            </a:lnTo>
                            <a:lnTo>
                              <a:pt x="39" y="48"/>
                            </a:lnTo>
                            <a:lnTo>
                              <a:pt x="34" y="48"/>
                            </a:lnTo>
                            <a:lnTo>
                              <a:pt x="29" y="48"/>
                            </a:lnTo>
                            <a:lnTo>
                              <a:pt x="24" y="48"/>
                            </a:lnTo>
                            <a:lnTo>
                              <a:pt x="20" y="48"/>
                            </a:lnTo>
                            <a:lnTo>
                              <a:pt x="15" y="43"/>
                            </a:lnTo>
                            <a:lnTo>
                              <a:pt x="10" y="43"/>
                            </a:lnTo>
                            <a:lnTo>
                              <a:pt x="5" y="38"/>
                            </a:lnTo>
                            <a:lnTo>
                              <a:pt x="5" y="34"/>
                            </a:lnTo>
                            <a:lnTo>
                              <a:pt x="5" y="29"/>
                            </a:lnTo>
                            <a:lnTo>
                              <a:pt x="0" y="24"/>
                            </a:lnTo>
                            <a:lnTo>
                              <a:pt x="5" y="19"/>
                            </a:lnTo>
                            <a:lnTo>
                              <a:pt x="5" y="14"/>
                            </a:lnTo>
                            <a:lnTo>
                              <a:pt x="5" y="10"/>
                            </a:lnTo>
                            <a:lnTo>
                              <a:pt x="10" y="10"/>
                            </a:lnTo>
                            <a:lnTo>
                              <a:pt x="15" y="5"/>
                            </a:lnTo>
                            <a:lnTo>
                              <a:pt x="20"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F8F93DC">
            <v:shape id="Freeform 579" style="position:absolute;margin-left:119.2pt;margin-top:4.3pt;width:1.65pt;height:1.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9,5r5,5l48,10r,4l48,19r5,5l48,29r,5l48,38r-4,5l39,43r,5l34,48r-5,l24,48r-4,l15,43r-5,l5,38r,-4l5,29,,24,5,19r,-5l5,10r5,l15,5r5,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" w14:anchorId="0571F7E6">
              <v:path arrowok="t" o:connecttype="custom" o:connectlocs="11466,0;13443,0;15420,1984;15420,1984;17397,3969;18978,3969;18978,5556;18978,7541;20955,9525;18978,11509;18978,13494;18978,15081;17397,17066;15420,17066;15420,19050;13443,19050;11466,19050;9489,19050;7908,19050;5931,17066;3954,17066;1977,15081;1977,13494;1977,11509;0,9525;1977,7541;1977,5556;1977,3969;3954,3969;5931,1984;7908,1984;9489,0;11466,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1952" behindDoc="0" locked="0" layoutInCell="1" allowOverlap="1" wp14:anchorId="387E5410" wp14:editId="55D79132">
              <wp:simplePos x="0" y="0"/>
              <wp:positionH relativeFrom="column">
                <wp:posOffset>1329055</wp:posOffset>
              </wp:positionH>
              <wp:positionV relativeFrom="paragraph">
                <wp:posOffset>54610</wp:posOffset>
              </wp:positionV>
              <wp:extent cx="18415" cy="19050"/>
              <wp:effectExtent l="0" t="0" r="0" b="0"/>
              <wp:wrapNone/>
              <wp:docPr id="1900" name="Freeform 57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A5FAE7">
            <v:shape id="Freeform 578" style="position:absolute;margin-left:104.65pt;margin-top:4.3pt;width:1.45pt;height:1.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" w14:anchorId="4143BE25">
              <v:path arrowok="t" o:connecttype="custom" o:connectlocs="9208,0;11126,0;12660,1984;14579,1984;16497,3969;18415,3969;18415,5556;18415,7541;18415,9525;18415,11509;18415,13494;18415,15081;16497,17066;14579,17066;12660,19050;11126,19050;9208,19050;7289,19050;5371,19050;5371,17066;3453,17066;1918,15081;1918,13494;0,11509;0,9525;0,7541;1918,5556;1918,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900928" behindDoc="0" locked="0" layoutInCell="1" allowOverlap="1" wp14:anchorId="616BACF2" wp14:editId="61A309DD">
              <wp:simplePos x="0" y="0"/>
              <wp:positionH relativeFrom="column">
                <wp:posOffset>1553210</wp:posOffset>
              </wp:positionH>
              <wp:positionV relativeFrom="paragraph">
                <wp:posOffset>54610</wp:posOffset>
              </wp:positionV>
              <wp:extent cx="17780" cy="19050"/>
              <wp:effectExtent l="0" t="0" r="0" b="0"/>
              <wp:wrapNone/>
              <wp:docPr id="1899" name="Freeform 57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3" y="10"/>
                            </a:lnTo>
                            <a:lnTo>
                              <a:pt x="43" y="14"/>
                            </a:lnTo>
                            <a:lnTo>
                              <a:pt x="48" y="19"/>
                            </a:lnTo>
                            <a:lnTo>
                              <a:pt x="48" y="24"/>
                            </a:lnTo>
                            <a:lnTo>
                              <a:pt x="48" y="29"/>
                            </a:lnTo>
                            <a:lnTo>
                              <a:pt x="43" y="34"/>
                            </a:lnTo>
                            <a:lnTo>
                              <a:pt x="43" y="38"/>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4F7083D">
            <v:shape id="Freeform 577" style="position:absolute;margin-left:122.3pt;margin-top:4.3pt;width:1.4pt;height: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4,l43,14r5,5l48,24r,5l43,34r,4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" w14:anchorId="20E808F8">
              <v:path arrowok="t" o:connecttype="custom" o:connectlocs="8890,0;10742,0;12594,1984;14446,1984;14446,3969;15928,3969;15928,5556;17780,7541;17780,9525;17780,11509;15928,13494;15928,15081;14446,17066;14446,17066;12594,19050;10742,19050;8890,19050;7038,19050;5556,19050;3704,17066;1852,17066;1852,15081;0,13494;0,11509;0,9525;0,7541;0,5556;1852,3969;1852,3969;3704,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9904" behindDoc="0" locked="0" layoutInCell="1" allowOverlap="1" wp14:anchorId="7AD6B686" wp14:editId="47E6C253">
              <wp:simplePos x="0" y="0"/>
              <wp:positionH relativeFrom="column">
                <wp:posOffset>1589405</wp:posOffset>
              </wp:positionH>
              <wp:positionV relativeFrom="paragraph">
                <wp:posOffset>54610</wp:posOffset>
              </wp:positionV>
              <wp:extent cx="19050" cy="19050"/>
              <wp:effectExtent l="0" t="0" r="0" b="0"/>
              <wp:wrapNone/>
              <wp:docPr id="1898" name="Freeform 57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83CD211">
            <v:shape id="Freeform 576" style="position:absolute;margin-left:125.15pt;margin-top:4.3pt;width:1.5pt;height:1.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" w14:anchorId="17F93372">
              <v:path arrowok="t" o:connecttype="custom" o:connectlocs="9525,0;11509,0;13494,1984;15478,1984;17066,3969;17066,3969;19050,5556;19050,7541;19050,9525;19050,11509;19050,13494;17066,15081;17066,17066;15478,17066;13494,19050;11509,19050;9525,19050;7541,19050;5953,19050;3969,17066;1984,17066;1984,15081;0,13494;0,11509;0,9525;0,7541;0,5556;1984,3969;1984,3969;3969,1984;5953,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8880" behindDoc="0" locked="0" layoutInCell="1" allowOverlap="1" wp14:anchorId="1A252120" wp14:editId="5F850D77">
              <wp:simplePos x="0" y="0"/>
              <wp:positionH relativeFrom="column">
                <wp:posOffset>1626235</wp:posOffset>
              </wp:positionH>
              <wp:positionV relativeFrom="paragraph">
                <wp:posOffset>54610</wp:posOffset>
              </wp:positionV>
              <wp:extent cx="18415" cy="19050"/>
              <wp:effectExtent l="0" t="0" r="0" b="0"/>
              <wp:wrapNone/>
              <wp:docPr id="1897" name="Freeform 57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CEECCE0">
            <v:shape id="Freeform 575" style="position:absolute;margin-left:128.05pt;margin-top:4.3pt;width:1.45pt;height:1.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5,38r,-4l,29,,24,,19,5,14r,-4l10,10r,-5l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d0ORgUAAPg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" w14:anchorId="754D0E6C">
              <v:path arrowok="t" o:connecttype="custom" o:connectlocs="9208,0;11126,0;13044,1984;14962,1984;16497,3969;16497,3969;18415,5556;18415,7541;18415,9525;18415,11509;18415,13494;16497,15081;16497,17066;14962,17066;13044,19050;11126,19050;9208,19050;7289,19050;5755,19050;3836,17066;3836,17066;1918,15081;1918,13494;0,11509;0,9525;0,7541;1918,5556;1918,3969;3836,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7856" behindDoc="0" locked="0" layoutInCell="1" allowOverlap="1" wp14:anchorId="1D749893" wp14:editId="7AA07C12">
              <wp:simplePos x="0" y="0"/>
              <wp:positionH relativeFrom="column">
                <wp:posOffset>1663065</wp:posOffset>
              </wp:positionH>
              <wp:positionV relativeFrom="paragraph">
                <wp:posOffset>54610</wp:posOffset>
              </wp:positionV>
              <wp:extent cx="18415" cy="19050"/>
              <wp:effectExtent l="0" t="0" r="0" b="0"/>
              <wp:wrapNone/>
              <wp:docPr id="1896" name="Freeform 5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D980A9D">
            <v:shape id="Freeform 574" style="position:absolute;margin-left:130.95pt;margin-top:4.3pt;width:1.45pt;height:1.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KQVTA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jOsVdfRlV747NFFfY5zN8+Fzx4e6rOP58Jn97xn1Gc4&#10;E1y6sg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" w14:anchorId="084C8797">
              <v:path arrowok="t" o:connecttype="custom" o:connectlocs="9208,0;11126,0;13044,1984;14962,1984;16497,3969;18415,3969;18415,5556;18415,7541;18415,9525;18415,11509;18415,13494;18415,15081;16497,17066;14962,17066;13044,19050;11126,19050;9208,19050;7289,19050;5755,19050;5755,17066;3836,17066;1918,15081;1918,13494;0,11509;0,9525;0,7541;1918,5556;1918,3969;3836,3969;5755,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6832" behindDoc="0" locked="0" layoutInCell="1" allowOverlap="1" wp14:anchorId="1D0E11FA" wp14:editId="5966AD6B">
              <wp:simplePos x="0" y="0"/>
              <wp:positionH relativeFrom="column">
                <wp:posOffset>1701800</wp:posOffset>
              </wp:positionH>
              <wp:positionV relativeFrom="paragraph">
                <wp:posOffset>54610</wp:posOffset>
              </wp:positionV>
              <wp:extent cx="18415" cy="19050"/>
              <wp:effectExtent l="0" t="0" r="0" b="0"/>
              <wp:wrapNone/>
              <wp:docPr id="1895" name="Freeform 5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2005C1D">
            <v:shape id="Freeform 573" style="position:absolute;margin-left:134pt;margin-top:4.3pt;width:1.45pt;height: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" w14:anchorId="4DB5E4A1">
              <v:path arrowok="t" o:connecttype="custom" o:connectlocs="9208,0;11126,0;12660,1984;12660,1984;14579,3969;16497,3969;16497,5556;18415,7541;18415,9525;18415,11509;16497,13494;16497,15081;14579,17066;12660,17066;12660,19050;11126,19050;9208,19050;7289,19050;5371,19050;3453,17066;1918,17066;0,15081;0,13494;0,11509;0,9525;0,7541;0,5556;0,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5808" behindDoc="0" locked="0" layoutInCell="1" allowOverlap="1" wp14:anchorId="3FD45DBD" wp14:editId="647ED21A">
              <wp:simplePos x="0" y="0"/>
              <wp:positionH relativeFrom="column">
                <wp:posOffset>1737995</wp:posOffset>
              </wp:positionH>
              <wp:positionV relativeFrom="paragraph">
                <wp:posOffset>54610</wp:posOffset>
              </wp:positionV>
              <wp:extent cx="19050" cy="19050"/>
              <wp:effectExtent l="0" t="0" r="0" b="0"/>
              <wp:wrapNone/>
              <wp:docPr id="1894" name="Freeform 5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3D6251">
            <v:shape id="Freeform 572" style="position:absolute;margin-left:136.85pt;margin-top:4.3pt;width:1.5pt;height:1.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3,14r5,5l48,24r,5l43,34r,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" w14:anchorId="36DEF81B">
              <v:path arrowok="t" o:connecttype="custom" o:connectlocs="9525,0;11509,0;13097,1984;15081,1984;15081,3969;17066,3969;17066,5556;19050,7541;19050,9525;19050,11509;17066,13494;17066,15081;15081,17066;15081,17066;13097,19050;11509,19050;9525,19050;7541,19050;5556,19050;3572,17066;1984,17066;1984,15081;0,13494;0,11509;0,9525;0,7541;0,5556;1984,3969;1984,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4784" behindDoc="0" locked="0" layoutInCell="1" allowOverlap="1" wp14:anchorId="511D0529" wp14:editId="15F5FA7D">
              <wp:simplePos x="0" y="0"/>
              <wp:positionH relativeFrom="column">
                <wp:posOffset>1775460</wp:posOffset>
              </wp:positionH>
              <wp:positionV relativeFrom="paragraph">
                <wp:posOffset>54610</wp:posOffset>
              </wp:positionV>
              <wp:extent cx="17780" cy="19050"/>
              <wp:effectExtent l="0" t="0" r="0" b="0"/>
              <wp:wrapNone/>
              <wp:docPr id="1893" name="Freeform 5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D6422E">
            <v:shape id="Freeform 571" style="position:absolute;margin-left:139.8pt;margin-top:4.3pt;width:1.4pt;height: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" w14:anchorId="6D6B199F">
              <v:path arrowok="t" o:connecttype="custom" o:connectlocs="8890,0;10742,0;12224,1984;14076,1984;15928,3969;15928,3969;17780,5556;17780,7541;17780,9525;17780,11509;17780,13494;15928,15081;15928,17066;14076,17066;12224,19050;10742,19050;8890,19050;7038,19050;5186,19050;3334,17066;1852,17066;1852,15081;0,13494;0,11509;0,9525;0,7541;0,5556;1852,3969;1852,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3760" behindDoc="0" locked="0" layoutInCell="1" allowOverlap="1" wp14:anchorId="615BC624" wp14:editId="749E975C">
              <wp:simplePos x="0" y="0"/>
              <wp:positionH relativeFrom="column">
                <wp:posOffset>1811655</wp:posOffset>
              </wp:positionH>
              <wp:positionV relativeFrom="paragraph">
                <wp:posOffset>54610</wp:posOffset>
              </wp:positionV>
              <wp:extent cx="19050" cy="19050"/>
              <wp:effectExtent l="0" t="0" r="0" b="0"/>
              <wp:wrapNone/>
              <wp:docPr id="1892" name="Freeform 5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4137892">
            <v:shape id="Freeform 570" style="position:absolute;margin-left:142.65pt;margin-top:4.3pt;width:1.5pt;height: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" w14:anchorId="62FFF8AC">
              <v:path arrowok="t" o:connecttype="custom" o:connectlocs="9525,0;11509,0;13097,1984;15081,1984;17066,3969;17066,3969;19050,5556;19050,7541;19050,9525;19050,11509;19050,13494;17066,15081;17066,17066;15081,17066;13097,19050;11509,19050;9525,19050;7541,19050;5556,19050;3572,17066;3572,17066;1984,15081;1984,13494;0,11509;0,9525;0,7541;1984,5556;1984,3969;3572,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2736" behindDoc="0" locked="0" layoutInCell="1" allowOverlap="1" wp14:anchorId="18CD4186" wp14:editId="42A4ED3B">
              <wp:simplePos x="0" y="0"/>
              <wp:positionH relativeFrom="column">
                <wp:posOffset>1848485</wp:posOffset>
              </wp:positionH>
              <wp:positionV relativeFrom="paragraph">
                <wp:posOffset>54610</wp:posOffset>
              </wp:positionV>
              <wp:extent cx="18415" cy="19050"/>
              <wp:effectExtent l="0" t="0" r="0" b="0"/>
              <wp:wrapNone/>
              <wp:docPr id="1891" name="Freeform 56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47CFF48">
            <v:shape id="Freeform 569" style="position:absolute;margin-left:145.55pt;margin-top:4.3pt;width:1.45pt;height:1.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" w14:anchorId="5D2D1E1A">
              <v:path arrowok="t" o:connecttype="custom" o:connectlocs="9208,0;11126,0;12660,1984;14579,1984;16497,3969;18415,3969;18415,5556;18415,7541;18415,9525;18415,11509;18415,13494;18415,15081;16497,17066;14579,17066;12660,19050;11126,19050;9208,19050;7289,19050;5371,19050;5371,17066;3453,17066;1918,15081;1918,13494;0,11509;0,9525;0,7541;1918,5556;1918,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1712" behindDoc="0" locked="0" layoutInCell="1" allowOverlap="1" wp14:anchorId="1557817B" wp14:editId="490CAD08">
              <wp:simplePos x="0" y="0"/>
              <wp:positionH relativeFrom="column">
                <wp:posOffset>1886585</wp:posOffset>
              </wp:positionH>
              <wp:positionV relativeFrom="paragraph">
                <wp:posOffset>54610</wp:posOffset>
              </wp:positionV>
              <wp:extent cx="18415" cy="19050"/>
              <wp:effectExtent l="0" t="0" r="0" b="0"/>
              <wp:wrapNone/>
              <wp:docPr id="1890" name="Freeform 56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4" y="10"/>
                            </a:lnTo>
                            <a:lnTo>
                              <a:pt x="44" y="14"/>
                            </a:lnTo>
                            <a:lnTo>
                              <a:pt x="48" y="19"/>
                            </a:lnTo>
                            <a:lnTo>
                              <a:pt x="48" y="24"/>
                            </a:lnTo>
                            <a:lnTo>
                              <a:pt x="48" y="29"/>
                            </a:lnTo>
                            <a:lnTo>
                              <a:pt x="44" y="34"/>
                            </a:lnTo>
                            <a:lnTo>
                              <a:pt x="44" y="38"/>
                            </a:lnTo>
                            <a:lnTo>
                              <a:pt x="39" y="43"/>
                            </a:lnTo>
                            <a:lnTo>
                              <a:pt x="34" y="43"/>
                            </a:lnTo>
                            <a:lnTo>
                              <a:pt x="34" y="48"/>
                            </a:lnTo>
                            <a:lnTo>
                              <a:pt x="29" y="48"/>
                            </a:lnTo>
                            <a:lnTo>
                              <a:pt x="24" y="48"/>
                            </a:lnTo>
                            <a:lnTo>
                              <a:pt x="20"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3D355D7">
            <v:shape id="Freeform 568" style="position:absolute;margin-left:148.55pt;margin-top:4.3pt;width:1.45pt;height:1.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4,10r,4l48,19r,5l48,29r-4,5l44,38r-5,5l34,43r,5l29,48r-5,l20,48r-5,l10,43r-5,l,38,,34,,29,,24,,19,,14,,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" w14:anchorId="3347C844">
              <v:path arrowok="t" o:connecttype="custom" o:connectlocs="9208,0;11126,0;13044,1984;13044,1984;14962,3969;16880,3969;16880,5556;18415,7541;18415,9525;18415,11509;16880,13494;16880,15081;14962,17066;13044,17066;13044,19050;11126,19050;9208,19050;7673,19050;5755,19050;3836,17066;1918,17066;0,15081;0,13494;0,11509;0,9525;0,7541;0,5556;0,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90688" behindDoc="0" locked="0" layoutInCell="1" allowOverlap="1" wp14:anchorId="590F1051" wp14:editId="695E61FE">
              <wp:simplePos x="0" y="0"/>
              <wp:positionH relativeFrom="column">
                <wp:posOffset>1924050</wp:posOffset>
              </wp:positionH>
              <wp:positionV relativeFrom="paragraph">
                <wp:posOffset>54610</wp:posOffset>
              </wp:positionV>
              <wp:extent cx="17780" cy="19050"/>
              <wp:effectExtent l="0" t="0" r="0" b="0"/>
              <wp:wrapNone/>
              <wp:docPr id="1889" name="Freeform 5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6CE4B59">
            <v:shape id="Freeform 567" style="position:absolute;margin-left:151.5pt;margin-top:4.3pt;width:1.4pt;height:1.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" w14:anchorId="7F4103BC">
              <v:path arrowok="t" o:connecttype="custom" o:connectlocs="8890,0;10742,0;12594,1984;14446,1984;14446,3969;16298,3969;16298,5556;17780,7541;17780,9525;17780,11509;16298,13494;16298,15081;14446,17066;14446,17066;12594,19050;10742,19050;8890,19050;7408,19050;5556,19050;3704,17066;1852,17066;1852,15081;0,13494;0,11509;0,9525;0,7541;0,5556;1852,3969;1852,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9664" behindDoc="0" locked="0" layoutInCell="1" allowOverlap="1" wp14:anchorId="31F1DBF4" wp14:editId="15431F5F">
              <wp:simplePos x="0" y="0"/>
              <wp:positionH relativeFrom="column">
                <wp:posOffset>1960245</wp:posOffset>
              </wp:positionH>
              <wp:positionV relativeFrom="paragraph">
                <wp:posOffset>54610</wp:posOffset>
              </wp:positionV>
              <wp:extent cx="18415" cy="19050"/>
              <wp:effectExtent l="0" t="0" r="0" b="0"/>
              <wp:wrapNone/>
              <wp:docPr id="1888" name="Freeform 5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B4803E4">
            <v:shape id="Freeform 566" style="position:absolute;margin-left:154.35pt;margin-top:4.3pt;width:1.45pt;height:1.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pjnUQ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" w14:anchorId="131C580C">
              <v:path arrowok="t" o:connecttype="custom" o:connectlocs="9208,0;11126,0;13044,1984;14962,1984;16880,3969;16880,3969;18415,5556;18415,7541;18415,9525;18415,11509;18415,13494;16880,15081;16880,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8640" behindDoc="0" locked="0" layoutInCell="1" allowOverlap="1" wp14:anchorId="268FE207" wp14:editId="20726F89">
              <wp:simplePos x="0" y="0"/>
              <wp:positionH relativeFrom="column">
                <wp:posOffset>1997075</wp:posOffset>
              </wp:positionH>
              <wp:positionV relativeFrom="paragraph">
                <wp:posOffset>54610</wp:posOffset>
              </wp:positionV>
              <wp:extent cx="18415" cy="19050"/>
              <wp:effectExtent l="0" t="0" r="0" b="0"/>
              <wp:wrapNone/>
              <wp:docPr id="1887" name="Freeform 5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4001740">
            <v:shape id="Freeform 565" style="position:absolute;margin-left:157.25pt;margin-top:4.3pt;width:1.45pt;height:1.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5,38r,-4l,29,,24,,19,5,14r,-4l10,10r,-5l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w/7SAUAAPg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" w14:anchorId="0F972531">
              <v:path arrowok="t" o:connecttype="custom" o:connectlocs="9208,0;11126,0;13044,1984;14962,1984;16880,3969;16880,3969;18415,5556;18415,7541;18415,9525;18415,11509;18415,13494;16880,15081;16880,17066;14962,17066;13044,19050;11126,19050;9208,19050;7673,19050;5755,19050;3836,17066;3836,17066;1918,15081;1918,13494;0,11509;0,9525;0,7541;1918,5556;1918,3969;3836,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7616" behindDoc="0" locked="0" layoutInCell="1" allowOverlap="1" wp14:anchorId="78DEFDD5" wp14:editId="5B926798">
              <wp:simplePos x="0" y="0"/>
              <wp:positionH relativeFrom="column">
                <wp:posOffset>2033905</wp:posOffset>
              </wp:positionH>
              <wp:positionV relativeFrom="paragraph">
                <wp:posOffset>54610</wp:posOffset>
              </wp:positionV>
              <wp:extent cx="18415" cy="19050"/>
              <wp:effectExtent l="0" t="0" r="0" b="0"/>
              <wp:wrapNone/>
              <wp:docPr id="1886" name="Freeform 5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20"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4DE9671">
            <v:shape id="Freeform 564" style="position:absolute;margin-left:160.15pt;margin-top:4.3pt;width:1.45pt;height: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4,l15,48r,-5l10,43,5,38r,-4l,29,,24,,19,5,14r,-4l10,10,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" w14:anchorId="40360903">
              <v:path arrowok="t" o:connecttype="custom" o:connectlocs="9208,0;11126,0;13044,1984;14962,1984;16497,3969;18415,3969;18415,5556;18415,7541;18415,9525;18415,11509;18415,13494;18415,15081;16497,17066;14962,17066;13044,19050;11126,19050;9208,19050;7673,19050;5755,19050;5755,17066;3836,17066;1918,15081;1918,13494;0,11509;0,9525;0,7541;1918,5556;1918,3969;3836,3969;5755,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6592" behindDoc="0" locked="0" layoutInCell="1" allowOverlap="1" wp14:anchorId="1DBCC5AC" wp14:editId="251993D4">
              <wp:simplePos x="0" y="0"/>
              <wp:positionH relativeFrom="column">
                <wp:posOffset>2072640</wp:posOffset>
              </wp:positionH>
              <wp:positionV relativeFrom="paragraph">
                <wp:posOffset>54610</wp:posOffset>
              </wp:positionV>
              <wp:extent cx="18415" cy="19050"/>
              <wp:effectExtent l="0" t="0" r="0" b="0"/>
              <wp:wrapNone/>
              <wp:docPr id="1885" name="Freeform 5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10"/>
                            </a:lnTo>
                            <a:lnTo>
                              <a:pt x="43" y="10"/>
                            </a:lnTo>
                            <a:lnTo>
                              <a:pt x="43" y="14"/>
                            </a:lnTo>
                            <a:lnTo>
                              <a:pt x="48" y="19"/>
                            </a:lnTo>
                            <a:lnTo>
                              <a:pt x="48" y="24"/>
                            </a:lnTo>
                            <a:lnTo>
                              <a:pt x="48" y="29"/>
                            </a:lnTo>
                            <a:lnTo>
                              <a:pt x="43" y="34"/>
                            </a:lnTo>
                            <a:lnTo>
                              <a:pt x="43" y="38"/>
                            </a:lnTo>
                            <a:lnTo>
                              <a:pt x="38" y="43"/>
                            </a:lnTo>
                            <a:lnTo>
                              <a:pt x="34" y="43"/>
                            </a:lnTo>
                            <a:lnTo>
                              <a:pt x="34" y="48"/>
                            </a:lnTo>
                            <a:lnTo>
                              <a:pt x="29" y="48"/>
                            </a:lnTo>
                            <a:lnTo>
                              <a:pt x="24" y="48"/>
                            </a:lnTo>
                            <a:lnTo>
                              <a:pt x="19" y="48"/>
                            </a:lnTo>
                            <a:lnTo>
                              <a:pt x="14" y="48"/>
                            </a:lnTo>
                            <a:lnTo>
                              <a:pt x="10" y="43"/>
                            </a:lnTo>
                            <a:lnTo>
                              <a:pt x="5" y="43"/>
                            </a:lnTo>
                            <a:lnTo>
                              <a:pt x="0" y="38"/>
                            </a:lnTo>
                            <a:lnTo>
                              <a:pt x="0" y="34"/>
                            </a:lnTo>
                            <a:lnTo>
                              <a:pt x="0" y="29"/>
                            </a:lnTo>
                            <a:lnTo>
                              <a:pt x="0" y="24"/>
                            </a:lnTo>
                            <a:lnTo>
                              <a:pt x="0" y="19"/>
                            </a:lnTo>
                            <a:lnTo>
                              <a:pt x="0" y="14"/>
                            </a:lnTo>
                            <a:lnTo>
                              <a:pt x="0" y="10"/>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5E6FEF4">
            <v:shape id="Freeform 563" style="position:absolute;margin-left:163.2pt;margin-top:4.3pt;width:1.45pt;height:1.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5l43,10r,4l48,19r,5l48,29r-5,5l43,38r-5,5l34,43r,5l29,48r-5,l19,48r-5,l10,43r-5,l,38,,34,,29,,24,,19,,14,,10r5,l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" w14:anchorId="5D91910D">
              <v:path arrowok="t" o:connecttype="custom" o:connectlocs="9208,0;11126,0;13044,1984;13044,1984;14579,3969;16497,3969;16497,5556;18415,7541;18415,9525;18415,11509;16497,13494;16497,15081;14579,17066;13044,17066;13044,19050;11126,19050;9208,19050;7289,19050;5371,19050;3836,17066;1918,17066;0,15081;0,13494;0,11509;0,9525;0,7541;0,5556;0,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5568" behindDoc="0" locked="0" layoutInCell="1" allowOverlap="1" wp14:anchorId="6DF82389" wp14:editId="78500964">
              <wp:simplePos x="0" y="0"/>
              <wp:positionH relativeFrom="column">
                <wp:posOffset>2108835</wp:posOffset>
              </wp:positionH>
              <wp:positionV relativeFrom="paragraph">
                <wp:posOffset>54610</wp:posOffset>
              </wp:positionV>
              <wp:extent cx="18415" cy="19050"/>
              <wp:effectExtent l="0" t="0" r="0" b="0"/>
              <wp:wrapNone/>
              <wp:docPr id="1884" name="Freeform 5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48417F7">
            <v:shape id="Freeform 562" style="position:absolute;margin-left:166.05pt;margin-top:4.3pt;width:1.45pt;height:1.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jWWgUAAPU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" w14:anchorId="4FEF3945">
              <v:path arrowok="t" o:connecttype="custom" o:connectlocs="9208,0;11126,0;13044,1984;14579,1984;14579,3969;16497,3969;16497,5556;18415,7541;18415,9525;18415,11509;16497,13494;16497,15081;14579,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4544" behindDoc="0" locked="0" layoutInCell="1" allowOverlap="1" wp14:anchorId="6378269E" wp14:editId="29F14D55">
              <wp:simplePos x="0" y="0"/>
              <wp:positionH relativeFrom="column">
                <wp:posOffset>2146300</wp:posOffset>
              </wp:positionH>
              <wp:positionV relativeFrom="paragraph">
                <wp:posOffset>54610</wp:posOffset>
              </wp:positionV>
              <wp:extent cx="17780" cy="19050"/>
              <wp:effectExtent l="0" t="0" r="0" b="0"/>
              <wp:wrapNone/>
              <wp:docPr id="1883" name="Freeform 5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4AF8894">
            <v:shape id="Freeform 561" style="position:absolute;margin-left:169pt;margin-top:4.3pt;width:1.4pt;height:1.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" w14:anchorId="5DF79773">
              <v:path arrowok="t" o:connecttype="custom" o:connectlocs="8890,0;10742,0;12594,1984;14076,1984;15928,3969;15928,3969;17780,5556;17780,7541;17780,9525;17780,11509;17780,13494;15928,15081;15928,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3520" behindDoc="0" locked="0" layoutInCell="1" allowOverlap="1" wp14:anchorId="136E7250" wp14:editId="44E911FC">
              <wp:simplePos x="0" y="0"/>
              <wp:positionH relativeFrom="column">
                <wp:posOffset>2182495</wp:posOffset>
              </wp:positionH>
              <wp:positionV relativeFrom="paragraph">
                <wp:posOffset>54610</wp:posOffset>
              </wp:positionV>
              <wp:extent cx="18415" cy="19050"/>
              <wp:effectExtent l="0" t="0" r="0" b="0"/>
              <wp:wrapNone/>
              <wp:docPr id="1882" name="Freeform 5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5CE0B85">
            <v:shape id="Freeform 560" style="position:absolute;margin-left:171.85pt;margin-top:4.3pt;width:1.45pt;height:1.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UMJSQ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" w14:anchorId="1C4F9937">
              <v:path arrowok="t" o:connecttype="custom" o:connectlocs="9208,0;11126,0;13044,1984;14579,1984;16497,3969;16497,3969;18415,5556;18415,7541;18415,9525;18415,11509;18415,13494;16497,15081;16497,17066;14579,17066;13044,19050;11126,19050;9208,19050;7289,19050;5371,19050;3836,17066;3836,17066;1918,15081;1918,13494;0,11509;0,9525;0,7541;1918,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2496" behindDoc="0" locked="0" layoutInCell="1" allowOverlap="1" wp14:anchorId="0F2424A8" wp14:editId="40118885">
              <wp:simplePos x="0" y="0"/>
              <wp:positionH relativeFrom="column">
                <wp:posOffset>2219325</wp:posOffset>
              </wp:positionH>
              <wp:positionV relativeFrom="paragraph">
                <wp:posOffset>54610</wp:posOffset>
              </wp:positionV>
              <wp:extent cx="18415" cy="19050"/>
              <wp:effectExtent l="0" t="0" r="0" b="0"/>
              <wp:wrapNone/>
              <wp:docPr id="1881" name="Freeform 55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10" y="43"/>
                            </a:lnTo>
                            <a:lnTo>
                              <a:pt x="5" y="38"/>
                            </a:lnTo>
                            <a:lnTo>
                              <a:pt x="5" y="34"/>
                            </a:lnTo>
                            <a:lnTo>
                              <a:pt x="0" y="29"/>
                            </a:lnTo>
                            <a:lnTo>
                              <a:pt x="0" y="24"/>
                            </a:lnTo>
                            <a:lnTo>
                              <a:pt x="0" y="19"/>
                            </a:lnTo>
                            <a:lnTo>
                              <a:pt x="5" y="14"/>
                            </a:lnTo>
                            <a:lnTo>
                              <a:pt x="5" y="10"/>
                            </a:lnTo>
                            <a:lnTo>
                              <a:pt x="10"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4D289BF">
            <v:shape id="Freeform 559" style="position:absolute;margin-left:174.75pt;margin-top:4.3pt;width:1.45pt;height:1.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10,43,5,38r,-4l,29,,24,,19,5,14r,-4l10,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" w14:anchorId="33E2299B">
              <v:path arrowok="t" o:connecttype="custom" o:connectlocs="9208,0;11126,0;12660,1984;14579,1984;16497,3969;18415,3969;18415,5556;18415,7541;18415,9525;18415,11509;18415,13494;18415,15081;16497,17066;14579,17066;12660,19050;11126,19050;9208,19050;7289,19050;5371,19050;5371,17066;3836,17066;1918,15081;1918,13494;0,11509;0,9525;0,7541;1918,5556;1918,3969;3836,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1472" behindDoc="0" locked="0" layoutInCell="1" allowOverlap="1" wp14:anchorId="789F0058" wp14:editId="6B9C3202">
              <wp:simplePos x="0" y="0"/>
              <wp:positionH relativeFrom="column">
                <wp:posOffset>2258060</wp:posOffset>
              </wp:positionH>
              <wp:positionV relativeFrom="paragraph">
                <wp:posOffset>54610</wp:posOffset>
              </wp:positionV>
              <wp:extent cx="17780" cy="19050"/>
              <wp:effectExtent l="0" t="0" r="0" b="0"/>
              <wp:wrapNone/>
              <wp:docPr id="1880" name="Freeform 55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8" y="48"/>
                            </a:lnTo>
                            <a:lnTo>
                              <a:pt x="24" y="48"/>
                            </a:lnTo>
                            <a:lnTo>
                              <a:pt x="19" y="48"/>
                            </a:lnTo>
                            <a:lnTo>
                              <a:pt x="14" y="48"/>
                            </a:lnTo>
                            <a:lnTo>
                              <a:pt x="9" y="43"/>
                            </a:lnTo>
                            <a:lnTo>
                              <a:pt x="4" y="43"/>
                            </a:lnTo>
                            <a:lnTo>
                              <a:pt x="0" y="38"/>
                            </a:lnTo>
                            <a:lnTo>
                              <a:pt x="0" y="34"/>
                            </a:lnTo>
                            <a:lnTo>
                              <a:pt x="0" y="29"/>
                            </a:lnTo>
                            <a:lnTo>
                              <a:pt x="0" y="24"/>
                            </a:lnTo>
                            <a:lnTo>
                              <a:pt x="0" y="19"/>
                            </a:lnTo>
                            <a:lnTo>
                              <a:pt x="0" y="14"/>
                            </a:lnTo>
                            <a:lnTo>
                              <a:pt x="0" y="10"/>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34DB867">
            <v:shape id="Freeform 558" style="position:absolute;margin-left:177.8pt;margin-top:4.3pt;width:1.4pt;height: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5l43,10r,4l48,19r,5l48,29r-5,5l43,38r-5,5l33,43r,5l28,48r-4,l19,48r-5,l9,43r-5,l,38,,34,,29,,24,,19,,14,,10r4,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yiHUgUAABcY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" w14:anchorId="36DA1D04">
              <v:path arrowok="t" o:connecttype="custom" o:connectlocs="8890,0;10372,0;12224,1984;12224,1984;14076,3969;15928,3969;15928,5556;17780,7541;17780,9525;17780,11509;15928,13494;15928,15081;14076,17066;12224,17066;12224,19050;10372,19050;8890,19050;7038,19050;5186,19050;3334,17066;1482,17066;0,15081;0,13494;0,11509;0,9525;0,7541;0,5556;0,3969;1482,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80448" behindDoc="0" locked="0" layoutInCell="1" allowOverlap="1" wp14:anchorId="06DD1C78" wp14:editId="44D62EFD">
              <wp:simplePos x="0" y="0"/>
              <wp:positionH relativeFrom="column">
                <wp:posOffset>2294890</wp:posOffset>
              </wp:positionH>
              <wp:positionV relativeFrom="paragraph">
                <wp:posOffset>54610</wp:posOffset>
              </wp:positionV>
              <wp:extent cx="18415" cy="19050"/>
              <wp:effectExtent l="0" t="0" r="0" b="0"/>
              <wp:wrapNone/>
              <wp:docPr id="1879" name="Freeform 5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D0822D8">
            <v:shape id="Freeform 557" style="position:absolute;margin-left:180.7pt;margin-top:4.3pt;width:1.45pt;height:1.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3,14r5,5l48,24r,5l43,34r,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" w14:anchorId="4BB770A1">
              <v:path arrowok="t" o:connecttype="custom" o:connectlocs="9208,0;10742,0;12660,1984;14579,1984;14579,3969;16497,3969;16497,5556;18415,7541;18415,9525;18415,11509;16497,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9424" behindDoc="0" locked="0" layoutInCell="1" allowOverlap="1" wp14:anchorId="6B99DBAB" wp14:editId="72782987">
              <wp:simplePos x="0" y="0"/>
              <wp:positionH relativeFrom="column">
                <wp:posOffset>2331085</wp:posOffset>
              </wp:positionH>
              <wp:positionV relativeFrom="paragraph">
                <wp:posOffset>54610</wp:posOffset>
              </wp:positionV>
              <wp:extent cx="18415" cy="19050"/>
              <wp:effectExtent l="0" t="0" r="0" b="0"/>
              <wp:wrapNone/>
              <wp:docPr id="1878" name="Freeform 5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5E3E7B3">
            <v:shape id="Freeform 556" style="position:absolute;margin-left:183.55pt;margin-top:4.3pt;width:1.45pt;height:1.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" w14:anchorId="63A7144C">
              <v:path arrowok="t" o:connecttype="custom" o:connectlocs="9208,0;10742,0;12660,1984;14579,1984;16497,3969;16497,3969;18415,5556;18415,7541;18415,9525;18415,11509;18415,13494;16497,15081;16497,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8400" behindDoc="0" locked="0" layoutInCell="1" allowOverlap="1" wp14:anchorId="088D122E" wp14:editId="7C2EFC23">
              <wp:simplePos x="0" y="0"/>
              <wp:positionH relativeFrom="column">
                <wp:posOffset>2368550</wp:posOffset>
              </wp:positionH>
              <wp:positionV relativeFrom="paragraph">
                <wp:posOffset>54610</wp:posOffset>
              </wp:positionV>
              <wp:extent cx="17780" cy="19050"/>
              <wp:effectExtent l="0" t="0" r="0" b="0"/>
              <wp:wrapNone/>
              <wp:docPr id="1877" name="Freeform 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4 w 48"/>
                          <a:gd name="T43" fmla="*/ 38 h 48"/>
                          <a:gd name="T44" fmla="*/ 4 w 48"/>
                          <a:gd name="T45" fmla="*/ 34 h 48"/>
                          <a:gd name="T46" fmla="*/ 0 w 48"/>
                          <a:gd name="T47" fmla="*/ 29 h 48"/>
                          <a:gd name="T48" fmla="*/ 0 w 48"/>
                          <a:gd name="T49" fmla="*/ 24 h 48"/>
                          <a:gd name="T50" fmla="*/ 0 w 48"/>
                          <a:gd name="T51" fmla="*/ 19 h 48"/>
                          <a:gd name="T52" fmla="*/ 4 w 48"/>
                          <a:gd name="T53" fmla="*/ 14 h 48"/>
                          <a:gd name="T54" fmla="*/ 4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38"/>
                            </a:lnTo>
                            <a:lnTo>
                              <a:pt x="4" y="34"/>
                            </a:lnTo>
                            <a:lnTo>
                              <a:pt x="0" y="29"/>
                            </a:lnTo>
                            <a:lnTo>
                              <a:pt x="0" y="24"/>
                            </a:lnTo>
                            <a:lnTo>
                              <a:pt x="0" y="19"/>
                            </a:lnTo>
                            <a:lnTo>
                              <a:pt x="4" y="14"/>
                            </a:lnTo>
                            <a:lnTo>
                              <a:pt x="4"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95C092B">
            <v:shape id="Freeform 555" style="position:absolute;margin-left:186.5pt;margin-top:4.3pt;width:1.4pt;height:1.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4,38r,-4l,29,,24,,19,4,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" w14:anchorId="19A65FDF">
              <v:path arrowok="t" o:connecttype="custom" o:connectlocs="8890,0;10372,0;12224,1984;14076,1984;15928,3969;15928,3969;17780,5556;17780,7541;17780,9525;17780,11509;17780,13494;15928,15081;15928,17066;14076,17066;12224,19050;10372,19050;8890,19050;7038,19050;5186,19050;3334,17066;3334,17066;1482,15081;1482,13494;0,11509;0,9525;0,7541;1482,5556;1482,3969;3334,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7376" behindDoc="0" locked="0" layoutInCell="1" allowOverlap="1" wp14:anchorId="26FF2749" wp14:editId="57E632BB">
              <wp:simplePos x="0" y="0"/>
              <wp:positionH relativeFrom="column">
                <wp:posOffset>2404745</wp:posOffset>
              </wp:positionH>
              <wp:positionV relativeFrom="paragraph">
                <wp:posOffset>54610</wp:posOffset>
              </wp:positionV>
              <wp:extent cx="19685" cy="19050"/>
              <wp:effectExtent l="0" t="0" r="0" b="0"/>
              <wp:wrapNone/>
              <wp:docPr id="1876" name="Freeform 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685" cy="19050"/>
                      </a:xfrm>
                      <a:custGeom>
                        <a:avLst/>
                        <a:gdLst>
                          <a:gd name="T0" fmla="*/ 24 w 52"/>
                          <a:gd name="T1" fmla="*/ 0 h 48"/>
                          <a:gd name="T2" fmla="*/ 28 w 52"/>
                          <a:gd name="T3" fmla="*/ 0 h 48"/>
                          <a:gd name="T4" fmla="*/ 33 w 52"/>
                          <a:gd name="T5" fmla="*/ 5 h 48"/>
                          <a:gd name="T6" fmla="*/ 38 w 52"/>
                          <a:gd name="T7" fmla="*/ 5 h 48"/>
                          <a:gd name="T8" fmla="*/ 43 w 52"/>
                          <a:gd name="T9" fmla="*/ 10 h 48"/>
                          <a:gd name="T10" fmla="*/ 47 w 52"/>
                          <a:gd name="T11" fmla="*/ 10 h 48"/>
                          <a:gd name="T12" fmla="*/ 47 w 52"/>
                          <a:gd name="T13" fmla="*/ 14 h 48"/>
                          <a:gd name="T14" fmla="*/ 47 w 52"/>
                          <a:gd name="T15" fmla="*/ 19 h 48"/>
                          <a:gd name="T16" fmla="*/ 52 w 52"/>
                          <a:gd name="T17" fmla="*/ 24 h 48"/>
                          <a:gd name="T18" fmla="*/ 47 w 52"/>
                          <a:gd name="T19" fmla="*/ 29 h 48"/>
                          <a:gd name="T20" fmla="*/ 47 w 52"/>
                          <a:gd name="T21" fmla="*/ 34 h 48"/>
                          <a:gd name="T22" fmla="*/ 47 w 52"/>
                          <a:gd name="T23" fmla="*/ 38 h 48"/>
                          <a:gd name="T24" fmla="*/ 43 w 52"/>
                          <a:gd name="T25" fmla="*/ 43 h 48"/>
                          <a:gd name="T26" fmla="*/ 38 w 52"/>
                          <a:gd name="T27" fmla="*/ 43 h 48"/>
                          <a:gd name="T28" fmla="*/ 33 w 52"/>
                          <a:gd name="T29" fmla="*/ 48 h 48"/>
                          <a:gd name="T30" fmla="*/ 28 w 52"/>
                          <a:gd name="T31" fmla="*/ 48 h 48"/>
                          <a:gd name="T32" fmla="*/ 24 w 52"/>
                          <a:gd name="T33" fmla="*/ 48 h 48"/>
                          <a:gd name="T34" fmla="*/ 19 w 52"/>
                          <a:gd name="T35" fmla="*/ 48 h 48"/>
                          <a:gd name="T36" fmla="*/ 14 w 52"/>
                          <a:gd name="T37" fmla="*/ 48 h 48"/>
                          <a:gd name="T38" fmla="*/ 14 w 52"/>
                          <a:gd name="T39" fmla="*/ 43 h 48"/>
                          <a:gd name="T40" fmla="*/ 9 w 52"/>
                          <a:gd name="T41" fmla="*/ 43 h 48"/>
                          <a:gd name="T42" fmla="*/ 4 w 52"/>
                          <a:gd name="T43" fmla="*/ 38 h 48"/>
                          <a:gd name="T44" fmla="*/ 4 w 52"/>
                          <a:gd name="T45" fmla="*/ 34 h 48"/>
                          <a:gd name="T46" fmla="*/ 4 w 52"/>
                          <a:gd name="T47" fmla="*/ 29 h 48"/>
                          <a:gd name="T48" fmla="*/ 0 w 52"/>
                          <a:gd name="T49" fmla="*/ 24 h 48"/>
                          <a:gd name="T50" fmla="*/ 4 w 52"/>
                          <a:gd name="T51" fmla="*/ 19 h 48"/>
                          <a:gd name="T52" fmla="*/ 4 w 52"/>
                          <a:gd name="T53" fmla="*/ 14 h 48"/>
                          <a:gd name="T54" fmla="*/ 4 w 52"/>
                          <a:gd name="T55" fmla="*/ 10 h 48"/>
                          <a:gd name="T56" fmla="*/ 9 w 52"/>
                          <a:gd name="T57" fmla="*/ 10 h 48"/>
                          <a:gd name="T58" fmla="*/ 14 w 52"/>
                          <a:gd name="T59" fmla="*/ 5 h 48"/>
                          <a:gd name="T60" fmla="*/ 14 w 52"/>
                          <a:gd name="T61" fmla="*/ 5 h 48"/>
                          <a:gd name="T62" fmla="*/ 19 w 52"/>
                          <a:gd name="T63" fmla="*/ 0 h 48"/>
                          <a:gd name="T64" fmla="*/ 24 w 52"/>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2" h="48">
                            <a:moveTo>
                              <a:pt x="24" y="0"/>
                            </a:moveTo>
                            <a:lnTo>
                              <a:pt x="28" y="0"/>
                            </a:lnTo>
                            <a:lnTo>
                              <a:pt x="33" y="5"/>
                            </a:lnTo>
                            <a:lnTo>
                              <a:pt x="38" y="5"/>
                            </a:lnTo>
                            <a:lnTo>
                              <a:pt x="43" y="10"/>
                            </a:lnTo>
                            <a:lnTo>
                              <a:pt x="47" y="10"/>
                            </a:lnTo>
                            <a:lnTo>
                              <a:pt x="47" y="14"/>
                            </a:lnTo>
                            <a:lnTo>
                              <a:pt x="47" y="19"/>
                            </a:lnTo>
                            <a:lnTo>
                              <a:pt x="52" y="24"/>
                            </a:lnTo>
                            <a:lnTo>
                              <a:pt x="47" y="29"/>
                            </a:lnTo>
                            <a:lnTo>
                              <a:pt x="47" y="34"/>
                            </a:lnTo>
                            <a:lnTo>
                              <a:pt x="47" y="38"/>
                            </a:lnTo>
                            <a:lnTo>
                              <a:pt x="43" y="43"/>
                            </a:lnTo>
                            <a:lnTo>
                              <a:pt x="38" y="43"/>
                            </a:lnTo>
                            <a:lnTo>
                              <a:pt x="33" y="48"/>
                            </a:lnTo>
                            <a:lnTo>
                              <a:pt x="28" y="48"/>
                            </a:lnTo>
                            <a:lnTo>
                              <a:pt x="24" y="48"/>
                            </a:lnTo>
                            <a:lnTo>
                              <a:pt x="19" y="48"/>
                            </a:lnTo>
                            <a:lnTo>
                              <a:pt x="14" y="48"/>
                            </a:lnTo>
                            <a:lnTo>
                              <a:pt x="14" y="43"/>
                            </a:lnTo>
                            <a:lnTo>
                              <a:pt x="9" y="43"/>
                            </a:lnTo>
                            <a:lnTo>
                              <a:pt x="4" y="38"/>
                            </a:lnTo>
                            <a:lnTo>
                              <a:pt x="4" y="34"/>
                            </a:lnTo>
                            <a:lnTo>
                              <a:pt x="4" y="29"/>
                            </a:lnTo>
                            <a:lnTo>
                              <a:pt x="0" y="24"/>
                            </a:lnTo>
                            <a:lnTo>
                              <a:pt x="4" y="19"/>
                            </a:lnTo>
                            <a:lnTo>
                              <a:pt x="4" y="14"/>
                            </a:lnTo>
                            <a:lnTo>
                              <a:pt x="4"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5F61383">
            <v:shape id="Freeform 554" style="position:absolute;margin-left:189.35pt;margin-top:4.3pt;width:1.55pt;height: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aqua" stroked="f" path="m24,r4,l33,5r5,l43,10r4,l47,14r,5l52,24r-5,5l47,34r,4l43,43r-5,l33,48r-5,l24,48r-5,l14,48r,-5l9,43,4,38r,-4l4,29,,24,4,19r,-5l4,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" w14:anchorId="1AA9A17E">
              <v:path arrowok="t" o:connecttype="custom" o:connectlocs="9085,0;10600,0;12492,1984;14385,1984;16278,3969;17792,3969;17792,5556;17792,7541;19685,9525;17792,11509;17792,13494;17792,15081;16278,17066;14385,17066;12492,19050;10600,19050;9085,19050;7193,19050;5300,19050;5300,17066;3407,17066;1514,15081;1514,13494;1514,11509;0,9525;1514,7541;1514,5556;1514,3969;3407,3969;5300,1984;5300,1984;7193,0;908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6352" behindDoc="0" locked="0" layoutInCell="1" allowOverlap="1" wp14:anchorId="2592D451" wp14:editId="1B2EADFC">
              <wp:simplePos x="0" y="0"/>
              <wp:positionH relativeFrom="column">
                <wp:posOffset>2443480</wp:posOffset>
              </wp:positionH>
              <wp:positionV relativeFrom="paragraph">
                <wp:posOffset>54610</wp:posOffset>
              </wp:positionV>
              <wp:extent cx="17780" cy="19050"/>
              <wp:effectExtent l="0" t="0" r="0" b="0"/>
              <wp:wrapNone/>
              <wp:docPr id="1875" name="Freeform 5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3" y="10"/>
                            </a:lnTo>
                            <a:lnTo>
                              <a:pt x="43" y="14"/>
                            </a:lnTo>
                            <a:lnTo>
                              <a:pt x="48" y="19"/>
                            </a:lnTo>
                            <a:lnTo>
                              <a:pt x="48" y="24"/>
                            </a:lnTo>
                            <a:lnTo>
                              <a:pt x="48" y="29"/>
                            </a:lnTo>
                            <a:lnTo>
                              <a:pt x="43" y="34"/>
                            </a:lnTo>
                            <a:lnTo>
                              <a:pt x="43" y="38"/>
                            </a:lnTo>
                            <a:lnTo>
                              <a:pt x="39" y="43"/>
                            </a:lnTo>
                            <a:lnTo>
                              <a:pt x="34" y="43"/>
                            </a:lnTo>
                            <a:lnTo>
                              <a:pt x="34" y="48"/>
                            </a:lnTo>
                            <a:lnTo>
                              <a:pt x="29" y="48"/>
                            </a:lnTo>
                            <a:lnTo>
                              <a:pt x="24" y="48"/>
                            </a:lnTo>
                            <a:lnTo>
                              <a:pt x="19"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B6F1B9A">
            <v:shape id="Freeform 553" style="position:absolute;margin-left:192.4pt;margin-top:4.3pt;width:1.4pt;height:1.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3,10r,4l48,19r,5l48,29r-5,5l43,38r-4,5l34,43r,5l29,48r-5,l19,48r-4,l10,43r-5,l,38,,34,,29,,24,,19,,14,,10r5,l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" w14:anchorId="62ADDD85">
              <v:path arrowok="t" o:connecttype="custom" o:connectlocs="8890,0;10742,0;12594,1984;12594,1984;14446,3969;15928,3969;15928,5556;17780,7541;17780,9525;17780,11509;15928,13494;15928,15081;14446,17066;12594,17066;12594,19050;10742,19050;8890,19050;7038,19050;5556,19050;3704,17066;1852,17066;0,15081;0,13494;0,11509;0,9525;0,7541;0,5556;0,3969;1852,3969;3704,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5328" behindDoc="0" locked="0" layoutInCell="1" allowOverlap="1" wp14:anchorId="0CE7F521" wp14:editId="5A696FB7">
              <wp:simplePos x="0" y="0"/>
              <wp:positionH relativeFrom="column">
                <wp:posOffset>2479675</wp:posOffset>
              </wp:positionH>
              <wp:positionV relativeFrom="paragraph">
                <wp:posOffset>54610</wp:posOffset>
              </wp:positionV>
              <wp:extent cx="18415" cy="19050"/>
              <wp:effectExtent l="0" t="0" r="0" b="0"/>
              <wp:wrapNone/>
              <wp:docPr id="1874" name="Freeform 5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3" y="10"/>
                            </a:lnTo>
                            <a:lnTo>
                              <a:pt x="48" y="14"/>
                            </a:lnTo>
                            <a:lnTo>
                              <a:pt x="48" y="19"/>
                            </a:lnTo>
                            <a:lnTo>
                              <a:pt x="48" y="24"/>
                            </a:lnTo>
                            <a:lnTo>
                              <a:pt x="48" y="29"/>
                            </a:lnTo>
                            <a:lnTo>
                              <a:pt x="48" y="34"/>
                            </a:lnTo>
                            <a:lnTo>
                              <a:pt x="43" y="38"/>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F6CF7A">
            <v:shape id="Freeform 552" style="position:absolute;margin-left:195.25pt;margin-top:4.3pt;width:1.45pt;height: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4,l48,14r,5l48,24r,5l48,34r-5,4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" w14:anchorId="50459FFF">
              <v:path arrowok="t" o:connecttype="custom" o:connectlocs="9208,0;11126,0;13044,1984;14962,1984;14962,3969;16497,3969;18415,5556;18415,7541;18415,9525;18415,11509;18415,13494;16497,15081;14962,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4304" behindDoc="0" locked="0" layoutInCell="1" allowOverlap="1" wp14:anchorId="39B3B454" wp14:editId="47115BE8">
              <wp:simplePos x="0" y="0"/>
              <wp:positionH relativeFrom="column">
                <wp:posOffset>2516505</wp:posOffset>
              </wp:positionH>
              <wp:positionV relativeFrom="paragraph">
                <wp:posOffset>54610</wp:posOffset>
              </wp:positionV>
              <wp:extent cx="18415" cy="19050"/>
              <wp:effectExtent l="0" t="0" r="0" b="0"/>
              <wp:wrapNone/>
              <wp:docPr id="1873" name="Freeform 5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A91FE30">
            <v:shape id="Freeform 551" style="position:absolute;margin-left:198.15pt;margin-top:4.3pt;width:1.45pt;height:1.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I1TwUAAPU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" w14:anchorId="528DA370">
              <v:path arrowok="t" o:connecttype="custom" o:connectlocs="9208,0;11126,0;13044,1984;14962,1984;16497,3969;16497,3969;18415,5556;18415,7541;18415,9525;18415,11509;18415,13494;16497,15081;16497,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3280" behindDoc="0" locked="0" layoutInCell="1" allowOverlap="1" wp14:anchorId="3E19BCFA" wp14:editId="0E5F5B9A">
              <wp:simplePos x="0" y="0"/>
              <wp:positionH relativeFrom="column">
                <wp:posOffset>2553335</wp:posOffset>
              </wp:positionH>
              <wp:positionV relativeFrom="paragraph">
                <wp:posOffset>54610</wp:posOffset>
              </wp:positionV>
              <wp:extent cx="17780" cy="19050"/>
              <wp:effectExtent l="0" t="0" r="0" b="0"/>
              <wp:wrapNone/>
              <wp:docPr id="1872" name="Freeform 5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561EA9A">
            <v:shape id="Freeform 550" style="position:absolute;margin-left:201.05pt;margin-top:4.3pt;width:1.4pt;height:1.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5,38r,-4l,29,,24,,19,5,14r,-4l10,10r,-5l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" w14:anchorId="4D6285E8">
              <v:path arrowok="t" o:connecttype="custom" o:connectlocs="8890,0;10742,0;12594,1984;14446,1984;15928,3969;15928,3969;17780,5556;17780,7541;17780,9525;17780,11509;17780,13494;15928,15081;15928,17066;14446,17066;12594,19050;10742,19050;8890,19050;7038,19050;5556,19050;3704,17066;3704,17066;1852,15081;1852,13494;0,11509;0,9525;0,7541;1852,5556;1852,3969;3704,3969;3704,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2256" behindDoc="0" locked="0" layoutInCell="1" allowOverlap="1" wp14:anchorId="7C73A114" wp14:editId="65C03A96">
              <wp:simplePos x="0" y="0"/>
              <wp:positionH relativeFrom="column">
                <wp:posOffset>2590165</wp:posOffset>
              </wp:positionH>
              <wp:positionV relativeFrom="paragraph">
                <wp:posOffset>54610</wp:posOffset>
              </wp:positionV>
              <wp:extent cx="20320" cy="19050"/>
              <wp:effectExtent l="0" t="0" r="0" b="0"/>
              <wp:wrapNone/>
              <wp:docPr id="1871" name="Freeform 5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320" cy="19050"/>
                      </a:xfrm>
                      <a:custGeom>
                        <a:avLst/>
                        <a:gdLst>
                          <a:gd name="T0" fmla="*/ 24 w 53"/>
                          <a:gd name="T1" fmla="*/ 0 h 48"/>
                          <a:gd name="T2" fmla="*/ 29 w 53"/>
                          <a:gd name="T3" fmla="*/ 0 h 48"/>
                          <a:gd name="T4" fmla="*/ 34 w 53"/>
                          <a:gd name="T5" fmla="*/ 5 h 48"/>
                          <a:gd name="T6" fmla="*/ 38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8 w 53"/>
                          <a:gd name="T27" fmla="*/ 43 h 48"/>
                          <a:gd name="T28" fmla="*/ 34 w 53"/>
                          <a:gd name="T29" fmla="*/ 48 h 48"/>
                          <a:gd name="T30" fmla="*/ 29 w 53"/>
                          <a:gd name="T31" fmla="*/ 48 h 48"/>
                          <a:gd name="T32" fmla="*/ 24 w 53"/>
                          <a:gd name="T33" fmla="*/ 48 h 48"/>
                          <a:gd name="T34" fmla="*/ 19 w 53"/>
                          <a:gd name="T35" fmla="*/ 48 h 48"/>
                          <a:gd name="T36" fmla="*/ 19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19 w 53"/>
                          <a:gd name="T61" fmla="*/ 5 h 48"/>
                          <a:gd name="T62" fmla="*/ 19 w 53"/>
                          <a:gd name="T63" fmla="*/ 0 h 48"/>
                          <a:gd name="T64" fmla="*/ 24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4" y="0"/>
                            </a:moveTo>
                            <a:lnTo>
                              <a:pt x="29" y="0"/>
                            </a:lnTo>
                            <a:lnTo>
                              <a:pt x="34" y="5"/>
                            </a:lnTo>
                            <a:lnTo>
                              <a:pt x="38" y="5"/>
                            </a:lnTo>
                            <a:lnTo>
                              <a:pt x="43" y="10"/>
                            </a:lnTo>
                            <a:lnTo>
                              <a:pt x="48" y="10"/>
                            </a:lnTo>
                            <a:lnTo>
                              <a:pt x="48" y="14"/>
                            </a:lnTo>
                            <a:lnTo>
                              <a:pt x="48" y="19"/>
                            </a:lnTo>
                            <a:lnTo>
                              <a:pt x="53" y="24"/>
                            </a:lnTo>
                            <a:lnTo>
                              <a:pt x="48" y="29"/>
                            </a:lnTo>
                            <a:lnTo>
                              <a:pt x="48" y="34"/>
                            </a:lnTo>
                            <a:lnTo>
                              <a:pt x="48" y="38"/>
                            </a:lnTo>
                            <a:lnTo>
                              <a:pt x="43" y="43"/>
                            </a:lnTo>
                            <a:lnTo>
                              <a:pt x="38" y="43"/>
                            </a:lnTo>
                            <a:lnTo>
                              <a:pt x="34" y="48"/>
                            </a:lnTo>
                            <a:lnTo>
                              <a:pt x="29" y="48"/>
                            </a:lnTo>
                            <a:lnTo>
                              <a:pt x="24" y="48"/>
                            </a:lnTo>
                            <a:lnTo>
                              <a:pt x="19" y="48"/>
                            </a:lnTo>
                            <a:lnTo>
                              <a:pt x="15" y="43"/>
                            </a:lnTo>
                            <a:lnTo>
                              <a:pt x="10" y="43"/>
                            </a:lnTo>
                            <a:lnTo>
                              <a:pt x="5" y="38"/>
                            </a:lnTo>
                            <a:lnTo>
                              <a:pt x="5" y="34"/>
                            </a:lnTo>
                            <a:lnTo>
                              <a:pt x="5" y="29"/>
                            </a:lnTo>
                            <a:lnTo>
                              <a:pt x="0" y="24"/>
                            </a:lnTo>
                            <a:lnTo>
                              <a:pt x="5" y="19"/>
                            </a:lnTo>
                            <a:lnTo>
                              <a:pt x="5" y="14"/>
                            </a:lnTo>
                            <a:lnTo>
                              <a:pt x="5" y="10"/>
                            </a:lnTo>
                            <a:lnTo>
                              <a:pt x="10" y="10"/>
                            </a:lnTo>
                            <a:lnTo>
                              <a:pt x="15" y="5"/>
                            </a:lnTo>
                            <a:lnTo>
                              <a:pt x="19"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DDD4DE6">
            <v:shape id="Freeform 549" style="position:absolute;margin-left:203.95pt;margin-top:4.3pt;width:1.6pt;height:1.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4,r5,l34,5r4,l43,10r5,l48,14r,5l53,24r-5,5l48,34r,4l43,43r-5,l34,48r-5,l24,48r-5,l15,43r-5,l5,38r,-4l5,29,,24,5,19r,-5l5,10r5,l15,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" w14:anchorId="1905DB02">
              <v:path arrowok="t" o:connecttype="custom" o:connectlocs="9202,0;11118,0;13035,1984;14569,1984;16486,3969;18403,3969;18403,5556;18403,7541;20320,9525;18403,11509;18403,13494;18403,15081;16486,17066;14569,17066;13035,19050;11118,19050;9202,19050;7285,19050;7285,19050;5751,17066;3834,17066;1917,15081;1917,13494;1917,11509;0,9525;1917,7541;1917,5556;1917,3969;3834,3969;5751,1984;7285,1984;7285,0;9202,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1232" behindDoc="0" locked="0" layoutInCell="1" allowOverlap="1" wp14:anchorId="7AF7696F" wp14:editId="6D74D0C4">
              <wp:simplePos x="0" y="0"/>
              <wp:positionH relativeFrom="column">
                <wp:posOffset>2628265</wp:posOffset>
              </wp:positionH>
              <wp:positionV relativeFrom="paragraph">
                <wp:posOffset>54610</wp:posOffset>
              </wp:positionV>
              <wp:extent cx="18415" cy="19050"/>
              <wp:effectExtent l="0" t="0" r="0" b="0"/>
              <wp:wrapNone/>
              <wp:docPr id="1870" name="Freeform 5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41FC7E6">
            <v:shape id="Freeform 548" style="position:absolute;margin-left:206.95pt;margin-top:4.3pt;width:1.45pt;height:1.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" w14:anchorId="3BA73B19">
              <v:path arrowok="t" o:connecttype="custom" o:connectlocs="9208,0;11126,0;12660,1984;12660,1984;14579,3969;16497,3969;16497,5556;18415,7541;18415,9525;18415,11509;16497,13494;16497,15081;14579,17066;12660,17066;12660,19050;11126,19050;9208,19050;7289,19050;5371,19050;3453,17066;1918,17066;0,15081;0,13494;0,11509;0,9525;0,7541;0,5556;0,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70208" behindDoc="0" locked="0" layoutInCell="1" allowOverlap="1" wp14:anchorId="0094BA32" wp14:editId="0D902C8A">
              <wp:simplePos x="0" y="0"/>
              <wp:positionH relativeFrom="column">
                <wp:posOffset>2665730</wp:posOffset>
              </wp:positionH>
              <wp:positionV relativeFrom="paragraph">
                <wp:posOffset>54610</wp:posOffset>
              </wp:positionV>
              <wp:extent cx="17780" cy="19050"/>
              <wp:effectExtent l="0" t="0" r="0" b="0"/>
              <wp:wrapNone/>
              <wp:docPr id="1869" name="Freeform 5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8" y="14"/>
                            </a:lnTo>
                            <a:lnTo>
                              <a:pt x="48" y="19"/>
                            </a:lnTo>
                            <a:lnTo>
                              <a:pt x="48" y="24"/>
                            </a:lnTo>
                            <a:lnTo>
                              <a:pt x="48" y="29"/>
                            </a:lnTo>
                            <a:lnTo>
                              <a:pt x="48"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08573940">
            <v:shape id="Freeform 547" style="position:absolute;margin-left:209.9pt;margin-top:4.3pt;width:1.4pt;height:1.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8,14r,5l48,24r,5l48,34r-5,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" w14:anchorId="1B262B07">
              <v:path arrowok="t" o:connecttype="custom" o:connectlocs="8890,0;10742,0;12224,1984;14076,1984;14076,3969;15928,3969;17780,5556;17780,7541;17780,9525;17780,11509;17780,13494;15928,15081;14076,17066;14076,17066;12224,19050;10742,19050;8890,19050;7038,19050;5186,19050;3334,17066;1852,17066;1852,15081;0,13494;0,11509;0,9525;0,7541;0,5556;1852,3969;1852,3969;333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9184" behindDoc="0" locked="0" layoutInCell="1" allowOverlap="1" wp14:anchorId="64B7AECF" wp14:editId="0FA88915">
              <wp:simplePos x="0" y="0"/>
              <wp:positionH relativeFrom="column">
                <wp:posOffset>2701925</wp:posOffset>
              </wp:positionH>
              <wp:positionV relativeFrom="paragraph">
                <wp:posOffset>54610</wp:posOffset>
              </wp:positionV>
              <wp:extent cx="18415" cy="19050"/>
              <wp:effectExtent l="0" t="0" r="0" b="0"/>
              <wp:wrapNone/>
              <wp:docPr id="1868" name="Freeform 5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0" y="34"/>
                            </a:lnTo>
                            <a:lnTo>
                              <a:pt x="0" y="29"/>
                            </a:lnTo>
                            <a:lnTo>
                              <a:pt x="0" y="24"/>
                            </a:lnTo>
                            <a:lnTo>
                              <a:pt x="0" y="19"/>
                            </a:lnTo>
                            <a:lnTo>
                              <a:pt x="0"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D48835">
            <v:shape id="Freeform 546" style="position:absolute;margin-left:212.75pt;margin-top:4.3pt;width:1.45pt;height:1.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34,,29,,24,,19,,14,5,10r4,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SAVA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" w14:anchorId="2BE1EB07">
              <v:path arrowok="t" o:connecttype="custom" o:connectlocs="9208,0;11126,0;12660,1984;14579,1984;16497,3969;16497,3969;18415,5556;18415,7541;18415,9525;18415,11509;18415,13494;16497,15081;16497,17066;14579,17066;12660,19050;11126,19050;9208,19050;7289,19050;5371,19050;3453,17066;3453,17066;1918,15081;0,13494;0,11509;0,9525;0,7541;0,5556;1918,3969;3453,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8160" behindDoc="0" locked="0" layoutInCell="1" allowOverlap="1" wp14:anchorId="75BA2033" wp14:editId="5D6CDF71">
              <wp:simplePos x="0" y="0"/>
              <wp:positionH relativeFrom="column">
                <wp:posOffset>2738755</wp:posOffset>
              </wp:positionH>
              <wp:positionV relativeFrom="paragraph">
                <wp:posOffset>54610</wp:posOffset>
              </wp:positionV>
              <wp:extent cx="18415" cy="19050"/>
              <wp:effectExtent l="0" t="0" r="0" b="0"/>
              <wp:wrapNone/>
              <wp:docPr id="1867" name="Freeform 5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C2ED9CF">
            <v:shape id="Freeform 545" style="position:absolute;margin-left:215.65pt;margin-top:4.3pt;width:1.45pt;height:1.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70ZUQ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" w14:anchorId="232FA92E">
              <v:path arrowok="t" o:connecttype="custom" o:connectlocs="9208,0;11126,0;12660,1984;14579,1984;16497,3969;16497,3969;18415,5556;18415,7541;18415,9525;18415,11509;18415,13494;16497,15081;16497,17066;14579,17066;12660,19050;11126,19050;9208,19050;7289,19050;5371,19050;3453,17066;3453,17066;1918,15081;1918,13494;0,11509;0,9525;0,7541;1918,5556;1918,3969;3453,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7136" behindDoc="0" locked="0" layoutInCell="1" allowOverlap="1" wp14:anchorId="00724A81" wp14:editId="7BF4A522">
              <wp:simplePos x="0" y="0"/>
              <wp:positionH relativeFrom="column">
                <wp:posOffset>2775585</wp:posOffset>
              </wp:positionH>
              <wp:positionV relativeFrom="paragraph">
                <wp:posOffset>54610</wp:posOffset>
              </wp:positionV>
              <wp:extent cx="19685" cy="19050"/>
              <wp:effectExtent l="0" t="0" r="0" b="0"/>
              <wp:wrapNone/>
              <wp:docPr id="1866" name="Freeform 5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685" cy="19050"/>
                      </a:xfrm>
                      <a:custGeom>
                        <a:avLst/>
                        <a:gdLst>
                          <a:gd name="T0" fmla="*/ 24 w 52"/>
                          <a:gd name="T1" fmla="*/ 0 h 48"/>
                          <a:gd name="T2" fmla="*/ 33 w 52"/>
                          <a:gd name="T3" fmla="*/ 0 h 48"/>
                          <a:gd name="T4" fmla="*/ 33 w 52"/>
                          <a:gd name="T5" fmla="*/ 5 h 48"/>
                          <a:gd name="T6" fmla="*/ 38 w 52"/>
                          <a:gd name="T7" fmla="*/ 5 h 48"/>
                          <a:gd name="T8" fmla="*/ 43 w 52"/>
                          <a:gd name="T9" fmla="*/ 10 h 48"/>
                          <a:gd name="T10" fmla="*/ 48 w 52"/>
                          <a:gd name="T11" fmla="*/ 10 h 48"/>
                          <a:gd name="T12" fmla="*/ 48 w 52"/>
                          <a:gd name="T13" fmla="*/ 14 h 48"/>
                          <a:gd name="T14" fmla="*/ 48 w 52"/>
                          <a:gd name="T15" fmla="*/ 19 h 48"/>
                          <a:gd name="T16" fmla="*/ 52 w 52"/>
                          <a:gd name="T17" fmla="*/ 24 h 48"/>
                          <a:gd name="T18" fmla="*/ 48 w 52"/>
                          <a:gd name="T19" fmla="*/ 29 h 48"/>
                          <a:gd name="T20" fmla="*/ 48 w 52"/>
                          <a:gd name="T21" fmla="*/ 34 h 48"/>
                          <a:gd name="T22" fmla="*/ 48 w 52"/>
                          <a:gd name="T23" fmla="*/ 38 h 48"/>
                          <a:gd name="T24" fmla="*/ 43 w 52"/>
                          <a:gd name="T25" fmla="*/ 43 h 48"/>
                          <a:gd name="T26" fmla="*/ 38 w 52"/>
                          <a:gd name="T27" fmla="*/ 43 h 48"/>
                          <a:gd name="T28" fmla="*/ 33 w 52"/>
                          <a:gd name="T29" fmla="*/ 48 h 48"/>
                          <a:gd name="T30" fmla="*/ 33 w 52"/>
                          <a:gd name="T31" fmla="*/ 48 h 48"/>
                          <a:gd name="T32" fmla="*/ 24 w 52"/>
                          <a:gd name="T33" fmla="*/ 48 h 48"/>
                          <a:gd name="T34" fmla="*/ 19 w 52"/>
                          <a:gd name="T35" fmla="*/ 48 h 48"/>
                          <a:gd name="T36" fmla="*/ 19 w 52"/>
                          <a:gd name="T37" fmla="*/ 48 h 48"/>
                          <a:gd name="T38" fmla="*/ 14 w 52"/>
                          <a:gd name="T39" fmla="*/ 43 h 48"/>
                          <a:gd name="T40" fmla="*/ 9 w 52"/>
                          <a:gd name="T41" fmla="*/ 43 h 48"/>
                          <a:gd name="T42" fmla="*/ 5 w 52"/>
                          <a:gd name="T43" fmla="*/ 38 h 48"/>
                          <a:gd name="T44" fmla="*/ 5 w 52"/>
                          <a:gd name="T45" fmla="*/ 34 h 48"/>
                          <a:gd name="T46" fmla="*/ 5 w 52"/>
                          <a:gd name="T47" fmla="*/ 29 h 48"/>
                          <a:gd name="T48" fmla="*/ 0 w 52"/>
                          <a:gd name="T49" fmla="*/ 24 h 48"/>
                          <a:gd name="T50" fmla="*/ 5 w 52"/>
                          <a:gd name="T51" fmla="*/ 19 h 48"/>
                          <a:gd name="T52" fmla="*/ 5 w 52"/>
                          <a:gd name="T53" fmla="*/ 14 h 48"/>
                          <a:gd name="T54" fmla="*/ 5 w 52"/>
                          <a:gd name="T55" fmla="*/ 10 h 48"/>
                          <a:gd name="T56" fmla="*/ 9 w 52"/>
                          <a:gd name="T57" fmla="*/ 10 h 48"/>
                          <a:gd name="T58" fmla="*/ 14 w 52"/>
                          <a:gd name="T59" fmla="*/ 5 h 48"/>
                          <a:gd name="T60" fmla="*/ 19 w 52"/>
                          <a:gd name="T61" fmla="*/ 5 h 48"/>
                          <a:gd name="T62" fmla="*/ 19 w 52"/>
                          <a:gd name="T63" fmla="*/ 0 h 48"/>
                          <a:gd name="T64" fmla="*/ 24 w 52"/>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2" h="48">
                            <a:moveTo>
                              <a:pt x="24" y="0"/>
                            </a:moveTo>
                            <a:lnTo>
                              <a:pt x="33" y="0"/>
                            </a:lnTo>
                            <a:lnTo>
                              <a:pt x="33" y="5"/>
                            </a:lnTo>
                            <a:lnTo>
                              <a:pt x="38" y="5"/>
                            </a:lnTo>
                            <a:lnTo>
                              <a:pt x="43" y="10"/>
                            </a:lnTo>
                            <a:lnTo>
                              <a:pt x="48" y="10"/>
                            </a:lnTo>
                            <a:lnTo>
                              <a:pt x="48" y="14"/>
                            </a:lnTo>
                            <a:lnTo>
                              <a:pt x="48" y="19"/>
                            </a:lnTo>
                            <a:lnTo>
                              <a:pt x="52" y="24"/>
                            </a:lnTo>
                            <a:lnTo>
                              <a:pt x="48" y="29"/>
                            </a:lnTo>
                            <a:lnTo>
                              <a:pt x="48" y="34"/>
                            </a:lnTo>
                            <a:lnTo>
                              <a:pt x="48" y="38"/>
                            </a:lnTo>
                            <a:lnTo>
                              <a:pt x="43" y="43"/>
                            </a:lnTo>
                            <a:lnTo>
                              <a:pt x="38" y="43"/>
                            </a:lnTo>
                            <a:lnTo>
                              <a:pt x="33" y="48"/>
                            </a:lnTo>
                            <a:lnTo>
                              <a:pt x="24" y="48"/>
                            </a:lnTo>
                            <a:lnTo>
                              <a:pt x="19" y="48"/>
                            </a:lnTo>
                            <a:lnTo>
                              <a:pt x="14" y="43"/>
                            </a:lnTo>
                            <a:lnTo>
                              <a:pt x="9" y="43"/>
                            </a:lnTo>
                            <a:lnTo>
                              <a:pt x="5" y="38"/>
                            </a:lnTo>
                            <a:lnTo>
                              <a:pt x="5" y="34"/>
                            </a:lnTo>
                            <a:lnTo>
                              <a:pt x="5" y="29"/>
                            </a:lnTo>
                            <a:lnTo>
                              <a:pt x="0" y="24"/>
                            </a:lnTo>
                            <a:lnTo>
                              <a:pt x="5" y="19"/>
                            </a:lnTo>
                            <a:lnTo>
                              <a:pt x="5" y="14"/>
                            </a:lnTo>
                            <a:lnTo>
                              <a:pt x="5" y="10"/>
                            </a:lnTo>
                            <a:lnTo>
                              <a:pt x="9" y="10"/>
                            </a:lnTo>
                            <a:lnTo>
                              <a:pt x="14" y="5"/>
                            </a:lnTo>
                            <a:lnTo>
                              <a:pt x="19"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163D384">
            <v:shape id="Freeform 544" style="position:absolute;margin-left:218.55pt;margin-top:4.3pt;width:1.55pt;height: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2,48" o:spid="_x0000_s1026" fillcolor="aqua" stroked="f" path="m24,r9,l33,5r5,l43,10r5,l48,14r,5l52,24r-4,5l48,34r,4l43,43r-5,l33,48r-9,l19,48,14,43r-5,l5,38r,-4l5,29,,24,5,19r,-5l5,10r4,l14,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" w14:anchorId="3DFF7EA5">
              <v:path arrowok="t" o:connecttype="custom" o:connectlocs="9085,0;12492,0;12492,1984;14385,1984;16278,3969;18171,3969;18171,5556;18171,7541;19685,9525;18171,11509;18171,13494;18171,15081;16278,17066;14385,17066;12492,19050;12492,19050;9085,19050;7193,19050;7193,19050;5300,17066;3407,17066;1893,15081;1893,13494;1893,11509;0,9525;1893,7541;1893,5556;1893,3969;3407,3969;5300,1984;7193,1984;7193,0;908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6112" behindDoc="0" locked="0" layoutInCell="1" allowOverlap="1" wp14:anchorId="3BA0E1A6" wp14:editId="58A9F53A">
              <wp:simplePos x="0" y="0"/>
              <wp:positionH relativeFrom="column">
                <wp:posOffset>2814320</wp:posOffset>
              </wp:positionH>
              <wp:positionV relativeFrom="paragraph">
                <wp:posOffset>54610</wp:posOffset>
              </wp:positionV>
              <wp:extent cx="17780" cy="19050"/>
              <wp:effectExtent l="0" t="0" r="0" b="0"/>
              <wp:wrapNone/>
              <wp:docPr id="1865" name="Freeform 5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F92D391">
            <v:shape id="Freeform 543" style="position:absolute;margin-left:221.6pt;margin-top:4.3pt;width:1.4pt;height: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" w14:anchorId="6ED03840">
              <v:path arrowok="t" o:connecttype="custom" o:connectlocs="8890,0;10742,0;12594,1984;14446,1984;14446,3969;16298,3969;16298,5556;17780,7541;17780,9525;17780,11509;16298,13494;16298,15081;14446,17066;14446,17066;12594,19050;10742,19050;8890,19050;7408,19050;5556,19050;3704,17066;1852,17066;1852,15081;0,13494;0,11509;0,9525;0,7541;0,5556;1852,3969;1852,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5088" behindDoc="0" locked="0" layoutInCell="1" allowOverlap="1" wp14:anchorId="25FD6C48" wp14:editId="726A3354">
              <wp:simplePos x="0" y="0"/>
              <wp:positionH relativeFrom="column">
                <wp:posOffset>2850515</wp:posOffset>
              </wp:positionH>
              <wp:positionV relativeFrom="paragraph">
                <wp:posOffset>54610</wp:posOffset>
              </wp:positionV>
              <wp:extent cx="18415" cy="19050"/>
              <wp:effectExtent l="0" t="0" r="0" b="0"/>
              <wp:wrapNone/>
              <wp:docPr id="1864" name="Freeform 5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8" y="14"/>
                            </a:lnTo>
                            <a:lnTo>
                              <a:pt x="48" y="19"/>
                            </a:lnTo>
                            <a:lnTo>
                              <a:pt x="48" y="24"/>
                            </a:lnTo>
                            <a:lnTo>
                              <a:pt x="48" y="29"/>
                            </a:lnTo>
                            <a:lnTo>
                              <a:pt x="48"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2331AFB">
            <v:shape id="Freeform 542" style="position:absolute;margin-left:224.45pt;margin-top:4.3pt;width:1.45pt;height: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8,14r,5l48,24r,5l48,34r-4,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" w14:anchorId="181B9554">
              <v:path arrowok="t" o:connecttype="custom" o:connectlocs="9208,0;11126,0;13044,1984;14962,1984;14962,3969;16880,3969;18415,5556;18415,7541;18415,9525;18415,11509;18415,13494;16880,15081;14962,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4064" behindDoc="0" locked="0" layoutInCell="1" allowOverlap="1" wp14:anchorId="062FD655" wp14:editId="59D15B5C">
              <wp:simplePos x="0" y="0"/>
              <wp:positionH relativeFrom="column">
                <wp:posOffset>2887345</wp:posOffset>
              </wp:positionH>
              <wp:positionV relativeFrom="paragraph">
                <wp:posOffset>54610</wp:posOffset>
              </wp:positionV>
              <wp:extent cx="18415" cy="19050"/>
              <wp:effectExtent l="0" t="0" r="0" b="0"/>
              <wp:wrapNone/>
              <wp:docPr id="1863" name="Freeform 5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38"/>
                            </a:lnTo>
                            <a:lnTo>
                              <a:pt x="0" y="34"/>
                            </a:lnTo>
                            <a:lnTo>
                              <a:pt x="0" y="29"/>
                            </a:lnTo>
                            <a:lnTo>
                              <a:pt x="0" y="24"/>
                            </a:lnTo>
                            <a:lnTo>
                              <a:pt x="0" y="19"/>
                            </a:lnTo>
                            <a:lnTo>
                              <a:pt x="0"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CE240ED">
            <v:shape id="Freeform 541" style="position:absolute;margin-left:227.35pt;margin-top:4.3pt;width:1.45pt;height:1.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5,38,,34,,29,,24,,19,,14,5,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" w14:anchorId="3E788C47">
              <v:path arrowok="t" o:connecttype="custom" o:connectlocs="9208,0;11126,0;13044,1984;14962,1984;16880,3969;16880,3969;18415,5556;18415,7541;18415,9525;18415,11509;18415,13494;16880,15081;16880,17066;14962,17066;13044,19050;11126,19050;9208,19050;7673,19050;5755,19050;3836,17066;3836,17066;1918,15081;0,13494;0,11509;0,9525;0,7541;0,5556;1918,3969;3836,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3040" behindDoc="0" locked="0" layoutInCell="1" allowOverlap="1" wp14:anchorId="743E3BFD" wp14:editId="642910D6">
              <wp:simplePos x="0" y="0"/>
              <wp:positionH relativeFrom="column">
                <wp:posOffset>2924175</wp:posOffset>
              </wp:positionH>
              <wp:positionV relativeFrom="paragraph">
                <wp:posOffset>54610</wp:posOffset>
              </wp:positionV>
              <wp:extent cx="17780" cy="19050"/>
              <wp:effectExtent l="0" t="0" r="0" b="0"/>
              <wp:wrapNone/>
              <wp:docPr id="1862" name="Freeform 5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0"/>
                            </a:lnTo>
                            <a:lnTo>
                              <a:pt x="48" y="14"/>
                            </a:lnTo>
                            <a:lnTo>
                              <a:pt x="48" y="19"/>
                            </a:lnTo>
                            <a:lnTo>
                              <a:pt x="48" y="24"/>
                            </a:lnTo>
                            <a:lnTo>
                              <a:pt x="48" y="29"/>
                            </a:lnTo>
                            <a:lnTo>
                              <a:pt x="48" y="34"/>
                            </a:lnTo>
                            <a:lnTo>
                              <a:pt x="48" y="38"/>
                            </a:lnTo>
                            <a:lnTo>
                              <a:pt x="44" y="43"/>
                            </a:lnTo>
                            <a:lnTo>
                              <a:pt x="39" y="43"/>
                            </a:lnTo>
                            <a:lnTo>
                              <a:pt x="34" y="48"/>
                            </a:lnTo>
                            <a:lnTo>
                              <a:pt x="29" y="48"/>
                            </a:lnTo>
                            <a:lnTo>
                              <a:pt x="24" y="48"/>
                            </a:lnTo>
                            <a:lnTo>
                              <a:pt x="20"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CE1A515">
            <v:shape id="Freeform 540" style="position:absolute;margin-left:230.25pt;margin-top:4.3pt;width:1.4pt;height:1.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l48,14r,5l48,24r,5l48,34r,4l44,43r-5,l34,48r-5,l24,48r-4,l15,48,10,43,5,38r,-4l,29,,24,,19,5,14r,-4l10,10r,-5l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" w14:anchorId="7FD57694">
              <v:path arrowok="t" o:connecttype="custom" o:connectlocs="8890,0;10742,0;12594,1984;14446,1984;16298,3969;17780,3969;17780,5556;17780,7541;17780,9525;17780,11509;17780,13494;17780,15081;16298,17066;14446,17066;12594,19050;10742,19050;8890,19050;7408,19050;5556,19050;3704,17066;3704,17066;1852,15081;1852,13494;0,11509;0,9525;0,7541;1852,5556;1852,3969;3704,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2016" behindDoc="0" locked="0" layoutInCell="1" allowOverlap="1" wp14:anchorId="12905332" wp14:editId="133C976A">
              <wp:simplePos x="0" y="0"/>
              <wp:positionH relativeFrom="column">
                <wp:posOffset>2961005</wp:posOffset>
              </wp:positionH>
              <wp:positionV relativeFrom="paragraph">
                <wp:posOffset>54610</wp:posOffset>
              </wp:positionV>
              <wp:extent cx="20320" cy="19050"/>
              <wp:effectExtent l="0" t="0" r="0" b="0"/>
              <wp:wrapNone/>
              <wp:docPr id="1861" name="Freeform 5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20320" cy="19050"/>
                      </a:xfrm>
                      <a:custGeom>
                        <a:avLst/>
                        <a:gdLst>
                          <a:gd name="T0" fmla="*/ 29 w 53"/>
                          <a:gd name="T1" fmla="*/ 0 h 48"/>
                          <a:gd name="T2" fmla="*/ 34 w 53"/>
                          <a:gd name="T3" fmla="*/ 0 h 48"/>
                          <a:gd name="T4" fmla="*/ 34 w 53"/>
                          <a:gd name="T5" fmla="*/ 5 h 48"/>
                          <a:gd name="T6" fmla="*/ 39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9 w 53"/>
                          <a:gd name="T27" fmla="*/ 43 h 48"/>
                          <a:gd name="T28" fmla="*/ 34 w 53"/>
                          <a:gd name="T29" fmla="*/ 48 h 48"/>
                          <a:gd name="T30" fmla="*/ 34 w 53"/>
                          <a:gd name="T31" fmla="*/ 48 h 48"/>
                          <a:gd name="T32" fmla="*/ 29 w 53"/>
                          <a:gd name="T33" fmla="*/ 48 h 48"/>
                          <a:gd name="T34" fmla="*/ 24 w 53"/>
                          <a:gd name="T35" fmla="*/ 48 h 48"/>
                          <a:gd name="T36" fmla="*/ 19 w 53"/>
                          <a:gd name="T37" fmla="*/ 48 h 48"/>
                          <a:gd name="T38" fmla="*/ 15 w 53"/>
                          <a:gd name="T39" fmla="*/ 43 h 48"/>
                          <a:gd name="T40" fmla="*/ 10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10 w 53"/>
                          <a:gd name="T57" fmla="*/ 10 h 48"/>
                          <a:gd name="T58" fmla="*/ 15 w 53"/>
                          <a:gd name="T59" fmla="*/ 5 h 48"/>
                          <a:gd name="T60" fmla="*/ 19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4" y="0"/>
                            </a:lnTo>
                            <a:lnTo>
                              <a:pt x="34" y="5"/>
                            </a:lnTo>
                            <a:lnTo>
                              <a:pt x="39" y="5"/>
                            </a:lnTo>
                            <a:lnTo>
                              <a:pt x="43" y="10"/>
                            </a:lnTo>
                            <a:lnTo>
                              <a:pt x="48" y="10"/>
                            </a:lnTo>
                            <a:lnTo>
                              <a:pt x="48" y="14"/>
                            </a:lnTo>
                            <a:lnTo>
                              <a:pt x="48" y="19"/>
                            </a:lnTo>
                            <a:lnTo>
                              <a:pt x="53" y="24"/>
                            </a:lnTo>
                            <a:lnTo>
                              <a:pt x="48" y="29"/>
                            </a:lnTo>
                            <a:lnTo>
                              <a:pt x="48" y="34"/>
                            </a:lnTo>
                            <a:lnTo>
                              <a:pt x="48" y="38"/>
                            </a:lnTo>
                            <a:lnTo>
                              <a:pt x="43" y="43"/>
                            </a:lnTo>
                            <a:lnTo>
                              <a:pt x="39" y="43"/>
                            </a:lnTo>
                            <a:lnTo>
                              <a:pt x="34" y="48"/>
                            </a:lnTo>
                            <a:lnTo>
                              <a:pt x="29" y="48"/>
                            </a:lnTo>
                            <a:lnTo>
                              <a:pt x="24" y="48"/>
                            </a:lnTo>
                            <a:lnTo>
                              <a:pt x="19" y="48"/>
                            </a:lnTo>
                            <a:lnTo>
                              <a:pt x="15" y="43"/>
                            </a:lnTo>
                            <a:lnTo>
                              <a:pt x="10" y="43"/>
                            </a:lnTo>
                            <a:lnTo>
                              <a:pt x="5" y="38"/>
                            </a:lnTo>
                            <a:lnTo>
                              <a:pt x="5" y="34"/>
                            </a:lnTo>
                            <a:lnTo>
                              <a:pt x="5" y="29"/>
                            </a:lnTo>
                            <a:lnTo>
                              <a:pt x="0" y="24"/>
                            </a:lnTo>
                            <a:lnTo>
                              <a:pt x="5" y="19"/>
                            </a:lnTo>
                            <a:lnTo>
                              <a:pt x="5" y="14"/>
                            </a:lnTo>
                            <a:lnTo>
                              <a:pt x="5" y="10"/>
                            </a:lnTo>
                            <a:lnTo>
                              <a:pt x="10" y="10"/>
                            </a:lnTo>
                            <a:lnTo>
                              <a:pt x="15" y="5"/>
                            </a:lnTo>
                            <a:lnTo>
                              <a:pt x="19"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812CB82">
            <v:shape id="Freeform 539" style="position:absolute;margin-left:233.15pt;margin-top:4.3pt;width:1.6pt;height:1.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5,l34,5r5,l43,10r5,l48,14r,5l53,24r-5,5l48,34r,4l43,43r-4,l34,48r-5,l24,48r-5,l15,43r-5,l5,38r,-4l5,29,,24,5,19r,-5l5,10r5,l15,5r4,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" w14:anchorId="6B6E5805">
              <v:path arrowok="t" o:connecttype="custom" o:connectlocs="11118,0;13035,0;13035,1984;14952,1984;16486,3969;18403,3969;18403,5556;18403,7541;20320,9525;18403,11509;18403,13494;18403,15081;16486,17066;14952,17066;13035,19050;13035,19050;11118,19050;9202,19050;7285,19050;5751,17066;3834,17066;1917,15081;1917,13494;1917,11509;0,9525;1917,7541;1917,5556;1917,3969;3834,3969;5751,1984;7285,1984;9202,0;1111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60992" behindDoc="0" locked="0" layoutInCell="1" allowOverlap="1" wp14:anchorId="45D4696C" wp14:editId="5827599A">
              <wp:simplePos x="0" y="0"/>
              <wp:positionH relativeFrom="column">
                <wp:posOffset>2999105</wp:posOffset>
              </wp:positionH>
              <wp:positionV relativeFrom="paragraph">
                <wp:posOffset>54610</wp:posOffset>
              </wp:positionV>
              <wp:extent cx="18415" cy="19050"/>
              <wp:effectExtent l="0" t="0" r="0" b="0"/>
              <wp:wrapNone/>
              <wp:docPr id="1860" name="Freeform 5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D58A7EA">
            <v:shape id="Freeform 538" style="position:absolute;margin-left:236.15pt;margin-top:4.3pt;width:1.45pt;height:1.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jWWgUAAPU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" w14:anchorId="3E2321A6">
              <v:path arrowok="t" o:connecttype="custom" o:connectlocs="9208,0;11126,0;13044,1984;14579,1984;14579,3969;16497,3969;16497,5556;18415,7541;18415,9525;18415,11509;16497,13494;16497,15081;14579,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9968" behindDoc="0" locked="0" layoutInCell="1" allowOverlap="1" wp14:anchorId="00DD4049" wp14:editId="306496B2">
              <wp:simplePos x="0" y="0"/>
              <wp:positionH relativeFrom="column">
                <wp:posOffset>3036570</wp:posOffset>
              </wp:positionH>
              <wp:positionV relativeFrom="paragraph">
                <wp:posOffset>54610</wp:posOffset>
              </wp:positionV>
              <wp:extent cx="17780" cy="19050"/>
              <wp:effectExtent l="0" t="0" r="0" b="0"/>
              <wp:wrapNone/>
              <wp:docPr id="1859" name="Freeform 5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8" y="14"/>
                            </a:lnTo>
                            <a:lnTo>
                              <a:pt x="48" y="19"/>
                            </a:lnTo>
                            <a:lnTo>
                              <a:pt x="48" y="24"/>
                            </a:lnTo>
                            <a:lnTo>
                              <a:pt x="48" y="29"/>
                            </a:lnTo>
                            <a:lnTo>
                              <a:pt x="48"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FA57398">
            <v:shape id="Freeform 537" style="position:absolute;margin-left:239.1pt;margin-top:4.3pt;width:1.4pt;height:1.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8,14r,5l48,24r,5l48,34r-5,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" w14:anchorId="258E142B">
              <v:path arrowok="t" o:connecttype="custom" o:connectlocs="8890,0;10742,0;12594,1984;14076,1984;14076,3969;15928,3969;17780,5556;17780,7541;17780,9525;17780,11509;17780,13494;15928,15081;14076,17066;14076,17066;12594,19050;10742,19050;8890,19050;7038,19050;5186,19050;3704,17066;1852,17066;1852,15081;0,13494;0,11509;0,9525;0,7541;0,5556;1852,3969;1852,3969;3704,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8944" behindDoc="0" locked="0" layoutInCell="1" allowOverlap="1" wp14:anchorId="42F7E126" wp14:editId="1F26505B">
              <wp:simplePos x="0" y="0"/>
              <wp:positionH relativeFrom="column">
                <wp:posOffset>3072765</wp:posOffset>
              </wp:positionH>
              <wp:positionV relativeFrom="paragraph">
                <wp:posOffset>54610</wp:posOffset>
              </wp:positionV>
              <wp:extent cx="18415" cy="19050"/>
              <wp:effectExtent l="0" t="0" r="0" b="0"/>
              <wp:wrapNone/>
              <wp:docPr id="1858" name="Freeform 5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0" y="34"/>
                            </a:lnTo>
                            <a:lnTo>
                              <a:pt x="0" y="29"/>
                            </a:lnTo>
                            <a:lnTo>
                              <a:pt x="0" y="24"/>
                            </a:lnTo>
                            <a:lnTo>
                              <a:pt x="0" y="19"/>
                            </a:lnTo>
                            <a:lnTo>
                              <a:pt x="0"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F8EE289">
            <v:shape id="Freeform 536" style="position:absolute;margin-left:241.95pt;margin-top:4.3pt;width:1.45pt;height:1.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34,,29,,24,,19,,14,5,10r5,l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XKTAUAAPg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" w14:anchorId="1BED7938">
              <v:path arrowok="t" o:connecttype="custom" o:connectlocs="9208,0;11126,0;13044,1984;14579,1984;16497,3969;16497,3969;18415,5556;18415,7541;18415,9525;18415,11509;18415,13494;16497,15081;16497,17066;14579,17066;13044,19050;11126,19050;9208,19050;7289,19050;5371,19050;3836,17066;3836,17066;1918,15081;0,13494;0,11509;0,9525;0,7541;0,5556;1918,3969;3836,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7920" behindDoc="0" locked="0" layoutInCell="1" allowOverlap="1" wp14:anchorId="3A85443A" wp14:editId="14310C90">
              <wp:simplePos x="0" y="0"/>
              <wp:positionH relativeFrom="column">
                <wp:posOffset>3109595</wp:posOffset>
              </wp:positionH>
              <wp:positionV relativeFrom="paragraph">
                <wp:posOffset>54610</wp:posOffset>
              </wp:positionV>
              <wp:extent cx="18415" cy="19050"/>
              <wp:effectExtent l="0" t="0" r="0" b="0"/>
              <wp:wrapNone/>
              <wp:docPr id="1857" name="Freeform 5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4" y="48"/>
                            </a:lnTo>
                            <a:lnTo>
                              <a:pt x="29" y="48"/>
                            </a:lnTo>
                            <a:lnTo>
                              <a:pt x="24" y="48"/>
                            </a:lnTo>
                            <a:lnTo>
                              <a:pt x="19" y="48"/>
                            </a:lnTo>
                            <a:lnTo>
                              <a:pt x="14" y="48"/>
                            </a:lnTo>
                            <a:lnTo>
                              <a:pt x="14" y="43"/>
                            </a:lnTo>
                            <a:lnTo>
                              <a:pt x="10" y="43"/>
                            </a:lnTo>
                            <a:lnTo>
                              <a:pt x="5" y="38"/>
                            </a:lnTo>
                            <a:lnTo>
                              <a:pt x="5" y="34"/>
                            </a:lnTo>
                            <a:lnTo>
                              <a:pt x="0" y="29"/>
                            </a:lnTo>
                            <a:lnTo>
                              <a:pt x="0" y="24"/>
                            </a:lnTo>
                            <a:lnTo>
                              <a:pt x="0" y="19"/>
                            </a:lnTo>
                            <a:lnTo>
                              <a:pt x="5" y="14"/>
                            </a:lnTo>
                            <a:lnTo>
                              <a:pt x="5" y="10"/>
                            </a:lnTo>
                            <a:lnTo>
                              <a:pt x="10"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7CDC270">
            <v:shape id="Freeform 535" style="position:absolute;margin-left:244.85pt;margin-top:4.3pt;width:1.45pt;height:1.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l48,14r,5l48,24r,5l48,34r,4l43,43r-5,l34,48r-5,l24,48r-5,l14,48r,-5l10,43,5,38r,-4l,29,,24,,19,5,14r,-4l10,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" w14:anchorId="2B74C2B4">
              <v:path arrowok="t" o:connecttype="custom" o:connectlocs="9208,0;11126,0;13044,1984;14579,1984;16497,3969;18415,3969;18415,5556;18415,7541;18415,9525;18415,11509;18415,13494;18415,15081;16497,17066;14579,17066;13044,19050;11126,19050;9208,19050;7289,19050;5371,19050;5371,17066;3836,17066;1918,15081;1918,13494;0,11509;0,9525;0,7541;1918,5556;1918,3969;3836,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6896" behindDoc="0" locked="0" layoutInCell="1" allowOverlap="1" wp14:anchorId="259726B6" wp14:editId="749CE8C7">
              <wp:simplePos x="0" y="0"/>
              <wp:positionH relativeFrom="column">
                <wp:posOffset>3146425</wp:posOffset>
              </wp:positionH>
              <wp:positionV relativeFrom="paragraph">
                <wp:posOffset>54610</wp:posOffset>
              </wp:positionV>
              <wp:extent cx="19685" cy="19050"/>
              <wp:effectExtent l="0" t="0" r="0" b="0"/>
              <wp:wrapNone/>
              <wp:docPr id="1856" name="Freeform 5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685" cy="19050"/>
                      </a:xfrm>
                      <a:custGeom>
                        <a:avLst/>
                        <a:gdLst>
                          <a:gd name="T0" fmla="*/ 29 w 53"/>
                          <a:gd name="T1" fmla="*/ 0 h 48"/>
                          <a:gd name="T2" fmla="*/ 33 w 53"/>
                          <a:gd name="T3" fmla="*/ 0 h 48"/>
                          <a:gd name="T4" fmla="*/ 38 w 53"/>
                          <a:gd name="T5" fmla="*/ 5 h 48"/>
                          <a:gd name="T6" fmla="*/ 38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8 w 53"/>
                          <a:gd name="T27" fmla="*/ 43 h 48"/>
                          <a:gd name="T28" fmla="*/ 38 w 53"/>
                          <a:gd name="T29" fmla="*/ 48 h 48"/>
                          <a:gd name="T30" fmla="*/ 33 w 53"/>
                          <a:gd name="T31" fmla="*/ 48 h 48"/>
                          <a:gd name="T32" fmla="*/ 29 w 53"/>
                          <a:gd name="T33" fmla="*/ 48 h 48"/>
                          <a:gd name="T34" fmla="*/ 24 w 53"/>
                          <a:gd name="T35" fmla="*/ 48 h 48"/>
                          <a:gd name="T36" fmla="*/ 19 w 53"/>
                          <a:gd name="T37" fmla="*/ 48 h 48"/>
                          <a:gd name="T38" fmla="*/ 14 w 53"/>
                          <a:gd name="T39" fmla="*/ 43 h 48"/>
                          <a:gd name="T40" fmla="*/ 9 w 53"/>
                          <a:gd name="T41" fmla="*/ 43 h 48"/>
                          <a:gd name="T42" fmla="*/ 5 w 53"/>
                          <a:gd name="T43" fmla="*/ 38 h 48"/>
                          <a:gd name="T44" fmla="*/ 5 w 53"/>
                          <a:gd name="T45" fmla="*/ 34 h 48"/>
                          <a:gd name="T46" fmla="*/ 5 w 53"/>
                          <a:gd name="T47" fmla="*/ 29 h 48"/>
                          <a:gd name="T48" fmla="*/ 0 w 53"/>
                          <a:gd name="T49" fmla="*/ 24 h 48"/>
                          <a:gd name="T50" fmla="*/ 5 w 53"/>
                          <a:gd name="T51" fmla="*/ 19 h 48"/>
                          <a:gd name="T52" fmla="*/ 5 w 53"/>
                          <a:gd name="T53" fmla="*/ 14 h 48"/>
                          <a:gd name="T54" fmla="*/ 5 w 53"/>
                          <a:gd name="T55" fmla="*/ 10 h 48"/>
                          <a:gd name="T56" fmla="*/ 9 w 53"/>
                          <a:gd name="T57" fmla="*/ 10 h 48"/>
                          <a:gd name="T58" fmla="*/ 14 w 53"/>
                          <a:gd name="T59" fmla="*/ 5 h 48"/>
                          <a:gd name="T60" fmla="*/ 19 w 53"/>
                          <a:gd name="T61" fmla="*/ 5 h 48"/>
                          <a:gd name="T62" fmla="*/ 24 w 53"/>
                          <a:gd name="T63" fmla="*/ 0 h 48"/>
                          <a:gd name="T64" fmla="*/ 29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9" y="0"/>
                            </a:moveTo>
                            <a:lnTo>
                              <a:pt x="33" y="0"/>
                            </a:lnTo>
                            <a:lnTo>
                              <a:pt x="38" y="5"/>
                            </a:lnTo>
                            <a:lnTo>
                              <a:pt x="43" y="10"/>
                            </a:lnTo>
                            <a:lnTo>
                              <a:pt x="48" y="10"/>
                            </a:lnTo>
                            <a:lnTo>
                              <a:pt x="48" y="14"/>
                            </a:lnTo>
                            <a:lnTo>
                              <a:pt x="48" y="19"/>
                            </a:lnTo>
                            <a:lnTo>
                              <a:pt x="53" y="24"/>
                            </a:lnTo>
                            <a:lnTo>
                              <a:pt x="48" y="29"/>
                            </a:lnTo>
                            <a:lnTo>
                              <a:pt x="48" y="34"/>
                            </a:lnTo>
                            <a:lnTo>
                              <a:pt x="48" y="38"/>
                            </a:lnTo>
                            <a:lnTo>
                              <a:pt x="43" y="43"/>
                            </a:lnTo>
                            <a:lnTo>
                              <a:pt x="38" y="43"/>
                            </a:lnTo>
                            <a:lnTo>
                              <a:pt x="38" y="48"/>
                            </a:lnTo>
                            <a:lnTo>
                              <a:pt x="33" y="48"/>
                            </a:lnTo>
                            <a:lnTo>
                              <a:pt x="29" y="48"/>
                            </a:lnTo>
                            <a:lnTo>
                              <a:pt x="24" y="48"/>
                            </a:lnTo>
                            <a:lnTo>
                              <a:pt x="19" y="48"/>
                            </a:lnTo>
                            <a:lnTo>
                              <a:pt x="14" y="43"/>
                            </a:lnTo>
                            <a:lnTo>
                              <a:pt x="9" y="43"/>
                            </a:lnTo>
                            <a:lnTo>
                              <a:pt x="5" y="38"/>
                            </a:lnTo>
                            <a:lnTo>
                              <a:pt x="5" y="34"/>
                            </a:lnTo>
                            <a:lnTo>
                              <a:pt x="5" y="29"/>
                            </a:lnTo>
                            <a:lnTo>
                              <a:pt x="0" y="24"/>
                            </a:lnTo>
                            <a:lnTo>
                              <a:pt x="5" y="19"/>
                            </a:lnTo>
                            <a:lnTo>
                              <a:pt x="5" y="14"/>
                            </a:lnTo>
                            <a:lnTo>
                              <a:pt x="5" y="10"/>
                            </a:lnTo>
                            <a:lnTo>
                              <a:pt x="9" y="10"/>
                            </a:lnTo>
                            <a:lnTo>
                              <a:pt x="14" y="5"/>
                            </a:lnTo>
                            <a:lnTo>
                              <a:pt x="19" y="5"/>
                            </a:lnTo>
                            <a:lnTo>
                              <a:pt x="24" y="0"/>
                            </a:lnTo>
                            <a:lnTo>
                              <a:pt x="29"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EE97D3B">
            <v:shape id="Freeform 534" style="position:absolute;margin-left:247.75pt;margin-top:4.3pt;width:1.55pt;height:1.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9,r4,l38,5r5,5l48,10r,4l48,19r5,5l48,29r,5l48,38r-5,5l38,43r,5l33,48r-4,l24,48r-5,l14,43r-5,l5,38r,-4l5,29,,24,5,19r,-5l5,10r4,l14,5r5,l24,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" w14:anchorId="5732CC93">
              <v:path arrowok="t" o:connecttype="custom" o:connectlocs="10771,0;12257,0;14114,1984;14114,1984;15971,3969;17828,3969;17828,5556;17828,7541;19685,9525;17828,11509;17828,13494;17828,15081;15971,17066;14114,17066;14114,19050;12257,19050;10771,19050;8914,19050;7057,19050;5200,17066;3343,17066;1857,15081;1857,13494;1857,11509;0,9525;1857,7541;1857,5556;1857,3969;3343,3969;5200,1984;7057,1984;8914,0;10771,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5872" behindDoc="0" locked="0" layoutInCell="1" allowOverlap="1" wp14:anchorId="32B4CC17" wp14:editId="304518EE">
              <wp:simplePos x="0" y="0"/>
              <wp:positionH relativeFrom="column">
                <wp:posOffset>3184525</wp:posOffset>
              </wp:positionH>
              <wp:positionV relativeFrom="paragraph">
                <wp:posOffset>54610</wp:posOffset>
              </wp:positionV>
              <wp:extent cx="19050" cy="19050"/>
              <wp:effectExtent l="0" t="0" r="0" b="0"/>
              <wp:wrapNone/>
              <wp:docPr id="1855" name="Freeform 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6451398">
            <v:shape id="Freeform 533" style="position:absolute;margin-left:250.75pt;margin-top:4.3pt;width:1.5pt;height:1.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3,14r5,5l48,24r,5l43,34r,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" w14:anchorId="7D83C53C">
              <v:path arrowok="t" o:connecttype="custom" o:connectlocs="9525,0;11113,0;13097,1984;15081,1984;15081,3969;17066,3969;17066,5556;19050,7541;19050,9525;19050,11509;17066,13494;17066,15081;15081,17066;15081,17066;13097,19050;11113,19050;9525,19050;7541,19050;5556,19050;3572,17066;1588,17066;1588,15081;0,13494;0,11509;0,9525;0,7541;0,5556;1588,3969;1588,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4848" behindDoc="0" locked="0" layoutInCell="1" allowOverlap="1" wp14:anchorId="5D065C21" wp14:editId="252696BB">
              <wp:simplePos x="0" y="0"/>
              <wp:positionH relativeFrom="column">
                <wp:posOffset>3221355</wp:posOffset>
              </wp:positionH>
              <wp:positionV relativeFrom="paragraph">
                <wp:posOffset>54610</wp:posOffset>
              </wp:positionV>
              <wp:extent cx="18415" cy="19050"/>
              <wp:effectExtent l="0" t="0" r="0" b="0"/>
              <wp:wrapNone/>
              <wp:docPr id="1854" name="Freeform 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64F7C90">
            <v:shape id="Freeform 532" style="position:absolute;margin-left:253.65pt;margin-top:4.3pt;width:1.45pt;height:1.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" w14:anchorId="0323BF02">
              <v:path arrowok="t" o:connecttype="custom" o:connectlocs="9208,0;10742,0;12660,1984;14579,1984;16497,3969;16497,3969;18415,5556;18415,7541;18415,9525;18415,11509;18415,13494;16497,15081;16497,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3824" behindDoc="0" locked="0" layoutInCell="1" allowOverlap="1" wp14:anchorId="58094CA8" wp14:editId="16990368">
              <wp:simplePos x="0" y="0"/>
              <wp:positionH relativeFrom="column">
                <wp:posOffset>3258185</wp:posOffset>
              </wp:positionH>
              <wp:positionV relativeFrom="paragraph">
                <wp:posOffset>54610</wp:posOffset>
              </wp:positionV>
              <wp:extent cx="18415" cy="19050"/>
              <wp:effectExtent l="0" t="0" r="0" b="0"/>
              <wp:wrapNone/>
              <wp:docPr id="1853" name="Freeform 5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8" y="48"/>
                            </a:lnTo>
                            <a:lnTo>
                              <a:pt x="24" y="48"/>
                            </a:lnTo>
                            <a:lnTo>
                              <a:pt x="19" y="48"/>
                            </a:lnTo>
                            <a:lnTo>
                              <a:pt x="14" y="48"/>
                            </a:lnTo>
                            <a:lnTo>
                              <a:pt x="9" y="43"/>
                            </a:lnTo>
                            <a:lnTo>
                              <a:pt x="4" y="38"/>
                            </a:lnTo>
                            <a:lnTo>
                              <a:pt x="0" y="34"/>
                            </a:lnTo>
                            <a:lnTo>
                              <a:pt x="0" y="29"/>
                            </a:lnTo>
                            <a:lnTo>
                              <a:pt x="0" y="24"/>
                            </a:lnTo>
                            <a:lnTo>
                              <a:pt x="0" y="19"/>
                            </a:lnTo>
                            <a:lnTo>
                              <a:pt x="0" y="14"/>
                            </a:lnTo>
                            <a:lnTo>
                              <a:pt x="4"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D71A03D">
            <v:shape id="Freeform 531" style="position:absolute;margin-left:256.55pt;margin-top:4.3pt;width:1.45pt;height:1.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4l48,19r,5l48,29r,5l43,38r,5l38,43r-5,5l28,48r-4,l19,48r-5,l9,43,4,38,,34,,29,,24,,19,,14,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" w14:anchorId="43C5A570">
              <v:path arrowok="t" o:connecttype="custom" o:connectlocs="9208,0;10742,0;12660,1984;14579,1984;16497,3969;16497,3969;18415,5556;18415,7541;18415,9525;18415,11509;18415,13494;16497,15081;16497,17066;14579,17066;12660,19050;10742,19050;9208,19050;7289,19050;5371,19050;3453,17066;3453,17066;1535,15081;0,13494;0,11509;0,9525;0,7541;0,5556;1535,3969;3453,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2800" behindDoc="0" locked="0" layoutInCell="1" allowOverlap="1" wp14:anchorId="77CEADBB" wp14:editId="167657E4">
              <wp:simplePos x="0" y="0"/>
              <wp:positionH relativeFrom="column">
                <wp:posOffset>3295015</wp:posOffset>
              </wp:positionH>
              <wp:positionV relativeFrom="paragraph">
                <wp:posOffset>54610</wp:posOffset>
              </wp:positionV>
              <wp:extent cx="18415" cy="19050"/>
              <wp:effectExtent l="0" t="0" r="0" b="0"/>
              <wp:wrapNone/>
              <wp:docPr id="1852" name="Freeform 5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4 w 48"/>
                          <a:gd name="T43" fmla="*/ 38 h 48"/>
                          <a:gd name="T44" fmla="*/ 4 w 48"/>
                          <a:gd name="T45" fmla="*/ 34 h 48"/>
                          <a:gd name="T46" fmla="*/ 0 w 48"/>
                          <a:gd name="T47" fmla="*/ 29 h 48"/>
                          <a:gd name="T48" fmla="*/ 0 w 48"/>
                          <a:gd name="T49" fmla="*/ 24 h 48"/>
                          <a:gd name="T50" fmla="*/ 0 w 48"/>
                          <a:gd name="T51" fmla="*/ 19 h 48"/>
                          <a:gd name="T52" fmla="*/ 4 w 48"/>
                          <a:gd name="T53" fmla="*/ 14 h 48"/>
                          <a:gd name="T54" fmla="*/ 4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8" y="48"/>
                            </a:lnTo>
                            <a:lnTo>
                              <a:pt x="24" y="48"/>
                            </a:lnTo>
                            <a:lnTo>
                              <a:pt x="19" y="48"/>
                            </a:lnTo>
                            <a:lnTo>
                              <a:pt x="14" y="48"/>
                            </a:lnTo>
                            <a:lnTo>
                              <a:pt x="14" y="43"/>
                            </a:lnTo>
                            <a:lnTo>
                              <a:pt x="9" y="43"/>
                            </a:lnTo>
                            <a:lnTo>
                              <a:pt x="4" y="38"/>
                            </a:lnTo>
                            <a:lnTo>
                              <a:pt x="4" y="34"/>
                            </a:lnTo>
                            <a:lnTo>
                              <a:pt x="0" y="29"/>
                            </a:lnTo>
                            <a:lnTo>
                              <a:pt x="0" y="24"/>
                            </a:lnTo>
                            <a:lnTo>
                              <a:pt x="0" y="19"/>
                            </a:lnTo>
                            <a:lnTo>
                              <a:pt x="4" y="14"/>
                            </a:lnTo>
                            <a:lnTo>
                              <a:pt x="4"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D4292E9">
            <v:shape id="Freeform 530" style="position:absolute;margin-left:259.45pt;margin-top:4.3pt;width:1.45pt;height:1.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43,10r5,l48,14r,5l48,24r,5l48,34r,4l43,43r-5,l33,48r-5,l24,48r-5,l14,48r,-5l9,43,4,38r,-4l,29,,24,,19,4,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" w14:anchorId="5E68D138">
              <v:path arrowok="t" o:connecttype="custom" o:connectlocs="9208,0;10742,0;12660,1984;14579,1984;16497,3969;18415,3969;18415,5556;18415,7541;18415,9525;18415,11509;18415,13494;18415,15081;16497,17066;14579,17066;12660,19050;10742,19050;9208,19050;7289,19050;5371,19050;5371,17066;3453,17066;1535,15081;1535,13494;0,11509;0,9525;0,7541;1535,5556;1535,3969;3453,3969;5371,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1776" behindDoc="0" locked="0" layoutInCell="1" allowOverlap="1" wp14:anchorId="4EEBE3EE" wp14:editId="205833E5">
              <wp:simplePos x="0" y="0"/>
              <wp:positionH relativeFrom="column">
                <wp:posOffset>3333115</wp:posOffset>
              </wp:positionH>
              <wp:positionV relativeFrom="paragraph">
                <wp:posOffset>54610</wp:posOffset>
              </wp:positionV>
              <wp:extent cx="18415" cy="19050"/>
              <wp:effectExtent l="0" t="0" r="0" b="0"/>
              <wp:wrapNone/>
              <wp:docPr id="1851" name="Freeform 5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3" y="10"/>
                            </a:lnTo>
                            <a:lnTo>
                              <a:pt x="43" y="14"/>
                            </a:lnTo>
                            <a:lnTo>
                              <a:pt x="48" y="19"/>
                            </a:lnTo>
                            <a:lnTo>
                              <a:pt x="48" y="24"/>
                            </a:lnTo>
                            <a:lnTo>
                              <a:pt x="48" y="29"/>
                            </a:lnTo>
                            <a:lnTo>
                              <a:pt x="43" y="34"/>
                            </a:lnTo>
                            <a:lnTo>
                              <a:pt x="43" y="38"/>
                            </a:lnTo>
                            <a:lnTo>
                              <a:pt x="39" y="43"/>
                            </a:lnTo>
                            <a:lnTo>
                              <a:pt x="34" y="43"/>
                            </a:lnTo>
                            <a:lnTo>
                              <a:pt x="34" y="48"/>
                            </a:lnTo>
                            <a:lnTo>
                              <a:pt x="29" y="48"/>
                            </a:lnTo>
                            <a:lnTo>
                              <a:pt x="24" y="48"/>
                            </a:lnTo>
                            <a:lnTo>
                              <a:pt x="19"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FBEB657">
            <v:shape id="Freeform 529" style="position:absolute;margin-left:262.45pt;margin-top:4.3pt;width:1.45pt;height:1.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3,10r,4l48,19r,5l48,29r-5,5l43,38r-4,5l34,43r,5l29,48r-5,l19,48r-4,l10,43r-5,l,38,,34,,29,,24,,19,,14,,10r5,l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" w14:anchorId="1BF8CD61">
              <v:path arrowok="t" o:connecttype="custom" o:connectlocs="9208,0;11126,0;13044,1984;13044,1984;14962,3969;16497,3969;16497,5556;18415,7541;18415,9525;18415,11509;16497,13494;16497,15081;14962,17066;13044,17066;13044,19050;11126,19050;9208,19050;7289,19050;5755,19050;3836,17066;1918,17066;0,15081;0,13494;0,11509;0,9525;0,7541;0,5556;0,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50752" behindDoc="0" locked="0" layoutInCell="1" allowOverlap="1" wp14:anchorId="4A940B2F" wp14:editId="0671B0BC">
              <wp:simplePos x="0" y="0"/>
              <wp:positionH relativeFrom="column">
                <wp:posOffset>3369945</wp:posOffset>
              </wp:positionH>
              <wp:positionV relativeFrom="paragraph">
                <wp:posOffset>54610</wp:posOffset>
              </wp:positionV>
              <wp:extent cx="18415" cy="19050"/>
              <wp:effectExtent l="0" t="0" r="0" b="0"/>
              <wp:wrapNone/>
              <wp:docPr id="1850" name="Freeform 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3" y="10"/>
                            </a:lnTo>
                            <a:lnTo>
                              <a:pt x="43" y="14"/>
                            </a:lnTo>
                            <a:lnTo>
                              <a:pt x="48" y="19"/>
                            </a:lnTo>
                            <a:lnTo>
                              <a:pt x="48" y="24"/>
                            </a:lnTo>
                            <a:lnTo>
                              <a:pt x="48" y="29"/>
                            </a:lnTo>
                            <a:lnTo>
                              <a:pt x="43" y="34"/>
                            </a:lnTo>
                            <a:lnTo>
                              <a:pt x="43" y="38"/>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8525082">
            <v:shape id="Freeform 528" style="position:absolute;margin-left:265.35pt;margin-top:4.3pt;width:1.45pt;height:1.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4,l43,14r5,5l48,24r,5l43,34r,4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" w14:anchorId="6296EA9F">
              <v:path arrowok="t" o:connecttype="custom" o:connectlocs="9208,0;11126,0;13044,1984;14962,1984;14962,3969;16497,3969;16497,5556;18415,7541;18415,9525;18415,11509;16497,13494;16497,15081;14962,17066;14962,17066;13044,19050;11126,19050;9208,19050;7289,19050;5755,19050;3836,17066;1918,17066;1918,15081;0,13494;0,11509;0,9525;0,7541;0,5556;1918,3969;1918,3969;3836,1984;5755,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9728" behindDoc="0" locked="0" layoutInCell="1" allowOverlap="1" wp14:anchorId="2C7DEF3B" wp14:editId="5CD0F747">
              <wp:simplePos x="0" y="0"/>
              <wp:positionH relativeFrom="column">
                <wp:posOffset>3406140</wp:posOffset>
              </wp:positionH>
              <wp:positionV relativeFrom="paragraph">
                <wp:posOffset>54610</wp:posOffset>
              </wp:positionV>
              <wp:extent cx="19050" cy="19050"/>
              <wp:effectExtent l="0" t="0" r="0" b="0"/>
              <wp:wrapNone/>
              <wp:docPr id="1849" name="Freeform 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1D9BE49">
            <v:shape id="Freeform 527" style="position:absolute;margin-left:268.2pt;margin-top:4.3pt;width:1.5pt;height:1.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r-5,l5,38,,34,,29,,24,,19,,14,5,10,10,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" w14:anchorId="0ACB6F7E">
              <v:path arrowok="t" o:connecttype="custom" o:connectlocs="9525,0;11509,0;13494,1984;15478,1984;17066,3969;17066,3969;19050,5556;19050,7541;19050,9525;19050,11509;19050,13494;17066,15081;17066,17066;15478,17066;13494,19050;11509,19050;9525,19050;7541,19050;5953,19050;3969,17066;1984,17066;1984,15081;0,13494;0,11509;0,9525;0,7541;0,5556;1984,3969;1984,3969;3969,1984;5953,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8704" behindDoc="0" locked="0" layoutInCell="1" allowOverlap="1" wp14:anchorId="764F6626" wp14:editId="66FE4EDF">
              <wp:simplePos x="0" y="0"/>
              <wp:positionH relativeFrom="column">
                <wp:posOffset>3443605</wp:posOffset>
              </wp:positionH>
              <wp:positionV relativeFrom="paragraph">
                <wp:posOffset>54610</wp:posOffset>
              </wp:positionV>
              <wp:extent cx="17780" cy="19050"/>
              <wp:effectExtent l="0" t="0" r="0" b="0"/>
              <wp:wrapNone/>
              <wp:docPr id="1848" name="Freeform 5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4"/>
                            </a:lnTo>
                            <a:lnTo>
                              <a:pt x="48" y="19"/>
                            </a:lnTo>
                            <a:lnTo>
                              <a:pt x="48" y="24"/>
                            </a:lnTo>
                            <a:lnTo>
                              <a:pt x="48" y="29"/>
                            </a:lnTo>
                            <a:lnTo>
                              <a:pt x="48" y="34"/>
                            </a:lnTo>
                            <a:lnTo>
                              <a:pt x="43" y="38"/>
                            </a:lnTo>
                            <a:lnTo>
                              <a:pt x="43" y="43"/>
                            </a:lnTo>
                            <a:lnTo>
                              <a:pt x="39" y="43"/>
                            </a:lnTo>
                            <a:lnTo>
                              <a:pt x="34" y="48"/>
                            </a:lnTo>
                            <a:lnTo>
                              <a:pt x="29" y="48"/>
                            </a:lnTo>
                            <a:lnTo>
                              <a:pt x="24" y="48"/>
                            </a:lnTo>
                            <a:lnTo>
                              <a:pt x="19"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7CE7775">
            <v:shape id="Freeform 526" style="position:absolute;margin-left:271.15pt;margin-top:4.3pt;width:1.4pt;height:1.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4l48,19r,5l48,29r,5l43,38r,5l39,43r-5,5l29,48r-5,l19,48r-4,l10,43,5,38r,-4l,29,,24,,19,5,14r,-4l10,10r,-5l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" w14:anchorId="3DE96243">
              <v:path arrowok="t" o:connecttype="custom" o:connectlocs="8890,0;10742,0;12594,1984;14446,1984;15928,3969;15928,3969;17780,5556;17780,7541;17780,9525;17780,11509;17780,13494;15928,15081;15928,17066;14446,17066;12594,19050;10742,19050;8890,19050;7038,19050;5556,19050;3704,17066;3704,17066;1852,15081;1852,13494;0,11509;0,9525;0,7541;1852,5556;1852,3969;3704,3969;3704,1984;555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7680" behindDoc="0" locked="0" layoutInCell="1" allowOverlap="1" wp14:anchorId="5F0EB717" wp14:editId="3B53B17D">
              <wp:simplePos x="0" y="0"/>
              <wp:positionH relativeFrom="column">
                <wp:posOffset>3479800</wp:posOffset>
              </wp:positionH>
              <wp:positionV relativeFrom="paragraph">
                <wp:posOffset>54610</wp:posOffset>
              </wp:positionV>
              <wp:extent cx="19050" cy="19050"/>
              <wp:effectExtent l="0" t="0" r="0" b="0"/>
              <wp:wrapNone/>
              <wp:docPr id="1847" name="Freeform 5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9 w 48"/>
                          <a:gd name="T27" fmla="*/ 43 h 48"/>
                          <a:gd name="T28" fmla="*/ 34 w 48"/>
                          <a:gd name="T29" fmla="*/ 48 h 48"/>
                          <a:gd name="T30" fmla="*/ 29 w 48"/>
                          <a:gd name="T31" fmla="*/ 48 h 48"/>
                          <a:gd name="T32" fmla="*/ 24 w 48"/>
                          <a:gd name="T33" fmla="*/ 48 h 48"/>
                          <a:gd name="T34" fmla="*/ 19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3" y="10"/>
                            </a:lnTo>
                            <a:lnTo>
                              <a:pt x="48" y="10"/>
                            </a:lnTo>
                            <a:lnTo>
                              <a:pt x="48" y="14"/>
                            </a:lnTo>
                            <a:lnTo>
                              <a:pt x="48" y="19"/>
                            </a:lnTo>
                            <a:lnTo>
                              <a:pt x="48" y="24"/>
                            </a:lnTo>
                            <a:lnTo>
                              <a:pt x="48" y="29"/>
                            </a:lnTo>
                            <a:lnTo>
                              <a:pt x="48" y="34"/>
                            </a:lnTo>
                            <a:lnTo>
                              <a:pt x="48" y="38"/>
                            </a:lnTo>
                            <a:lnTo>
                              <a:pt x="43" y="43"/>
                            </a:lnTo>
                            <a:lnTo>
                              <a:pt x="39" y="43"/>
                            </a:lnTo>
                            <a:lnTo>
                              <a:pt x="34" y="48"/>
                            </a:lnTo>
                            <a:lnTo>
                              <a:pt x="29" y="48"/>
                            </a:lnTo>
                            <a:lnTo>
                              <a:pt x="24" y="48"/>
                            </a:lnTo>
                            <a:lnTo>
                              <a:pt x="19"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DD99BED">
            <v:shape id="Freeform 525" style="position:absolute;margin-left:274pt;margin-top:4.3pt;width:1.5pt;height:1.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3,10r5,l48,14r,5l48,24r,5l48,34r,4l43,43r-4,l34,48r-5,l24,48r-5,l15,48r,-5l10,43,5,38r,-4l,29,,24,,19,5,14r,-4l10,10,15,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" w14:anchorId="2C48479B">
              <v:path arrowok="t" o:connecttype="custom" o:connectlocs="9525,0;11509,0;13494,1984;15478,1984;17066,3969;19050,3969;19050,5556;19050,7541;19050,9525;19050,11509;19050,13494;19050,15081;17066,17066;15478,17066;13494,19050;11509,19050;9525,19050;7541,19050;5953,19050;5953,17066;3969,17066;1984,15081;1984,13494;0,11509;0,9525;0,7541;1984,5556;1984,3969;3969,3969;5953,1984;5953,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6656" behindDoc="0" locked="0" layoutInCell="1" allowOverlap="1" wp14:anchorId="5292CDCA" wp14:editId="3E68E21F">
              <wp:simplePos x="0" y="0"/>
              <wp:positionH relativeFrom="column">
                <wp:posOffset>3518535</wp:posOffset>
              </wp:positionH>
              <wp:positionV relativeFrom="paragraph">
                <wp:posOffset>54610</wp:posOffset>
              </wp:positionV>
              <wp:extent cx="18415" cy="19050"/>
              <wp:effectExtent l="0" t="0" r="0" b="0"/>
              <wp:wrapNone/>
              <wp:docPr id="1846" name="Freeform 5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9" y="48"/>
                            </a:lnTo>
                            <a:lnTo>
                              <a:pt x="24" y="48"/>
                            </a:lnTo>
                            <a:lnTo>
                              <a:pt x="19" y="48"/>
                            </a:lnTo>
                            <a:lnTo>
                              <a:pt x="14" y="48"/>
                            </a:lnTo>
                            <a:lnTo>
                              <a:pt x="9" y="43"/>
                            </a:lnTo>
                            <a:lnTo>
                              <a:pt x="5" y="43"/>
                            </a:lnTo>
                            <a:lnTo>
                              <a:pt x="0" y="38"/>
                            </a:lnTo>
                            <a:lnTo>
                              <a:pt x="0" y="34"/>
                            </a:lnTo>
                            <a:lnTo>
                              <a:pt x="0" y="29"/>
                            </a:lnTo>
                            <a:lnTo>
                              <a:pt x="0" y="24"/>
                            </a:lnTo>
                            <a:lnTo>
                              <a:pt x="0" y="19"/>
                            </a:lnTo>
                            <a:lnTo>
                              <a:pt x="0" y="14"/>
                            </a:lnTo>
                            <a:lnTo>
                              <a:pt x="0" y="10"/>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C41DB75">
            <v:shape id="Freeform 524" style="position:absolute;margin-left:277.05pt;margin-top:4.3pt;width:1.45pt;height:1.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5l43,10r,4l48,19r,5l48,29r-5,5l43,38r-5,5l33,43r,5l29,48r-5,l19,48r-5,l9,43r-4,l,38,,34,,29,,24,,19,,14,,10r5,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" w14:anchorId="338DEE47">
              <v:path arrowok="t" o:connecttype="custom" o:connectlocs="9208,0;11126,0;12660,1984;12660,1984;14579,3969;16497,3969;16497,5556;18415,7541;18415,9525;18415,11509;16497,13494;16497,15081;14579,17066;12660,17066;12660,19050;11126,19050;9208,19050;7289,19050;5371,19050;3453,17066;1918,17066;0,15081;0,13494;0,11509;0,9525;0,7541;0,5556;0,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5632" behindDoc="0" locked="0" layoutInCell="1" allowOverlap="1" wp14:anchorId="64ED8F74" wp14:editId="3F172156">
              <wp:simplePos x="0" y="0"/>
              <wp:positionH relativeFrom="column">
                <wp:posOffset>3555365</wp:posOffset>
              </wp:positionH>
              <wp:positionV relativeFrom="paragraph">
                <wp:posOffset>54610</wp:posOffset>
              </wp:positionV>
              <wp:extent cx="18415" cy="19050"/>
              <wp:effectExtent l="0" t="0" r="0" b="0"/>
              <wp:wrapNone/>
              <wp:docPr id="1845" name="Freeform 5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38" y="10"/>
                            </a:lnTo>
                            <a:lnTo>
                              <a:pt x="43" y="10"/>
                            </a:lnTo>
                            <a:lnTo>
                              <a:pt x="43" y="14"/>
                            </a:lnTo>
                            <a:lnTo>
                              <a:pt x="48" y="19"/>
                            </a:lnTo>
                            <a:lnTo>
                              <a:pt x="48" y="24"/>
                            </a:lnTo>
                            <a:lnTo>
                              <a:pt x="48" y="29"/>
                            </a:lnTo>
                            <a:lnTo>
                              <a:pt x="43" y="34"/>
                            </a:lnTo>
                            <a:lnTo>
                              <a:pt x="43" y="38"/>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29DD80F">
            <v:shape id="Freeform 523" style="position:absolute;margin-left:279.95pt;margin-top:4.3pt;width:1.45pt;height:1.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38,10r5,l43,14r5,5l48,24r,5l43,34r,4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1OWgUAAPE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" w14:anchorId="45517002">
              <v:path arrowok="t" o:connecttype="custom" o:connectlocs="9208,0;11126,0;12660,1984;14579,1984;14579,3969;16497,3969;16497,5556;18415,7541;18415,9525;18415,11509;16497,13494;16497,15081;14579,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4608" behindDoc="0" locked="0" layoutInCell="1" allowOverlap="1" wp14:anchorId="08A54384" wp14:editId="35409E30">
              <wp:simplePos x="0" y="0"/>
              <wp:positionH relativeFrom="column">
                <wp:posOffset>3592195</wp:posOffset>
              </wp:positionH>
              <wp:positionV relativeFrom="paragraph">
                <wp:posOffset>54610</wp:posOffset>
              </wp:positionV>
              <wp:extent cx="18415" cy="19050"/>
              <wp:effectExtent l="0" t="0" r="0" b="0"/>
              <wp:wrapNone/>
              <wp:docPr id="1844" name="Freeform 5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43"/>
                            </a:lnTo>
                            <a:lnTo>
                              <a:pt x="5" y="38"/>
                            </a:lnTo>
                            <a:lnTo>
                              <a:pt x="0" y="34"/>
                            </a:lnTo>
                            <a:lnTo>
                              <a:pt x="0" y="29"/>
                            </a:lnTo>
                            <a:lnTo>
                              <a:pt x="0" y="24"/>
                            </a:lnTo>
                            <a:lnTo>
                              <a:pt x="0" y="19"/>
                            </a:lnTo>
                            <a:lnTo>
                              <a:pt x="0" y="14"/>
                            </a:lnTo>
                            <a:lnTo>
                              <a:pt x="5"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F13208A">
            <v:shape id="Freeform 522" style="position:absolute;margin-left:282.85pt;margin-top:4.3pt;width:1.45pt;height:1.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r-4,l5,38,,34,,29,,24,,19,,14,5,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" w14:anchorId="12FC663F">
              <v:path arrowok="t" o:connecttype="custom" o:connectlocs="9208,0;11126,0;12660,1984;14579,1984;16497,3969;16497,3969;18415,5556;18415,7541;18415,9525;18415,11509;18415,13494;16497,15081;16497,17066;14579,17066;12660,19050;11126,19050;9208,19050;7289,19050;5371,19050;3453,17066;1918,17066;1918,15081;0,13494;0,11509;0,9525;0,7541;0,5556;1918,3969;1918,3969;3453,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3584" behindDoc="0" locked="0" layoutInCell="1" allowOverlap="1" wp14:anchorId="471BC16C" wp14:editId="5D5067E9">
              <wp:simplePos x="0" y="0"/>
              <wp:positionH relativeFrom="column">
                <wp:posOffset>3628390</wp:posOffset>
              </wp:positionH>
              <wp:positionV relativeFrom="paragraph">
                <wp:posOffset>54610</wp:posOffset>
              </wp:positionV>
              <wp:extent cx="19050" cy="19050"/>
              <wp:effectExtent l="0" t="0" r="0" b="0"/>
              <wp:wrapNone/>
              <wp:docPr id="1843" name="Freeform 5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9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4"/>
                            </a:lnTo>
                            <a:lnTo>
                              <a:pt x="48" y="19"/>
                            </a:lnTo>
                            <a:lnTo>
                              <a:pt x="48" y="24"/>
                            </a:lnTo>
                            <a:lnTo>
                              <a:pt x="48" y="29"/>
                            </a:lnTo>
                            <a:lnTo>
                              <a:pt x="48" y="34"/>
                            </a:lnTo>
                            <a:lnTo>
                              <a:pt x="43" y="38"/>
                            </a:lnTo>
                            <a:lnTo>
                              <a:pt x="43" y="43"/>
                            </a:lnTo>
                            <a:lnTo>
                              <a:pt x="38" y="43"/>
                            </a:lnTo>
                            <a:lnTo>
                              <a:pt x="33" y="48"/>
                            </a:lnTo>
                            <a:lnTo>
                              <a:pt x="29" y="48"/>
                            </a:lnTo>
                            <a:lnTo>
                              <a:pt x="24" y="48"/>
                            </a:lnTo>
                            <a:lnTo>
                              <a:pt x="19" y="48"/>
                            </a:lnTo>
                            <a:lnTo>
                              <a:pt x="14" y="48"/>
                            </a:lnTo>
                            <a:lnTo>
                              <a:pt x="9" y="43"/>
                            </a:lnTo>
                            <a:lnTo>
                              <a:pt x="5" y="38"/>
                            </a:lnTo>
                            <a:lnTo>
                              <a:pt x="5" y="34"/>
                            </a:lnTo>
                            <a:lnTo>
                              <a:pt x="0" y="29"/>
                            </a:lnTo>
                            <a:lnTo>
                              <a:pt x="0" y="24"/>
                            </a:lnTo>
                            <a:lnTo>
                              <a:pt x="0" y="19"/>
                            </a:lnTo>
                            <a:lnTo>
                              <a:pt x="5" y="14"/>
                            </a:lnTo>
                            <a:lnTo>
                              <a:pt x="5" y="10"/>
                            </a:lnTo>
                            <a:lnTo>
                              <a:pt x="9"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EE0C8E5">
            <v:shape id="Freeform 521" style="position:absolute;margin-left:285.7pt;margin-top:4.3pt;width:1.5pt;height:1.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4l48,19r,5l48,29r,5l43,38r,5l38,43r-5,5l29,48r-5,l19,48r-5,l9,43,5,38r,-4l,29,,24,,19,5,14r,-4l9,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" w14:anchorId="6E669226">
              <v:path arrowok="t" o:connecttype="custom" o:connectlocs="9525,0;11509,0;13097,1984;15081,1984;17066,3969;17066,3969;19050,5556;19050,7541;19050,9525;19050,11509;19050,13494;17066,15081;17066,17066;15081,17066;13097,19050;11509,19050;9525,19050;7541,19050;5556,19050;3572,17066;3572,17066;1984,15081;1984,13494;0,11509;0,9525;0,7541;1984,5556;1984,3969;3572,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2560" behindDoc="0" locked="0" layoutInCell="1" allowOverlap="1" wp14:anchorId="0ED814FE" wp14:editId="238EBDA9">
              <wp:simplePos x="0" y="0"/>
              <wp:positionH relativeFrom="column">
                <wp:posOffset>3665855</wp:posOffset>
              </wp:positionH>
              <wp:positionV relativeFrom="paragraph">
                <wp:posOffset>54610</wp:posOffset>
              </wp:positionV>
              <wp:extent cx="17780" cy="19050"/>
              <wp:effectExtent l="0" t="0" r="0" b="0"/>
              <wp:wrapNone/>
              <wp:docPr id="1842" name="Freeform 5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3 w 48"/>
                          <a:gd name="T5" fmla="*/ 5 h 48"/>
                          <a:gd name="T6" fmla="*/ 38 w 48"/>
                          <a:gd name="T7" fmla="*/ 5 h 48"/>
                          <a:gd name="T8" fmla="*/ 43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3 w 48"/>
                          <a:gd name="T25" fmla="*/ 43 h 48"/>
                          <a:gd name="T26" fmla="*/ 38 w 48"/>
                          <a:gd name="T27" fmla="*/ 43 h 48"/>
                          <a:gd name="T28" fmla="*/ 33 w 48"/>
                          <a:gd name="T29" fmla="*/ 48 h 48"/>
                          <a:gd name="T30" fmla="*/ 29 w 48"/>
                          <a:gd name="T31" fmla="*/ 48 h 48"/>
                          <a:gd name="T32" fmla="*/ 24 w 48"/>
                          <a:gd name="T33" fmla="*/ 48 h 48"/>
                          <a:gd name="T34" fmla="*/ 19 w 48"/>
                          <a:gd name="T35" fmla="*/ 48 h 48"/>
                          <a:gd name="T36" fmla="*/ 14 w 48"/>
                          <a:gd name="T37" fmla="*/ 48 h 48"/>
                          <a:gd name="T38" fmla="*/ 14 w 48"/>
                          <a:gd name="T39" fmla="*/ 43 h 48"/>
                          <a:gd name="T40" fmla="*/ 9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9 w 48"/>
                          <a:gd name="T57" fmla="*/ 10 h 48"/>
                          <a:gd name="T58" fmla="*/ 14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3" y="5"/>
                            </a:lnTo>
                            <a:lnTo>
                              <a:pt x="38" y="5"/>
                            </a:lnTo>
                            <a:lnTo>
                              <a:pt x="43" y="10"/>
                            </a:lnTo>
                            <a:lnTo>
                              <a:pt x="48" y="10"/>
                            </a:lnTo>
                            <a:lnTo>
                              <a:pt x="48" y="14"/>
                            </a:lnTo>
                            <a:lnTo>
                              <a:pt x="48" y="19"/>
                            </a:lnTo>
                            <a:lnTo>
                              <a:pt x="48" y="24"/>
                            </a:lnTo>
                            <a:lnTo>
                              <a:pt x="48" y="29"/>
                            </a:lnTo>
                            <a:lnTo>
                              <a:pt x="48" y="34"/>
                            </a:lnTo>
                            <a:lnTo>
                              <a:pt x="48" y="38"/>
                            </a:lnTo>
                            <a:lnTo>
                              <a:pt x="43" y="43"/>
                            </a:lnTo>
                            <a:lnTo>
                              <a:pt x="38" y="43"/>
                            </a:lnTo>
                            <a:lnTo>
                              <a:pt x="33" y="48"/>
                            </a:lnTo>
                            <a:lnTo>
                              <a:pt x="29" y="48"/>
                            </a:lnTo>
                            <a:lnTo>
                              <a:pt x="24" y="48"/>
                            </a:lnTo>
                            <a:lnTo>
                              <a:pt x="19" y="48"/>
                            </a:lnTo>
                            <a:lnTo>
                              <a:pt x="14" y="48"/>
                            </a:lnTo>
                            <a:lnTo>
                              <a:pt x="14" y="43"/>
                            </a:lnTo>
                            <a:lnTo>
                              <a:pt x="9" y="43"/>
                            </a:lnTo>
                            <a:lnTo>
                              <a:pt x="5" y="38"/>
                            </a:lnTo>
                            <a:lnTo>
                              <a:pt x="5" y="34"/>
                            </a:lnTo>
                            <a:lnTo>
                              <a:pt x="0" y="29"/>
                            </a:lnTo>
                            <a:lnTo>
                              <a:pt x="0" y="24"/>
                            </a:lnTo>
                            <a:lnTo>
                              <a:pt x="0" y="19"/>
                            </a:lnTo>
                            <a:lnTo>
                              <a:pt x="5" y="14"/>
                            </a:lnTo>
                            <a:lnTo>
                              <a:pt x="5" y="10"/>
                            </a:lnTo>
                            <a:lnTo>
                              <a:pt x="9"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46F8B95C">
            <v:shape id="Freeform 520" style="position:absolute;margin-left:288.65pt;margin-top:4.3pt;width:1.4pt;height:1.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3,5r5,l43,10r5,l48,14r,5l48,24r,5l48,34r,4l43,43r-5,l33,48r-4,l24,48r-5,l14,48r,-5l9,43,5,38r,-4l,29,,24,,19,5,14r,-4l9,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" w14:anchorId="230F34DD">
              <v:path arrowok="t" o:connecttype="custom" o:connectlocs="8890,0;10742,0;12224,1984;14076,1984;15928,3969;17780,3969;17780,5556;17780,7541;17780,9525;17780,11509;17780,13494;17780,15081;15928,17066;14076,17066;12224,19050;10742,19050;8890,19050;7038,19050;5186,19050;5186,17066;3334,17066;1852,15081;1852,13494;0,11509;0,9525;0,7541;1852,5556;1852,3969;3334,3969;5186,1984;5186,1984;703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1536" behindDoc="0" locked="0" layoutInCell="1" allowOverlap="1" wp14:anchorId="12AA1610" wp14:editId="0F036B2C">
              <wp:simplePos x="0" y="0"/>
              <wp:positionH relativeFrom="column">
                <wp:posOffset>3703955</wp:posOffset>
              </wp:positionH>
              <wp:positionV relativeFrom="paragraph">
                <wp:posOffset>54610</wp:posOffset>
              </wp:positionV>
              <wp:extent cx="18415" cy="19050"/>
              <wp:effectExtent l="0" t="0" r="0" b="0"/>
              <wp:wrapNone/>
              <wp:docPr id="1841" name="Freeform 5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4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10"/>
                            </a:lnTo>
                            <a:lnTo>
                              <a:pt x="44" y="10"/>
                            </a:lnTo>
                            <a:lnTo>
                              <a:pt x="44" y="14"/>
                            </a:lnTo>
                            <a:lnTo>
                              <a:pt x="48" y="19"/>
                            </a:lnTo>
                            <a:lnTo>
                              <a:pt x="48" y="24"/>
                            </a:lnTo>
                            <a:lnTo>
                              <a:pt x="48" y="29"/>
                            </a:lnTo>
                            <a:lnTo>
                              <a:pt x="44" y="34"/>
                            </a:lnTo>
                            <a:lnTo>
                              <a:pt x="44" y="38"/>
                            </a:lnTo>
                            <a:lnTo>
                              <a:pt x="39" y="43"/>
                            </a:lnTo>
                            <a:lnTo>
                              <a:pt x="34" y="43"/>
                            </a:lnTo>
                            <a:lnTo>
                              <a:pt x="34" y="48"/>
                            </a:lnTo>
                            <a:lnTo>
                              <a:pt x="29" y="48"/>
                            </a:lnTo>
                            <a:lnTo>
                              <a:pt x="24" y="48"/>
                            </a:lnTo>
                            <a:lnTo>
                              <a:pt x="20" y="48"/>
                            </a:lnTo>
                            <a:lnTo>
                              <a:pt x="15" y="48"/>
                            </a:lnTo>
                            <a:lnTo>
                              <a:pt x="10" y="43"/>
                            </a:lnTo>
                            <a:lnTo>
                              <a:pt x="5" y="43"/>
                            </a:lnTo>
                            <a:lnTo>
                              <a:pt x="0" y="38"/>
                            </a:lnTo>
                            <a:lnTo>
                              <a:pt x="0" y="34"/>
                            </a:lnTo>
                            <a:lnTo>
                              <a:pt x="0" y="29"/>
                            </a:lnTo>
                            <a:lnTo>
                              <a:pt x="0" y="24"/>
                            </a:lnTo>
                            <a:lnTo>
                              <a:pt x="0" y="19"/>
                            </a:lnTo>
                            <a:lnTo>
                              <a:pt x="0" y="14"/>
                            </a:lnTo>
                            <a:lnTo>
                              <a:pt x="0" y="10"/>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228EF03">
            <v:shape id="Freeform 519" style="position:absolute;margin-left:291.65pt;margin-top:4.3pt;width:1.45pt;height: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5l44,10r,4l48,19r,5l48,29r-4,5l44,38r-5,5l34,43r,5l29,48r-5,l20,48r-5,l10,43r-5,l,38,,34,,29,,24,,19,,14,,10r5,l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" w14:anchorId="46142592">
              <v:path arrowok="t" o:connecttype="custom" o:connectlocs="9208,0;11126,0;13044,1984;13044,1984;14962,3969;16880,3969;16880,5556;18415,7541;18415,9525;18415,11509;16880,13494;16880,15081;14962,17066;13044,17066;13044,19050;11126,19050;9208,19050;7673,19050;5755,19050;3836,17066;1918,17066;0,15081;0,13494;0,11509;0,9525;0,7541;0,5556;0,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40512" behindDoc="0" locked="0" layoutInCell="1" allowOverlap="1" wp14:anchorId="221D29B9" wp14:editId="74066F9C">
              <wp:simplePos x="0" y="0"/>
              <wp:positionH relativeFrom="column">
                <wp:posOffset>3740785</wp:posOffset>
              </wp:positionH>
              <wp:positionV relativeFrom="paragraph">
                <wp:posOffset>54610</wp:posOffset>
              </wp:positionV>
              <wp:extent cx="18415" cy="19050"/>
              <wp:effectExtent l="0" t="0" r="0" b="0"/>
              <wp:wrapNone/>
              <wp:docPr id="1840" name="Freeform 5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9 w 48"/>
                          <a:gd name="T7" fmla="*/ 5 h 48"/>
                          <a:gd name="T8" fmla="*/ 39 w 48"/>
                          <a:gd name="T9" fmla="*/ 10 h 48"/>
                          <a:gd name="T10" fmla="*/ 44 w 48"/>
                          <a:gd name="T11" fmla="*/ 10 h 48"/>
                          <a:gd name="T12" fmla="*/ 44 w 48"/>
                          <a:gd name="T13" fmla="*/ 14 h 48"/>
                          <a:gd name="T14" fmla="*/ 48 w 48"/>
                          <a:gd name="T15" fmla="*/ 19 h 48"/>
                          <a:gd name="T16" fmla="*/ 48 w 48"/>
                          <a:gd name="T17" fmla="*/ 24 h 48"/>
                          <a:gd name="T18" fmla="*/ 48 w 48"/>
                          <a:gd name="T19" fmla="*/ 29 h 48"/>
                          <a:gd name="T20" fmla="*/ 44 w 48"/>
                          <a:gd name="T21" fmla="*/ 34 h 48"/>
                          <a:gd name="T22" fmla="*/ 44 w 48"/>
                          <a:gd name="T23" fmla="*/ 38 h 48"/>
                          <a:gd name="T24" fmla="*/ 39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39" y="10"/>
                            </a:lnTo>
                            <a:lnTo>
                              <a:pt x="44" y="10"/>
                            </a:lnTo>
                            <a:lnTo>
                              <a:pt x="44" y="14"/>
                            </a:lnTo>
                            <a:lnTo>
                              <a:pt x="48" y="19"/>
                            </a:lnTo>
                            <a:lnTo>
                              <a:pt x="48" y="24"/>
                            </a:lnTo>
                            <a:lnTo>
                              <a:pt x="48" y="29"/>
                            </a:lnTo>
                            <a:lnTo>
                              <a:pt x="44" y="34"/>
                            </a:lnTo>
                            <a:lnTo>
                              <a:pt x="44" y="38"/>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7098CA2">
            <v:shape id="Freeform 518" style="position:absolute;margin-left:294.55pt;margin-top:4.3pt;width:1.45pt;height:1.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39,10r5,l44,14r4,5l48,24r,5l44,34r,4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" w14:anchorId="69A08FE4">
              <v:path arrowok="t" o:connecttype="custom" o:connectlocs="9208,0;11126,0;13044,1984;14962,1984;14962,3969;16880,3969;16880,5556;18415,7541;18415,9525;18415,11509;16880,13494;16880,15081;14962,17066;14962,17066;13044,19050;11126,19050;9208,19050;7673,19050;5755,19050;3836,17066;1918,17066;1918,15081;0,13494;0,11509;0,9525;0,7541;0,5556;1918,3969;1918,3969;3836,1984;5755,1984;7673,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9488" behindDoc="0" locked="0" layoutInCell="1" allowOverlap="1" wp14:anchorId="53D663BD" wp14:editId="67C81E79">
              <wp:simplePos x="0" y="0"/>
              <wp:positionH relativeFrom="column">
                <wp:posOffset>3776980</wp:posOffset>
              </wp:positionH>
              <wp:positionV relativeFrom="paragraph">
                <wp:posOffset>54610</wp:posOffset>
              </wp:positionV>
              <wp:extent cx="19050" cy="19050"/>
              <wp:effectExtent l="0" t="0" r="0" b="0"/>
              <wp:wrapNone/>
              <wp:docPr id="1839" name="Freeform 5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43"/>
                            </a:lnTo>
                            <a:lnTo>
                              <a:pt x="5" y="38"/>
                            </a:lnTo>
                            <a:lnTo>
                              <a:pt x="0" y="34"/>
                            </a:lnTo>
                            <a:lnTo>
                              <a:pt x="0" y="29"/>
                            </a:lnTo>
                            <a:lnTo>
                              <a:pt x="0" y="24"/>
                            </a:lnTo>
                            <a:lnTo>
                              <a:pt x="0" y="19"/>
                            </a:lnTo>
                            <a:lnTo>
                              <a:pt x="0" y="14"/>
                            </a:lnTo>
                            <a:lnTo>
                              <a:pt x="5"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FAB6420">
            <v:shape id="Freeform 517" style="position:absolute;margin-left:297.4pt;margin-top:4.3pt;width:1.5pt;height: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r-5,l5,38,,34,,29,,24,,19,,14,5,10,10,5r5,l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" w14:anchorId="0C08DB6B">
              <v:path arrowok="t" o:connecttype="custom" o:connectlocs="9525,0;11509,0;13494,1984;15478,1984;17463,3969;17463,3969;19050,5556;19050,7541;19050,9525;19050,11509;19050,13494;17463,15081;17463,17066;15478,17066;13494,19050;11509,19050;9525,19050;7938,19050;5953,19050;3969,17066;1984,17066;1984,15081;0,13494;0,11509;0,9525;0,7541;0,5556;1984,3969;1984,3969;3969,1984;5953,1984;7938,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8464" behindDoc="0" locked="0" layoutInCell="1" allowOverlap="1" wp14:anchorId="62BD3914" wp14:editId="550E783B">
              <wp:simplePos x="0" y="0"/>
              <wp:positionH relativeFrom="column">
                <wp:posOffset>3814445</wp:posOffset>
              </wp:positionH>
              <wp:positionV relativeFrom="paragraph">
                <wp:posOffset>54610</wp:posOffset>
              </wp:positionV>
              <wp:extent cx="17780" cy="19050"/>
              <wp:effectExtent l="0" t="0" r="0" b="0"/>
              <wp:wrapNone/>
              <wp:docPr id="1838" name="Freeform 5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7780"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4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4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4"/>
                            </a:lnTo>
                            <a:lnTo>
                              <a:pt x="48" y="19"/>
                            </a:lnTo>
                            <a:lnTo>
                              <a:pt x="48" y="24"/>
                            </a:lnTo>
                            <a:lnTo>
                              <a:pt x="48" y="29"/>
                            </a:lnTo>
                            <a:lnTo>
                              <a:pt x="48" y="34"/>
                            </a:lnTo>
                            <a:lnTo>
                              <a:pt x="44" y="38"/>
                            </a:lnTo>
                            <a:lnTo>
                              <a:pt x="44" y="43"/>
                            </a:lnTo>
                            <a:lnTo>
                              <a:pt x="39" y="43"/>
                            </a:lnTo>
                            <a:lnTo>
                              <a:pt x="34" y="48"/>
                            </a:lnTo>
                            <a:lnTo>
                              <a:pt x="29" y="48"/>
                            </a:lnTo>
                            <a:lnTo>
                              <a:pt x="24" y="48"/>
                            </a:lnTo>
                            <a:lnTo>
                              <a:pt x="20" y="48"/>
                            </a:lnTo>
                            <a:lnTo>
                              <a:pt x="15" y="48"/>
                            </a:lnTo>
                            <a:lnTo>
                              <a:pt x="10" y="43"/>
                            </a:lnTo>
                            <a:lnTo>
                              <a:pt x="5" y="38"/>
                            </a:lnTo>
                            <a:lnTo>
                              <a:pt x="5" y="34"/>
                            </a:lnTo>
                            <a:lnTo>
                              <a:pt x="0" y="29"/>
                            </a:lnTo>
                            <a:lnTo>
                              <a:pt x="0" y="24"/>
                            </a:lnTo>
                            <a:lnTo>
                              <a:pt x="0" y="19"/>
                            </a:lnTo>
                            <a:lnTo>
                              <a:pt x="5" y="14"/>
                            </a:lnTo>
                            <a:lnTo>
                              <a:pt x="5" y="10"/>
                            </a:lnTo>
                            <a:lnTo>
                              <a:pt x="10" y="10"/>
                            </a:lnTo>
                            <a:lnTo>
                              <a:pt x="10" y="5"/>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A745794">
            <v:shape id="Freeform 516" style="position:absolute;margin-left:300.35pt;margin-top:4.3pt;width:1.4pt;height:1.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4l48,19r,5l48,29r,5l44,38r,5l39,43r-5,5l29,48r-5,l20,48r-5,l10,43,5,38r,-4l,29,,24,,19,5,14r,-4l10,10r,-5l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" w14:anchorId="3BEEF5BA">
              <v:path arrowok="t" o:connecttype="custom" o:connectlocs="8890,0;10742,0;12594,1984;14446,1984;16298,3969;16298,3969;17780,5556;17780,7541;17780,9525;17780,11509;17780,13494;16298,15081;16298,17066;14446,17066;12594,19050;10742,19050;8890,19050;7408,19050;5556,19050;3704,17066;3704,17066;1852,15081;1852,13494;0,11509;0,9525;0,7541;1852,5556;1852,3969;3704,3969;3704,1984;5556,1984;7408,0;8890,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7440" behindDoc="0" locked="0" layoutInCell="1" allowOverlap="1" wp14:anchorId="104391EE" wp14:editId="1F018F5D">
              <wp:simplePos x="0" y="0"/>
              <wp:positionH relativeFrom="column">
                <wp:posOffset>3850640</wp:posOffset>
              </wp:positionH>
              <wp:positionV relativeFrom="paragraph">
                <wp:posOffset>54610</wp:posOffset>
              </wp:positionV>
              <wp:extent cx="19050" cy="19050"/>
              <wp:effectExtent l="0" t="0" r="0" b="0"/>
              <wp:wrapNone/>
              <wp:docPr id="1837" name="Freeform 5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9 w 48"/>
                          <a:gd name="T7" fmla="*/ 5 h 48"/>
                          <a:gd name="T8" fmla="*/ 44 w 48"/>
                          <a:gd name="T9" fmla="*/ 10 h 48"/>
                          <a:gd name="T10" fmla="*/ 48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8 w 48"/>
                          <a:gd name="T23" fmla="*/ 38 h 48"/>
                          <a:gd name="T24" fmla="*/ 44 w 48"/>
                          <a:gd name="T25" fmla="*/ 43 h 48"/>
                          <a:gd name="T26" fmla="*/ 39 w 48"/>
                          <a:gd name="T27" fmla="*/ 43 h 48"/>
                          <a:gd name="T28" fmla="*/ 34 w 48"/>
                          <a:gd name="T29" fmla="*/ 48 h 48"/>
                          <a:gd name="T30" fmla="*/ 29 w 48"/>
                          <a:gd name="T31" fmla="*/ 48 h 48"/>
                          <a:gd name="T32" fmla="*/ 24 w 48"/>
                          <a:gd name="T33" fmla="*/ 48 h 48"/>
                          <a:gd name="T34" fmla="*/ 20 w 48"/>
                          <a:gd name="T35" fmla="*/ 48 h 48"/>
                          <a:gd name="T36" fmla="*/ 15 w 48"/>
                          <a:gd name="T37" fmla="*/ 48 h 48"/>
                          <a:gd name="T38" fmla="*/ 15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5 w 48"/>
                          <a:gd name="T59" fmla="*/ 5 h 48"/>
                          <a:gd name="T60" fmla="*/ 15 w 48"/>
                          <a:gd name="T61" fmla="*/ 5 h 48"/>
                          <a:gd name="T62" fmla="*/ 20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9" y="5"/>
                            </a:lnTo>
                            <a:lnTo>
                              <a:pt x="44" y="10"/>
                            </a:lnTo>
                            <a:lnTo>
                              <a:pt x="48" y="10"/>
                            </a:lnTo>
                            <a:lnTo>
                              <a:pt x="48" y="14"/>
                            </a:lnTo>
                            <a:lnTo>
                              <a:pt x="48" y="19"/>
                            </a:lnTo>
                            <a:lnTo>
                              <a:pt x="48" y="24"/>
                            </a:lnTo>
                            <a:lnTo>
                              <a:pt x="48" y="29"/>
                            </a:lnTo>
                            <a:lnTo>
                              <a:pt x="48" y="34"/>
                            </a:lnTo>
                            <a:lnTo>
                              <a:pt x="48" y="38"/>
                            </a:lnTo>
                            <a:lnTo>
                              <a:pt x="44" y="43"/>
                            </a:lnTo>
                            <a:lnTo>
                              <a:pt x="39" y="43"/>
                            </a:lnTo>
                            <a:lnTo>
                              <a:pt x="34" y="48"/>
                            </a:lnTo>
                            <a:lnTo>
                              <a:pt x="29" y="48"/>
                            </a:lnTo>
                            <a:lnTo>
                              <a:pt x="24" y="48"/>
                            </a:lnTo>
                            <a:lnTo>
                              <a:pt x="20" y="48"/>
                            </a:lnTo>
                            <a:lnTo>
                              <a:pt x="15" y="48"/>
                            </a:lnTo>
                            <a:lnTo>
                              <a:pt x="15" y="43"/>
                            </a:lnTo>
                            <a:lnTo>
                              <a:pt x="10" y="43"/>
                            </a:lnTo>
                            <a:lnTo>
                              <a:pt x="5" y="38"/>
                            </a:lnTo>
                            <a:lnTo>
                              <a:pt x="5" y="34"/>
                            </a:lnTo>
                            <a:lnTo>
                              <a:pt x="0" y="29"/>
                            </a:lnTo>
                            <a:lnTo>
                              <a:pt x="0" y="24"/>
                            </a:lnTo>
                            <a:lnTo>
                              <a:pt x="0" y="19"/>
                            </a:lnTo>
                            <a:lnTo>
                              <a:pt x="5" y="14"/>
                            </a:lnTo>
                            <a:lnTo>
                              <a:pt x="5" y="10"/>
                            </a:lnTo>
                            <a:lnTo>
                              <a:pt x="10" y="10"/>
                            </a:lnTo>
                            <a:lnTo>
                              <a:pt x="15" y="5"/>
                            </a:lnTo>
                            <a:lnTo>
                              <a:pt x="20"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56362AAC">
            <v:shape id="Freeform 515" style="position:absolute;margin-left:303.2pt;margin-top:4.3pt;width:1.5pt;height:1.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5,l44,10r4,l48,14r,5l48,24r,5l48,34r,4l44,43r-5,l34,48r-5,l24,48r-4,l15,48r,-5l10,43,5,38r,-4l,29,,24,,19,5,14r,-4l10,10,15,5,20,r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" w14:anchorId="3B64A814">
              <v:path arrowok="t" o:connecttype="custom" o:connectlocs="9525,0;11509,0;13494,1984;15478,1984;17463,3969;19050,3969;19050,5556;19050,7541;19050,9525;19050,11509;19050,13494;19050,15081;17463,17066;15478,17066;13494,19050;11509,19050;9525,19050;7938,19050;5953,19050;5953,17066;3969,17066;1984,15081;1984,13494;0,11509;0,9525;0,7541;1984,5556;1984,3969;3969,3969;5953,1984;5953,1984;7938,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6416" behindDoc="0" locked="0" layoutInCell="1" allowOverlap="1" wp14:anchorId="0B420CE3" wp14:editId="0424B1D5">
              <wp:simplePos x="0" y="0"/>
              <wp:positionH relativeFrom="column">
                <wp:posOffset>3889375</wp:posOffset>
              </wp:positionH>
              <wp:positionV relativeFrom="paragraph">
                <wp:posOffset>54610</wp:posOffset>
              </wp:positionV>
              <wp:extent cx="18415" cy="19050"/>
              <wp:effectExtent l="0" t="0" r="0" b="0"/>
              <wp:wrapNone/>
              <wp:docPr id="1836" name="Freeform 5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4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4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10"/>
                            </a:lnTo>
                            <a:lnTo>
                              <a:pt x="43" y="10"/>
                            </a:lnTo>
                            <a:lnTo>
                              <a:pt x="43" y="14"/>
                            </a:lnTo>
                            <a:lnTo>
                              <a:pt x="48" y="19"/>
                            </a:lnTo>
                            <a:lnTo>
                              <a:pt x="48" y="24"/>
                            </a:lnTo>
                            <a:lnTo>
                              <a:pt x="48" y="29"/>
                            </a:lnTo>
                            <a:lnTo>
                              <a:pt x="43" y="34"/>
                            </a:lnTo>
                            <a:lnTo>
                              <a:pt x="43" y="38"/>
                            </a:lnTo>
                            <a:lnTo>
                              <a:pt x="38" y="43"/>
                            </a:lnTo>
                            <a:lnTo>
                              <a:pt x="34" y="43"/>
                            </a:lnTo>
                            <a:lnTo>
                              <a:pt x="34" y="48"/>
                            </a:lnTo>
                            <a:lnTo>
                              <a:pt x="29" y="48"/>
                            </a:lnTo>
                            <a:lnTo>
                              <a:pt x="24" y="48"/>
                            </a:lnTo>
                            <a:lnTo>
                              <a:pt x="19" y="48"/>
                            </a:lnTo>
                            <a:lnTo>
                              <a:pt x="14" y="48"/>
                            </a:lnTo>
                            <a:lnTo>
                              <a:pt x="10" y="43"/>
                            </a:lnTo>
                            <a:lnTo>
                              <a:pt x="5" y="43"/>
                            </a:lnTo>
                            <a:lnTo>
                              <a:pt x="0" y="38"/>
                            </a:lnTo>
                            <a:lnTo>
                              <a:pt x="0" y="34"/>
                            </a:lnTo>
                            <a:lnTo>
                              <a:pt x="0" y="29"/>
                            </a:lnTo>
                            <a:lnTo>
                              <a:pt x="0" y="24"/>
                            </a:lnTo>
                            <a:lnTo>
                              <a:pt x="0" y="19"/>
                            </a:lnTo>
                            <a:lnTo>
                              <a:pt x="0" y="14"/>
                            </a:lnTo>
                            <a:lnTo>
                              <a:pt x="0" y="10"/>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05D3762">
            <v:shape id="Freeform 514" style="position:absolute;margin-left:306.25pt;margin-top:4.3pt;width:1.45pt;height:1.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5l43,10r,4l48,19r,5l48,29r-5,5l43,38r-5,5l34,43r,5l29,48r-5,l19,48r-5,l10,43r-5,l,38,,34,,29,,24,,19,,14,,10r5,l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" w14:anchorId="2F1F4976">
              <v:path arrowok="t" o:connecttype="custom" o:connectlocs="9208,0;11126,0;13044,1984;13044,1984;14579,3969;16497,3969;16497,5556;18415,7541;18415,9525;18415,11509;16497,13494;16497,15081;14579,17066;13044,17066;13044,19050;11126,19050;9208,19050;7289,19050;5371,19050;3836,17066;1918,17066;0,15081;0,13494;0,11509;0,9525;0,7541;0,5556;0,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5392" behindDoc="0" locked="0" layoutInCell="1" allowOverlap="1" wp14:anchorId="7FF5277E" wp14:editId="0040E720">
              <wp:simplePos x="0" y="0"/>
              <wp:positionH relativeFrom="column">
                <wp:posOffset>3926205</wp:posOffset>
              </wp:positionH>
              <wp:positionV relativeFrom="paragraph">
                <wp:posOffset>54610</wp:posOffset>
              </wp:positionV>
              <wp:extent cx="18415" cy="19050"/>
              <wp:effectExtent l="0" t="0" r="0" b="0"/>
              <wp:wrapNone/>
              <wp:docPr id="1835" name="Freeform 5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38" y="10"/>
                            </a:lnTo>
                            <a:lnTo>
                              <a:pt x="43" y="10"/>
                            </a:lnTo>
                            <a:lnTo>
                              <a:pt x="43" y="14"/>
                            </a:lnTo>
                            <a:lnTo>
                              <a:pt x="48" y="19"/>
                            </a:lnTo>
                            <a:lnTo>
                              <a:pt x="48" y="24"/>
                            </a:lnTo>
                            <a:lnTo>
                              <a:pt x="48" y="29"/>
                            </a:lnTo>
                            <a:lnTo>
                              <a:pt x="43" y="34"/>
                            </a:lnTo>
                            <a:lnTo>
                              <a:pt x="43" y="38"/>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B7C1C97">
            <v:shape id="Freeform 513" style="position:absolute;margin-left:309.15pt;margin-top:4.3pt;width:1.45pt;height:1.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38,10r5,l43,14r5,5l48,24r,5l43,34r,4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" w14:anchorId="026151AA">
              <v:path arrowok="t" o:connecttype="custom" o:connectlocs="9208,0;11126,0;13044,1984;14579,1984;14579,3969;16497,3969;16497,5556;18415,7541;18415,9525;18415,11509;16497,13494;16497,15081;14579,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4368" behindDoc="0" locked="0" layoutInCell="1" allowOverlap="1" wp14:anchorId="7AF91477" wp14:editId="1567651C">
              <wp:simplePos x="0" y="0"/>
              <wp:positionH relativeFrom="column">
                <wp:posOffset>3963035</wp:posOffset>
              </wp:positionH>
              <wp:positionV relativeFrom="paragraph">
                <wp:posOffset>54610</wp:posOffset>
              </wp:positionV>
              <wp:extent cx="18415" cy="19050"/>
              <wp:effectExtent l="0" t="0" r="0" b="0"/>
              <wp:wrapNone/>
              <wp:docPr id="1834" name="Freeform 5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5 w 48"/>
                          <a:gd name="T41" fmla="*/ 43 h 48"/>
                          <a:gd name="T42" fmla="*/ 5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5 w 48"/>
                          <a:gd name="T55" fmla="*/ 10 h 48"/>
                          <a:gd name="T56" fmla="*/ 5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43"/>
                            </a:lnTo>
                            <a:lnTo>
                              <a:pt x="5" y="38"/>
                            </a:lnTo>
                            <a:lnTo>
                              <a:pt x="0" y="34"/>
                            </a:lnTo>
                            <a:lnTo>
                              <a:pt x="0" y="29"/>
                            </a:lnTo>
                            <a:lnTo>
                              <a:pt x="0" y="24"/>
                            </a:lnTo>
                            <a:lnTo>
                              <a:pt x="0" y="19"/>
                            </a:lnTo>
                            <a:lnTo>
                              <a:pt x="0" y="14"/>
                            </a:lnTo>
                            <a:lnTo>
                              <a:pt x="5"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64F9C323">
            <v:shape id="Freeform 512" style="position:absolute;margin-left:312.05pt;margin-top:4.3pt;width:1.45pt;height:1.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r-5,l5,38,,34,,29,,24,,19,,14,5,10,10,5r4,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" w14:anchorId="1DE652DB">
              <v:path arrowok="t" o:connecttype="custom" o:connectlocs="9208,0;11126,0;13044,1984;14579,1984;16497,3969;16497,3969;18415,5556;18415,7541;18415,9525;18415,11509;18415,13494;16497,15081;16497,17066;14579,17066;13044,19050;11126,19050;9208,19050;7289,19050;5371,19050;3836,17066;1918,17066;1918,15081;0,13494;0,11509;0,9525;0,7541;0,5556;1918,3969;1918,3969;3836,1984;5371,1984;7289,0;9208,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3344" behindDoc="0" locked="0" layoutInCell="1" allowOverlap="1" wp14:anchorId="409317A3" wp14:editId="7CE9DABA">
              <wp:simplePos x="0" y="0"/>
              <wp:positionH relativeFrom="column">
                <wp:posOffset>3999230</wp:posOffset>
              </wp:positionH>
              <wp:positionV relativeFrom="paragraph">
                <wp:posOffset>54610</wp:posOffset>
              </wp:positionV>
              <wp:extent cx="19050" cy="19050"/>
              <wp:effectExtent l="0" t="0" r="0" b="0"/>
              <wp:wrapNone/>
              <wp:docPr id="1833" name="Freeform 5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9 w 48"/>
                          <a:gd name="T3" fmla="*/ 0 h 48"/>
                          <a:gd name="T4" fmla="*/ 34 w 48"/>
                          <a:gd name="T5" fmla="*/ 5 h 48"/>
                          <a:gd name="T6" fmla="*/ 38 w 48"/>
                          <a:gd name="T7" fmla="*/ 5 h 48"/>
                          <a:gd name="T8" fmla="*/ 43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43 w 48"/>
                          <a:gd name="T25" fmla="*/ 43 h 48"/>
                          <a:gd name="T26" fmla="*/ 38 w 48"/>
                          <a:gd name="T27" fmla="*/ 43 h 48"/>
                          <a:gd name="T28" fmla="*/ 34 w 48"/>
                          <a:gd name="T29" fmla="*/ 48 h 48"/>
                          <a:gd name="T30" fmla="*/ 29 w 48"/>
                          <a:gd name="T31" fmla="*/ 48 h 48"/>
                          <a:gd name="T32" fmla="*/ 24 w 48"/>
                          <a:gd name="T33" fmla="*/ 48 h 48"/>
                          <a:gd name="T34" fmla="*/ 19 w 48"/>
                          <a:gd name="T35" fmla="*/ 48 h 48"/>
                          <a:gd name="T36" fmla="*/ 14 w 48"/>
                          <a:gd name="T37" fmla="*/ 48 h 48"/>
                          <a:gd name="T38" fmla="*/ 10 w 48"/>
                          <a:gd name="T39" fmla="*/ 43 h 48"/>
                          <a:gd name="T40" fmla="*/ 10 w 48"/>
                          <a:gd name="T41" fmla="*/ 43 h 48"/>
                          <a:gd name="T42" fmla="*/ 5 w 48"/>
                          <a:gd name="T43" fmla="*/ 38 h 48"/>
                          <a:gd name="T44" fmla="*/ 5 w 48"/>
                          <a:gd name="T45" fmla="*/ 34 h 48"/>
                          <a:gd name="T46" fmla="*/ 0 w 48"/>
                          <a:gd name="T47" fmla="*/ 29 h 48"/>
                          <a:gd name="T48" fmla="*/ 0 w 48"/>
                          <a:gd name="T49" fmla="*/ 24 h 48"/>
                          <a:gd name="T50" fmla="*/ 0 w 48"/>
                          <a:gd name="T51" fmla="*/ 19 h 48"/>
                          <a:gd name="T52" fmla="*/ 5 w 48"/>
                          <a:gd name="T53" fmla="*/ 14 h 48"/>
                          <a:gd name="T54" fmla="*/ 5 w 48"/>
                          <a:gd name="T55" fmla="*/ 10 h 48"/>
                          <a:gd name="T56" fmla="*/ 10 w 48"/>
                          <a:gd name="T57" fmla="*/ 10 h 48"/>
                          <a:gd name="T58" fmla="*/ 10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9" y="0"/>
                            </a:lnTo>
                            <a:lnTo>
                              <a:pt x="34" y="5"/>
                            </a:lnTo>
                            <a:lnTo>
                              <a:pt x="38" y="5"/>
                            </a:lnTo>
                            <a:lnTo>
                              <a:pt x="43" y="10"/>
                            </a:lnTo>
                            <a:lnTo>
                              <a:pt x="48" y="14"/>
                            </a:lnTo>
                            <a:lnTo>
                              <a:pt x="48" y="19"/>
                            </a:lnTo>
                            <a:lnTo>
                              <a:pt x="48" y="24"/>
                            </a:lnTo>
                            <a:lnTo>
                              <a:pt x="48" y="29"/>
                            </a:lnTo>
                            <a:lnTo>
                              <a:pt x="48" y="34"/>
                            </a:lnTo>
                            <a:lnTo>
                              <a:pt x="43" y="38"/>
                            </a:lnTo>
                            <a:lnTo>
                              <a:pt x="43" y="43"/>
                            </a:lnTo>
                            <a:lnTo>
                              <a:pt x="38" y="43"/>
                            </a:lnTo>
                            <a:lnTo>
                              <a:pt x="34" y="48"/>
                            </a:lnTo>
                            <a:lnTo>
                              <a:pt x="29" y="48"/>
                            </a:lnTo>
                            <a:lnTo>
                              <a:pt x="24" y="48"/>
                            </a:lnTo>
                            <a:lnTo>
                              <a:pt x="19" y="48"/>
                            </a:lnTo>
                            <a:lnTo>
                              <a:pt x="14" y="48"/>
                            </a:lnTo>
                            <a:lnTo>
                              <a:pt x="10" y="43"/>
                            </a:lnTo>
                            <a:lnTo>
                              <a:pt x="5" y="38"/>
                            </a:lnTo>
                            <a:lnTo>
                              <a:pt x="5" y="34"/>
                            </a:lnTo>
                            <a:lnTo>
                              <a:pt x="0" y="29"/>
                            </a:lnTo>
                            <a:lnTo>
                              <a:pt x="0" y="24"/>
                            </a:lnTo>
                            <a:lnTo>
                              <a:pt x="0" y="19"/>
                            </a:lnTo>
                            <a:lnTo>
                              <a:pt x="5" y="14"/>
                            </a:lnTo>
                            <a:lnTo>
                              <a:pt x="5" y="10"/>
                            </a:lnTo>
                            <a:lnTo>
                              <a:pt x="10" y="10"/>
                            </a:lnTo>
                            <a:lnTo>
                              <a:pt x="10"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F192A14">
            <v:shape id="Freeform 511" style="position:absolute;margin-left:314.9pt;margin-top:4.3pt;width:1.5pt;height:1.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5,l34,5r4,l43,10r5,4l48,19r,5l48,29r,5l43,38r,5l38,43r-4,5l29,48r-5,l19,48r-5,l10,43,5,38r,-4l,29,,24,,19,5,14r,-4l10,10r,-5l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" w14:anchorId="06EB0830">
              <v:path arrowok="t" o:connecttype="custom" o:connectlocs="9525,0;11509,0;13494,1984;15081,1984;17066,3969;17066,3969;19050,5556;19050,7541;19050,9525;19050,11509;19050,13494;17066,15081;17066,17066;15081,17066;13494,19050;11509,19050;9525,19050;7541,19050;5556,19050;3969,17066;3969,17066;1984,15081;1984,13494;0,11509;0,9525;0,7541;1984,5556;1984,3969;3969,3969;3969,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2320" behindDoc="0" locked="0" layoutInCell="1" allowOverlap="1" wp14:anchorId="65FE8C2C" wp14:editId="7D22C1E6">
              <wp:simplePos x="0" y="0"/>
              <wp:positionH relativeFrom="column">
                <wp:posOffset>4036695</wp:posOffset>
              </wp:positionH>
              <wp:positionV relativeFrom="paragraph">
                <wp:posOffset>54610</wp:posOffset>
              </wp:positionV>
              <wp:extent cx="19685" cy="19050"/>
              <wp:effectExtent l="0" t="0" r="0" b="0"/>
              <wp:wrapNone/>
              <wp:docPr id="1832" name="Freeform 5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685" cy="19050"/>
                      </a:xfrm>
                      <a:custGeom>
                        <a:avLst/>
                        <a:gdLst>
                          <a:gd name="T0" fmla="*/ 24 w 53"/>
                          <a:gd name="T1" fmla="*/ 0 h 48"/>
                          <a:gd name="T2" fmla="*/ 29 w 53"/>
                          <a:gd name="T3" fmla="*/ 0 h 48"/>
                          <a:gd name="T4" fmla="*/ 34 w 53"/>
                          <a:gd name="T5" fmla="*/ 5 h 48"/>
                          <a:gd name="T6" fmla="*/ 38 w 53"/>
                          <a:gd name="T7" fmla="*/ 5 h 48"/>
                          <a:gd name="T8" fmla="*/ 43 w 53"/>
                          <a:gd name="T9" fmla="*/ 10 h 48"/>
                          <a:gd name="T10" fmla="*/ 48 w 53"/>
                          <a:gd name="T11" fmla="*/ 10 h 48"/>
                          <a:gd name="T12" fmla="*/ 48 w 53"/>
                          <a:gd name="T13" fmla="*/ 14 h 48"/>
                          <a:gd name="T14" fmla="*/ 48 w 53"/>
                          <a:gd name="T15" fmla="*/ 19 h 48"/>
                          <a:gd name="T16" fmla="*/ 53 w 53"/>
                          <a:gd name="T17" fmla="*/ 24 h 48"/>
                          <a:gd name="T18" fmla="*/ 48 w 53"/>
                          <a:gd name="T19" fmla="*/ 29 h 48"/>
                          <a:gd name="T20" fmla="*/ 48 w 53"/>
                          <a:gd name="T21" fmla="*/ 34 h 48"/>
                          <a:gd name="T22" fmla="*/ 48 w 53"/>
                          <a:gd name="T23" fmla="*/ 38 h 48"/>
                          <a:gd name="T24" fmla="*/ 43 w 53"/>
                          <a:gd name="T25" fmla="*/ 43 h 48"/>
                          <a:gd name="T26" fmla="*/ 38 w 53"/>
                          <a:gd name="T27" fmla="*/ 43 h 48"/>
                          <a:gd name="T28" fmla="*/ 34 w 53"/>
                          <a:gd name="T29" fmla="*/ 48 h 48"/>
                          <a:gd name="T30" fmla="*/ 29 w 53"/>
                          <a:gd name="T31" fmla="*/ 48 h 48"/>
                          <a:gd name="T32" fmla="*/ 24 w 53"/>
                          <a:gd name="T33" fmla="*/ 48 h 48"/>
                          <a:gd name="T34" fmla="*/ 19 w 53"/>
                          <a:gd name="T35" fmla="*/ 48 h 48"/>
                          <a:gd name="T36" fmla="*/ 14 w 53"/>
                          <a:gd name="T37" fmla="*/ 48 h 48"/>
                          <a:gd name="T38" fmla="*/ 14 w 53"/>
                          <a:gd name="T39" fmla="*/ 43 h 48"/>
                          <a:gd name="T40" fmla="*/ 10 w 53"/>
                          <a:gd name="T41" fmla="*/ 43 h 48"/>
                          <a:gd name="T42" fmla="*/ 5 w 53"/>
                          <a:gd name="T43" fmla="*/ 38 h 48"/>
                          <a:gd name="T44" fmla="*/ 5 w 53"/>
                          <a:gd name="T45" fmla="*/ 34 h 48"/>
                          <a:gd name="T46" fmla="*/ 0 w 53"/>
                          <a:gd name="T47" fmla="*/ 29 h 48"/>
                          <a:gd name="T48" fmla="*/ 0 w 53"/>
                          <a:gd name="T49" fmla="*/ 24 h 48"/>
                          <a:gd name="T50" fmla="*/ 0 w 53"/>
                          <a:gd name="T51" fmla="*/ 19 h 48"/>
                          <a:gd name="T52" fmla="*/ 5 w 53"/>
                          <a:gd name="T53" fmla="*/ 14 h 48"/>
                          <a:gd name="T54" fmla="*/ 5 w 53"/>
                          <a:gd name="T55" fmla="*/ 10 h 48"/>
                          <a:gd name="T56" fmla="*/ 10 w 53"/>
                          <a:gd name="T57" fmla="*/ 10 h 48"/>
                          <a:gd name="T58" fmla="*/ 14 w 53"/>
                          <a:gd name="T59" fmla="*/ 5 h 48"/>
                          <a:gd name="T60" fmla="*/ 14 w 53"/>
                          <a:gd name="T61" fmla="*/ 5 h 48"/>
                          <a:gd name="T62" fmla="*/ 19 w 53"/>
                          <a:gd name="T63" fmla="*/ 0 h 48"/>
                          <a:gd name="T64" fmla="*/ 24 w 53"/>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48">
                            <a:moveTo>
                              <a:pt x="24" y="0"/>
                            </a:moveTo>
                            <a:lnTo>
                              <a:pt x="29" y="0"/>
                            </a:lnTo>
                            <a:lnTo>
                              <a:pt x="34" y="5"/>
                            </a:lnTo>
                            <a:lnTo>
                              <a:pt x="38" y="5"/>
                            </a:lnTo>
                            <a:lnTo>
                              <a:pt x="43" y="10"/>
                            </a:lnTo>
                            <a:lnTo>
                              <a:pt x="48" y="10"/>
                            </a:lnTo>
                            <a:lnTo>
                              <a:pt x="48" y="14"/>
                            </a:lnTo>
                            <a:lnTo>
                              <a:pt x="48" y="19"/>
                            </a:lnTo>
                            <a:lnTo>
                              <a:pt x="53" y="24"/>
                            </a:lnTo>
                            <a:lnTo>
                              <a:pt x="48" y="29"/>
                            </a:lnTo>
                            <a:lnTo>
                              <a:pt x="48" y="34"/>
                            </a:lnTo>
                            <a:lnTo>
                              <a:pt x="48" y="38"/>
                            </a:lnTo>
                            <a:lnTo>
                              <a:pt x="43" y="43"/>
                            </a:lnTo>
                            <a:lnTo>
                              <a:pt x="38" y="43"/>
                            </a:lnTo>
                            <a:lnTo>
                              <a:pt x="34" y="48"/>
                            </a:lnTo>
                            <a:lnTo>
                              <a:pt x="29" y="48"/>
                            </a:lnTo>
                            <a:lnTo>
                              <a:pt x="24" y="48"/>
                            </a:lnTo>
                            <a:lnTo>
                              <a:pt x="19" y="48"/>
                            </a:lnTo>
                            <a:lnTo>
                              <a:pt x="14" y="48"/>
                            </a:lnTo>
                            <a:lnTo>
                              <a:pt x="14" y="43"/>
                            </a:lnTo>
                            <a:lnTo>
                              <a:pt x="10" y="43"/>
                            </a:lnTo>
                            <a:lnTo>
                              <a:pt x="5" y="38"/>
                            </a:lnTo>
                            <a:lnTo>
                              <a:pt x="5" y="34"/>
                            </a:lnTo>
                            <a:lnTo>
                              <a:pt x="0" y="29"/>
                            </a:lnTo>
                            <a:lnTo>
                              <a:pt x="0" y="24"/>
                            </a:lnTo>
                            <a:lnTo>
                              <a:pt x="0" y="19"/>
                            </a:lnTo>
                            <a:lnTo>
                              <a:pt x="5" y="14"/>
                            </a:lnTo>
                            <a:lnTo>
                              <a:pt x="5" y="10"/>
                            </a:lnTo>
                            <a:lnTo>
                              <a:pt x="10" y="10"/>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729C43BB">
            <v:shape id="Freeform 510" style="position:absolute;margin-left:317.85pt;margin-top:4.3pt;width:1.55pt;height:1.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48" o:spid="_x0000_s1026" fillcolor="aqua" stroked="f" path="m24,r5,l34,5r4,l43,10r5,l48,14r,5l53,24r-5,5l48,34r,4l43,43r-5,l34,48r-5,l24,48r-5,l14,48r,-5l10,43,5,38r,-4l,29,,24,,19,5,14r,-4l10,10,14,5,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" w14:anchorId="79B95013">
              <v:path arrowok="t" o:connecttype="custom" o:connectlocs="8914,0;10771,0;12628,1984;14114,1984;15971,3969;17828,3969;17828,5556;17828,7541;19685,9525;17828,11509;17828,13494;17828,15081;15971,17066;14114,17066;12628,19050;10771,19050;8914,19050;7057,19050;5200,19050;5200,17066;3714,17066;1857,15081;1857,13494;0,11509;0,9525;0,7541;1857,5556;1857,3969;3714,3969;5200,1984;5200,1984;7057,0;8914,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1296" behindDoc="0" locked="0" layoutInCell="1" allowOverlap="1" wp14:anchorId="71546A85" wp14:editId="42C9EDD0">
              <wp:simplePos x="0" y="0"/>
              <wp:positionH relativeFrom="column">
                <wp:posOffset>4074795</wp:posOffset>
              </wp:positionH>
              <wp:positionV relativeFrom="paragraph">
                <wp:posOffset>54610</wp:posOffset>
              </wp:positionV>
              <wp:extent cx="19050" cy="19050"/>
              <wp:effectExtent l="0" t="0" r="0" b="0"/>
              <wp:wrapNone/>
              <wp:docPr id="1831" name="Freeform 50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9050" cy="19050"/>
                      </a:xfrm>
                      <a:custGeom>
                        <a:avLst/>
                        <a:gdLst>
                          <a:gd name="T0" fmla="*/ 24 w 48"/>
                          <a:gd name="T1" fmla="*/ 0 h 48"/>
                          <a:gd name="T2" fmla="*/ 28 w 48"/>
                          <a:gd name="T3" fmla="*/ 0 h 48"/>
                          <a:gd name="T4" fmla="*/ 33 w 48"/>
                          <a:gd name="T5" fmla="*/ 5 h 48"/>
                          <a:gd name="T6" fmla="*/ 33 w 48"/>
                          <a:gd name="T7" fmla="*/ 5 h 48"/>
                          <a:gd name="T8" fmla="*/ 38 w 48"/>
                          <a:gd name="T9" fmla="*/ 10 h 48"/>
                          <a:gd name="T10" fmla="*/ 43 w 48"/>
                          <a:gd name="T11" fmla="*/ 10 h 48"/>
                          <a:gd name="T12" fmla="*/ 43 w 48"/>
                          <a:gd name="T13" fmla="*/ 14 h 48"/>
                          <a:gd name="T14" fmla="*/ 48 w 48"/>
                          <a:gd name="T15" fmla="*/ 19 h 48"/>
                          <a:gd name="T16" fmla="*/ 48 w 48"/>
                          <a:gd name="T17" fmla="*/ 24 h 48"/>
                          <a:gd name="T18" fmla="*/ 48 w 48"/>
                          <a:gd name="T19" fmla="*/ 29 h 48"/>
                          <a:gd name="T20" fmla="*/ 43 w 48"/>
                          <a:gd name="T21" fmla="*/ 34 h 48"/>
                          <a:gd name="T22" fmla="*/ 43 w 48"/>
                          <a:gd name="T23" fmla="*/ 38 h 48"/>
                          <a:gd name="T24" fmla="*/ 38 w 48"/>
                          <a:gd name="T25" fmla="*/ 43 h 48"/>
                          <a:gd name="T26" fmla="*/ 33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0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0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10"/>
                            </a:lnTo>
                            <a:lnTo>
                              <a:pt x="43" y="10"/>
                            </a:lnTo>
                            <a:lnTo>
                              <a:pt x="43" y="14"/>
                            </a:lnTo>
                            <a:lnTo>
                              <a:pt x="48" y="19"/>
                            </a:lnTo>
                            <a:lnTo>
                              <a:pt x="48" y="24"/>
                            </a:lnTo>
                            <a:lnTo>
                              <a:pt x="48" y="29"/>
                            </a:lnTo>
                            <a:lnTo>
                              <a:pt x="43" y="34"/>
                            </a:lnTo>
                            <a:lnTo>
                              <a:pt x="43" y="38"/>
                            </a:lnTo>
                            <a:lnTo>
                              <a:pt x="38" y="43"/>
                            </a:lnTo>
                            <a:lnTo>
                              <a:pt x="33" y="43"/>
                            </a:lnTo>
                            <a:lnTo>
                              <a:pt x="33" y="48"/>
                            </a:lnTo>
                            <a:lnTo>
                              <a:pt x="28" y="48"/>
                            </a:lnTo>
                            <a:lnTo>
                              <a:pt x="24" y="48"/>
                            </a:lnTo>
                            <a:lnTo>
                              <a:pt x="19" y="48"/>
                            </a:lnTo>
                            <a:lnTo>
                              <a:pt x="14" y="48"/>
                            </a:lnTo>
                            <a:lnTo>
                              <a:pt x="9" y="43"/>
                            </a:lnTo>
                            <a:lnTo>
                              <a:pt x="4" y="43"/>
                            </a:lnTo>
                            <a:lnTo>
                              <a:pt x="0" y="38"/>
                            </a:lnTo>
                            <a:lnTo>
                              <a:pt x="0" y="34"/>
                            </a:lnTo>
                            <a:lnTo>
                              <a:pt x="0" y="29"/>
                            </a:lnTo>
                            <a:lnTo>
                              <a:pt x="0" y="24"/>
                            </a:lnTo>
                            <a:lnTo>
                              <a:pt x="0" y="19"/>
                            </a:lnTo>
                            <a:lnTo>
                              <a:pt x="0" y="14"/>
                            </a:lnTo>
                            <a:lnTo>
                              <a:pt x="0" y="10"/>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254BC2DF">
            <v:shape id="Freeform 509" style="position:absolute;margin-left:320.85pt;margin-top:4.3pt;width:1.5pt;height:1.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5l43,10r,4l48,19r,5l48,29r-5,5l43,38r-5,5l33,43r,5l28,48r-4,l19,48r-5,l9,43r-5,l,38,,34,,29,,24,,19,,14,,10r4,l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" w14:anchorId="59DD07F6">
              <v:path arrowok="t" o:connecttype="custom" o:connectlocs="9525,0;11113,0;13097,1984;13097,1984;15081,3969;17066,3969;17066,5556;19050,7541;19050,9525;19050,11509;17066,13494;17066,15081;15081,17066;13097,17066;13097,19050;11113,19050;9525,19050;7541,19050;5556,19050;3572,17066;1588,17066;0,15081;0,13494;0,11509;0,9525;0,7541;0,5556;0,3969;1588,3969;3572,1984;5556,1984;7541,0;9525,0" o:connectangles="0,0,0,0,0,0,0,0,0,0,0,0,0,0,0,0,0,0,0,0,0,0,0,0,0,0,0,0,0,0,0,0,0"/>
              <o:lock v:ext="edit" aspectratio="t"/>
            </v:shape>
          </w:pict>
        </mc:Fallback>
      </mc:AlternateContent>
    </w:r>
    <w:r>
      <w:rPr>
        <w:noProof/>
        <w:color w:val="00FFFF"/>
      </w:rPr>
      <mc:AlternateContent>
        <mc:Choice Requires="wps">
          <w:drawing>
            <wp:anchor distT="0" distB="0" distL="114300" distR="114300" simplePos="0" relativeHeight="251830272" behindDoc="0" locked="0" layoutInCell="1" allowOverlap="1" wp14:anchorId="4E8757CB" wp14:editId="30519137">
              <wp:simplePos x="0" y="0"/>
              <wp:positionH relativeFrom="column">
                <wp:posOffset>4111625</wp:posOffset>
              </wp:positionH>
              <wp:positionV relativeFrom="paragraph">
                <wp:posOffset>54610</wp:posOffset>
              </wp:positionV>
              <wp:extent cx="18415" cy="19050"/>
              <wp:effectExtent l="0" t="0" r="0" b="0"/>
              <wp:wrapNone/>
              <wp:docPr id="1830" name="Freeform 50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18415" cy="19050"/>
                      </a:xfrm>
                      <a:custGeom>
                        <a:avLst/>
                        <a:gdLst>
                          <a:gd name="T0" fmla="*/ 24 w 48"/>
                          <a:gd name="T1" fmla="*/ 0 h 48"/>
                          <a:gd name="T2" fmla="*/ 28 w 48"/>
                          <a:gd name="T3" fmla="*/ 0 h 48"/>
                          <a:gd name="T4" fmla="*/ 33 w 48"/>
                          <a:gd name="T5" fmla="*/ 5 h 48"/>
                          <a:gd name="T6" fmla="*/ 38 w 48"/>
                          <a:gd name="T7" fmla="*/ 5 h 48"/>
                          <a:gd name="T8" fmla="*/ 38 w 48"/>
                          <a:gd name="T9" fmla="*/ 10 h 48"/>
                          <a:gd name="T10" fmla="*/ 43 w 48"/>
                          <a:gd name="T11" fmla="*/ 10 h 48"/>
                          <a:gd name="T12" fmla="*/ 48 w 48"/>
                          <a:gd name="T13" fmla="*/ 14 h 48"/>
                          <a:gd name="T14" fmla="*/ 48 w 48"/>
                          <a:gd name="T15" fmla="*/ 19 h 48"/>
                          <a:gd name="T16" fmla="*/ 48 w 48"/>
                          <a:gd name="T17" fmla="*/ 24 h 48"/>
                          <a:gd name="T18" fmla="*/ 48 w 48"/>
                          <a:gd name="T19" fmla="*/ 29 h 48"/>
                          <a:gd name="T20" fmla="*/ 48 w 48"/>
                          <a:gd name="T21" fmla="*/ 34 h 48"/>
                          <a:gd name="T22" fmla="*/ 43 w 48"/>
                          <a:gd name="T23" fmla="*/ 38 h 48"/>
                          <a:gd name="T24" fmla="*/ 38 w 48"/>
                          <a:gd name="T25" fmla="*/ 43 h 48"/>
                          <a:gd name="T26" fmla="*/ 38 w 48"/>
                          <a:gd name="T27" fmla="*/ 43 h 48"/>
                          <a:gd name="T28" fmla="*/ 33 w 48"/>
                          <a:gd name="T29" fmla="*/ 48 h 48"/>
                          <a:gd name="T30" fmla="*/ 28 w 48"/>
                          <a:gd name="T31" fmla="*/ 48 h 48"/>
                          <a:gd name="T32" fmla="*/ 24 w 48"/>
                          <a:gd name="T33" fmla="*/ 48 h 48"/>
                          <a:gd name="T34" fmla="*/ 19 w 48"/>
                          <a:gd name="T35" fmla="*/ 48 h 48"/>
                          <a:gd name="T36" fmla="*/ 14 w 48"/>
                          <a:gd name="T37" fmla="*/ 48 h 48"/>
                          <a:gd name="T38" fmla="*/ 9 w 48"/>
                          <a:gd name="T39" fmla="*/ 43 h 48"/>
                          <a:gd name="T40" fmla="*/ 4 w 48"/>
                          <a:gd name="T41" fmla="*/ 43 h 48"/>
                          <a:gd name="T42" fmla="*/ 4 w 48"/>
                          <a:gd name="T43" fmla="*/ 38 h 48"/>
                          <a:gd name="T44" fmla="*/ 0 w 48"/>
                          <a:gd name="T45" fmla="*/ 34 h 48"/>
                          <a:gd name="T46" fmla="*/ 0 w 48"/>
                          <a:gd name="T47" fmla="*/ 29 h 48"/>
                          <a:gd name="T48" fmla="*/ 0 w 48"/>
                          <a:gd name="T49" fmla="*/ 24 h 48"/>
                          <a:gd name="T50" fmla="*/ 0 w 48"/>
                          <a:gd name="T51" fmla="*/ 19 h 48"/>
                          <a:gd name="T52" fmla="*/ 0 w 48"/>
                          <a:gd name="T53" fmla="*/ 14 h 48"/>
                          <a:gd name="T54" fmla="*/ 4 w 48"/>
                          <a:gd name="T55" fmla="*/ 10 h 48"/>
                          <a:gd name="T56" fmla="*/ 4 w 48"/>
                          <a:gd name="T57" fmla="*/ 10 h 48"/>
                          <a:gd name="T58" fmla="*/ 9 w 48"/>
                          <a:gd name="T59" fmla="*/ 5 h 48"/>
                          <a:gd name="T60" fmla="*/ 14 w 48"/>
                          <a:gd name="T61" fmla="*/ 5 h 48"/>
                          <a:gd name="T62" fmla="*/ 19 w 48"/>
                          <a:gd name="T63" fmla="*/ 0 h 48"/>
                          <a:gd name="T64" fmla="*/ 24 w 48"/>
                          <a:gd name="T65" fmla="*/ 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8">
                            <a:moveTo>
                              <a:pt x="24" y="0"/>
                            </a:moveTo>
                            <a:lnTo>
                              <a:pt x="28" y="0"/>
                            </a:lnTo>
                            <a:lnTo>
                              <a:pt x="33" y="5"/>
                            </a:lnTo>
                            <a:lnTo>
                              <a:pt x="38" y="5"/>
                            </a:lnTo>
                            <a:lnTo>
                              <a:pt x="38" y="10"/>
                            </a:lnTo>
                            <a:lnTo>
                              <a:pt x="43" y="10"/>
                            </a:lnTo>
                            <a:lnTo>
                              <a:pt x="48" y="14"/>
                            </a:lnTo>
                            <a:lnTo>
                              <a:pt x="48" y="19"/>
                            </a:lnTo>
                            <a:lnTo>
                              <a:pt x="48" y="24"/>
                            </a:lnTo>
                            <a:lnTo>
                              <a:pt x="48" y="29"/>
                            </a:lnTo>
                            <a:lnTo>
                              <a:pt x="48" y="34"/>
                            </a:lnTo>
                            <a:lnTo>
                              <a:pt x="43" y="38"/>
                            </a:lnTo>
                            <a:lnTo>
                              <a:pt x="38" y="43"/>
                            </a:lnTo>
                            <a:lnTo>
                              <a:pt x="33" y="48"/>
                            </a:lnTo>
                            <a:lnTo>
                              <a:pt x="28" y="48"/>
                            </a:lnTo>
                            <a:lnTo>
                              <a:pt x="24" y="48"/>
                            </a:lnTo>
                            <a:lnTo>
                              <a:pt x="19" y="48"/>
                            </a:lnTo>
                            <a:lnTo>
                              <a:pt x="14" y="48"/>
                            </a:lnTo>
                            <a:lnTo>
                              <a:pt x="9" y="43"/>
                            </a:lnTo>
                            <a:lnTo>
                              <a:pt x="4" y="43"/>
                            </a:lnTo>
                            <a:lnTo>
                              <a:pt x="4" y="38"/>
                            </a:lnTo>
                            <a:lnTo>
                              <a:pt x="0" y="34"/>
                            </a:lnTo>
                            <a:lnTo>
                              <a:pt x="0" y="29"/>
                            </a:lnTo>
                            <a:lnTo>
                              <a:pt x="0" y="24"/>
                            </a:lnTo>
                            <a:lnTo>
                              <a:pt x="0" y="19"/>
                            </a:lnTo>
                            <a:lnTo>
                              <a:pt x="0" y="14"/>
                            </a:lnTo>
                            <a:lnTo>
                              <a:pt x="4" y="10"/>
                            </a:lnTo>
                            <a:lnTo>
                              <a:pt x="9" y="5"/>
                            </a:lnTo>
                            <a:lnTo>
                              <a:pt x="14" y="5"/>
                            </a:lnTo>
                            <a:lnTo>
                              <a:pt x="19" y="0"/>
                            </a:lnTo>
                            <a:lnTo>
                              <a:pt x="24"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13B3E3F9">
            <v:shape id="Freeform 508" style="position:absolute;margin-left:323.75pt;margin-top:4.3pt;width:1.45pt;height:1.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48" o:spid="_x0000_s1026" fillcolor="aqua" stroked="f" path="m24,r4,l33,5r5,l38,10r5,l48,14r,5l48,24r,5l48,34r-5,4l38,43r-5,5l28,48r-4,l19,48r-5,l9,43r-5,l4,38,,34,,29,,24,,19,,14,4,10,9,5r5,l19,r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" w14:anchorId="18234707">
              <v:path arrowok="t" o:connecttype="custom" o:connectlocs="9208,0;10742,0;12660,1984;14579,1984;14579,3969;16497,3969;18415,5556;18415,7541;18415,9525;18415,11509;18415,13494;16497,15081;14579,17066;14579,17066;12660,19050;10742,19050;9208,19050;7289,19050;5371,19050;3453,17066;1535,17066;1535,15081;0,13494;0,11509;0,9525;0,7541;0,5556;1535,3969;1535,3969;3453,1984;5371,1984;7289,0;9208,0" o:connectangles="0,0,0,0,0,0,0,0,0,0,0,0,0,0,0,0,0,0,0,0,0,0,0,0,0,0,0,0,0,0,0,0,0"/>
              <o:lock v:ext="edit" aspectratio="t"/>
            </v:shape>
          </w:pict>
        </mc:Fallback>
      </mc:AlternateContent>
    </w:r>
    <w:r w:rsidR="00800900">
      <w:rPr>
        <w:color w:val="00FFFF"/>
      </w:rPr>
      <w:tab/>
    </w:r>
    <w:r w:rsidR="00800900">
      <w:rPr>
        <w:color w:val="00FFFF"/>
      </w:rPr>
      <w:tab/>
    </w:r>
    <w:r w:rsidR="00800900">
      <w:rPr>
        <w:color w:val="00FFFF"/>
      </w:rPr>
      <w:tab/>
    </w:r>
    <w:r w:rsidR="00800900">
      <w:rPr>
        <w:color w:val="00FFFF"/>
      </w:rPr>
      <w:tab/>
    </w:r>
    <w:r w:rsidR="00800900">
      <w:rPr>
        <w:color w:val="00FFFF"/>
      </w:rPr>
      <w:tab/>
    </w:r>
    <w:r w:rsidR="00800900" w:rsidRPr="31B0B1C8">
      <w:rPr>
        <w:snapToGrid w:val="0"/>
        <w:color w:val="002060"/>
        <w:sz w:val="18"/>
        <w:szCs w:val="18"/>
      </w:rPr>
      <w:t xml:space="preserve">    </w:t>
    </w:r>
    <w:r w:rsidR="00800900">
      <w:rPr>
        <w:rFonts w:cs="Arial"/>
        <w:color w:val="000080"/>
        <w:sz w:val="18"/>
        <w:szCs w:val="18"/>
      </w:rPr>
      <w:t>EP Rožnov, a.s.</w:t>
    </w:r>
    <w:r w:rsidR="00800900">
      <w:rPr>
        <w:rFonts w:cs="Arial"/>
        <w:color w:val="000080"/>
        <w:sz w:val="18"/>
        <w:szCs w:val="18"/>
      </w:rPr>
      <w:tab/>
    </w:r>
  </w:p>
  <w:p w14:paraId="4263C3B4" w14:textId="77777777" w:rsidR="00800900" w:rsidRDefault="00800900" w:rsidP="00495555">
    <w:pPr>
      <w:pStyle w:val="Zhlav"/>
      <w:tabs>
        <w:tab w:val="clear" w:pos="4536"/>
        <w:tab w:val="clear" w:pos="9072"/>
      </w:tabs>
      <w:ind w:left="9498" w:right="-425" w:hanging="8617"/>
      <w:rPr>
        <w:color w:val="00FFFF"/>
      </w:rPr>
    </w:pPr>
  </w:p>
  <w:p w14:paraId="0857B0FA" w14:textId="77777777" w:rsidR="00800900" w:rsidRPr="00495555" w:rsidRDefault="00800900" w:rsidP="0049555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028FDB9"/>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2"/>
    <w:multiLevelType w:val="singleLevel"/>
    <w:tmpl w:val="49C44A40"/>
    <w:lvl w:ilvl="0">
      <w:start w:val="1"/>
      <w:numFmt w:val="decimal"/>
      <w:pStyle w:val="Tabulkanzev"/>
      <w:suff w:val="space"/>
      <w:lvlText w:val="Tab. %1"/>
      <w:lvlJc w:val="left"/>
      <w:pPr>
        <w:ind w:left="502" w:hanging="360"/>
      </w:pPr>
      <w:rPr>
        <w:rFonts w:ascii="Arial" w:hAnsi="Arial" w:hint="default"/>
        <w:b/>
        <w:i w:val="0"/>
        <w:color w:val="1F497D" w:themeColor="text2"/>
        <w:sz w:val="18"/>
      </w:rPr>
    </w:lvl>
  </w:abstractNum>
  <w:abstractNum w:abstractNumId="2" w15:restartNumberingAfterBreak="0">
    <w:nsid w:val="00000006"/>
    <w:multiLevelType w:val="singleLevel"/>
    <w:tmpl w:val="5F047DEA"/>
    <w:name w:val="WW8Num21"/>
    <w:lvl w:ilvl="0">
      <w:start w:val="1"/>
      <w:numFmt w:val="lowerLetter"/>
      <w:lvlText w:val="%1)"/>
      <w:lvlJc w:val="left"/>
      <w:pPr>
        <w:tabs>
          <w:tab w:val="num" w:pos="708"/>
        </w:tabs>
        <w:ind w:left="720" w:hanging="360"/>
      </w:pPr>
      <w:rPr>
        <w:rFonts w:ascii="Arial" w:hAnsi="Arial" w:cs="Arial" w:hint="default"/>
        <w:b/>
        <w:bCs/>
        <w:sz w:val="22"/>
      </w:rPr>
    </w:lvl>
  </w:abstractNum>
  <w:abstractNum w:abstractNumId="3" w15:restartNumberingAfterBreak="0">
    <w:nsid w:val="007075F5"/>
    <w:multiLevelType w:val="singleLevel"/>
    <w:tmpl w:val="047684F0"/>
    <w:lvl w:ilvl="0">
      <w:start w:val="1"/>
      <w:numFmt w:val="decimal"/>
      <w:lvlText w:val="%1.)"/>
      <w:lvlJc w:val="left"/>
      <w:pPr>
        <w:tabs>
          <w:tab w:val="num" w:pos="1494"/>
        </w:tabs>
        <w:ind w:left="1494" w:hanging="360"/>
      </w:pPr>
      <w:rPr>
        <w:rFonts w:hint="default"/>
      </w:rPr>
    </w:lvl>
  </w:abstractNum>
  <w:abstractNum w:abstractNumId="4" w15:restartNumberingAfterBreak="0">
    <w:nsid w:val="01A9FAEE"/>
    <w:multiLevelType w:val="hybridMultilevel"/>
    <w:tmpl w:val="4A6A41AA"/>
    <w:lvl w:ilvl="0" w:tplc="72C09C2A">
      <w:start w:val="1"/>
      <w:numFmt w:val="bullet"/>
      <w:lvlText w:val=""/>
      <w:lvlJc w:val="left"/>
      <w:pPr>
        <w:ind w:left="720" w:hanging="360"/>
      </w:pPr>
      <w:rPr>
        <w:rFonts w:ascii="Symbol" w:hAnsi="Symbol" w:hint="default"/>
      </w:rPr>
    </w:lvl>
    <w:lvl w:ilvl="1" w:tplc="9224E67A">
      <w:start w:val="1"/>
      <w:numFmt w:val="bullet"/>
      <w:lvlText w:val="§"/>
      <w:lvlJc w:val="left"/>
      <w:pPr>
        <w:ind w:left="1440" w:hanging="360"/>
      </w:pPr>
      <w:rPr>
        <w:rFonts w:ascii="Wingdings" w:hAnsi="Wingdings" w:hint="default"/>
      </w:rPr>
    </w:lvl>
    <w:lvl w:ilvl="2" w:tplc="83A8685A">
      <w:start w:val="1"/>
      <w:numFmt w:val="bullet"/>
      <w:lvlText w:val=""/>
      <w:lvlJc w:val="left"/>
      <w:pPr>
        <w:ind w:left="2160" w:hanging="360"/>
      </w:pPr>
      <w:rPr>
        <w:rFonts w:ascii="Wingdings" w:hAnsi="Wingdings" w:hint="default"/>
      </w:rPr>
    </w:lvl>
    <w:lvl w:ilvl="3" w:tplc="A0A0BD26">
      <w:start w:val="1"/>
      <w:numFmt w:val="bullet"/>
      <w:lvlText w:val=""/>
      <w:lvlJc w:val="left"/>
      <w:pPr>
        <w:ind w:left="2880" w:hanging="360"/>
      </w:pPr>
      <w:rPr>
        <w:rFonts w:ascii="Symbol" w:hAnsi="Symbol" w:hint="default"/>
      </w:rPr>
    </w:lvl>
    <w:lvl w:ilvl="4" w:tplc="0560B040">
      <w:start w:val="1"/>
      <w:numFmt w:val="bullet"/>
      <w:lvlText w:val="o"/>
      <w:lvlJc w:val="left"/>
      <w:pPr>
        <w:ind w:left="3600" w:hanging="360"/>
      </w:pPr>
      <w:rPr>
        <w:rFonts w:ascii="Courier New" w:hAnsi="Courier New" w:hint="default"/>
      </w:rPr>
    </w:lvl>
    <w:lvl w:ilvl="5" w:tplc="1EB0A9B4">
      <w:start w:val="1"/>
      <w:numFmt w:val="bullet"/>
      <w:lvlText w:val=""/>
      <w:lvlJc w:val="left"/>
      <w:pPr>
        <w:ind w:left="4320" w:hanging="360"/>
      </w:pPr>
      <w:rPr>
        <w:rFonts w:ascii="Wingdings" w:hAnsi="Wingdings" w:hint="default"/>
      </w:rPr>
    </w:lvl>
    <w:lvl w:ilvl="6" w:tplc="1124DAAE">
      <w:start w:val="1"/>
      <w:numFmt w:val="bullet"/>
      <w:lvlText w:val=""/>
      <w:lvlJc w:val="left"/>
      <w:pPr>
        <w:ind w:left="5040" w:hanging="360"/>
      </w:pPr>
      <w:rPr>
        <w:rFonts w:ascii="Symbol" w:hAnsi="Symbol" w:hint="default"/>
      </w:rPr>
    </w:lvl>
    <w:lvl w:ilvl="7" w:tplc="C3869182">
      <w:start w:val="1"/>
      <w:numFmt w:val="bullet"/>
      <w:lvlText w:val="o"/>
      <w:lvlJc w:val="left"/>
      <w:pPr>
        <w:ind w:left="5760" w:hanging="360"/>
      </w:pPr>
      <w:rPr>
        <w:rFonts w:ascii="Courier New" w:hAnsi="Courier New" w:hint="default"/>
      </w:rPr>
    </w:lvl>
    <w:lvl w:ilvl="8" w:tplc="CF7C3FFE">
      <w:start w:val="1"/>
      <w:numFmt w:val="bullet"/>
      <w:lvlText w:val=""/>
      <w:lvlJc w:val="left"/>
      <w:pPr>
        <w:ind w:left="6480" w:hanging="360"/>
      </w:pPr>
      <w:rPr>
        <w:rFonts w:ascii="Wingdings" w:hAnsi="Wingdings" w:hint="default"/>
      </w:rPr>
    </w:lvl>
  </w:abstractNum>
  <w:abstractNum w:abstractNumId="5" w15:restartNumberingAfterBreak="0">
    <w:nsid w:val="02492C52"/>
    <w:multiLevelType w:val="hybridMultilevel"/>
    <w:tmpl w:val="0B5070D2"/>
    <w:lvl w:ilvl="0" w:tplc="90C67E84">
      <w:start w:val="1"/>
      <w:numFmt w:val="bullet"/>
      <w:lvlText w:val="-"/>
      <w:lvlJc w:val="left"/>
      <w:pPr>
        <w:ind w:left="720" w:hanging="360"/>
      </w:pPr>
      <w:rPr>
        <w:rFonts w:ascii="&quot;Calibri&quot;,sans-serif" w:hAnsi="&quot;Calibri&quot;,sans-serif" w:hint="default"/>
      </w:rPr>
    </w:lvl>
    <w:lvl w:ilvl="1" w:tplc="F00A75E4">
      <w:start w:val="1"/>
      <w:numFmt w:val="bullet"/>
      <w:lvlText w:val="o"/>
      <w:lvlJc w:val="left"/>
      <w:pPr>
        <w:ind w:left="1440" w:hanging="360"/>
      </w:pPr>
      <w:rPr>
        <w:rFonts w:ascii="Courier New" w:hAnsi="Courier New" w:hint="default"/>
      </w:rPr>
    </w:lvl>
    <w:lvl w:ilvl="2" w:tplc="4CAA7D74">
      <w:start w:val="1"/>
      <w:numFmt w:val="bullet"/>
      <w:lvlText w:val=""/>
      <w:lvlJc w:val="left"/>
      <w:pPr>
        <w:ind w:left="2160" w:hanging="360"/>
      </w:pPr>
      <w:rPr>
        <w:rFonts w:ascii="Wingdings" w:hAnsi="Wingdings" w:hint="default"/>
      </w:rPr>
    </w:lvl>
    <w:lvl w:ilvl="3" w:tplc="4A0E7C7C">
      <w:start w:val="1"/>
      <w:numFmt w:val="bullet"/>
      <w:lvlText w:val=""/>
      <w:lvlJc w:val="left"/>
      <w:pPr>
        <w:ind w:left="2880" w:hanging="360"/>
      </w:pPr>
      <w:rPr>
        <w:rFonts w:ascii="Symbol" w:hAnsi="Symbol" w:hint="default"/>
      </w:rPr>
    </w:lvl>
    <w:lvl w:ilvl="4" w:tplc="41FCB886">
      <w:start w:val="1"/>
      <w:numFmt w:val="bullet"/>
      <w:lvlText w:val="o"/>
      <w:lvlJc w:val="left"/>
      <w:pPr>
        <w:ind w:left="3600" w:hanging="360"/>
      </w:pPr>
      <w:rPr>
        <w:rFonts w:ascii="Courier New" w:hAnsi="Courier New" w:hint="default"/>
      </w:rPr>
    </w:lvl>
    <w:lvl w:ilvl="5" w:tplc="8B7A6DF4">
      <w:start w:val="1"/>
      <w:numFmt w:val="bullet"/>
      <w:lvlText w:val=""/>
      <w:lvlJc w:val="left"/>
      <w:pPr>
        <w:ind w:left="4320" w:hanging="360"/>
      </w:pPr>
      <w:rPr>
        <w:rFonts w:ascii="Wingdings" w:hAnsi="Wingdings" w:hint="default"/>
      </w:rPr>
    </w:lvl>
    <w:lvl w:ilvl="6" w:tplc="C1068AD2">
      <w:start w:val="1"/>
      <w:numFmt w:val="bullet"/>
      <w:lvlText w:val=""/>
      <w:lvlJc w:val="left"/>
      <w:pPr>
        <w:ind w:left="5040" w:hanging="360"/>
      </w:pPr>
      <w:rPr>
        <w:rFonts w:ascii="Symbol" w:hAnsi="Symbol" w:hint="default"/>
      </w:rPr>
    </w:lvl>
    <w:lvl w:ilvl="7" w:tplc="04EE9538">
      <w:start w:val="1"/>
      <w:numFmt w:val="bullet"/>
      <w:lvlText w:val="o"/>
      <w:lvlJc w:val="left"/>
      <w:pPr>
        <w:ind w:left="5760" w:hanging="360"/>
      </w:pPr>
      <w:rPr>
        <w:rFonts w:ascii="Courier New" w:hAnsi="Courier New" w:hint="default"/>
      </w:rPr>
    </w:lvl>
    <w:lvl w:ilvl="8" w:tplc="E8B05B4C">
      <w:start w:val="1"/>
      <w:numFmt w:val="bullet"/>
      <w:lvlText w:val=""/>
      <w:lvlJc w:val="left"/>
      <w:pPr>
        <w:ind w:left="6480" w:hanging="360"/>
      </w:pPr>
      <w:rPr>
        <w:rFonts w:ascii="Wingdings" w:hAnsi="Wingdings" w:hint="default"/>
      </w:rPr>
    </w:lvl>
  </w:abstractNum>
  <w:abstractNum w:abstractNumId="6" w15:restartNumberingAfterBreak="0">
    <w:nsid w:val="0447581E"/>
    <w:multiLevelType w:val="hybridMultilevel"/>
    <w:tmpl w:val="5AEA268A"/>
    <w:lvl w:ilvl="0" w:tplc="475E670E">
      <w:start w:val="9"/>
      <w:numFmt w:val="bullet"/>
      <w:lvlText w:val="-"/>
      <w:lvlJc w:val="left"/>
      <w:pPr>
        <w:ind w:left="2073" w:hanging="360"/>
      </w:pPr>
      <w:rPr>
        <w:rFonts w:ascii="Arial" w:hAnsi="Arial" w:hint="default"/>
      </w:rPr>
    </w:lvl>
    <w:lvl w:ilvl="1" w:tplc="0C3E143A" w:tentative="1">
      <w:start w:val="1"/>
      <w:numFmt w:val="lowerLetter"/>
      <w:lvlText w:val="%2."/>
      <w:lvlJc w:val="left"/>
      <w:pPr>
        <w:ind w:left="2793" w:hanging="360"/>
      </w:pPr>
    </w:lvl>
    <w:lvl w:ilvl="2" w:tplc="6D02667A" w:tentative="1">
      <w:start w:val="1"/>
      <w:numFmt w:val="lowerRoman"/>
      <w:lvlText w:val="%3."/>
      <w:lvlJc w:val="right"/>
      <w:pPr>
        <w:ind w:left="3513" w:hanging="180"/>
      </w:pPr>
    </w:lvl>
    <w:lvl w:ilvl="3" w:tplc="F3ACD5B6" w:tentative="1">
      <w:start w:val="1"/>
      <w:numFmt w:val="decimal"/>
      <w:lvlText w:val="%4."/>
      <w:lvlJc w:val="left"/>
      <w:pPr>
        <w:ind w:left="4233" w:hanging="360"/>
      </w:pPr>
    </w:lvl>
    <w:lvl w:ilvl="4" w:tplc="5F5E15C0" w:tentative="1">
      <w:start w:val="1"/>
      <w:numFmt w:val="lowerLetter"/>
      <w:lvlText w:val="%5."/>
      <w:lvlJc w:val="left"/>
      <w:pPr>
        <w:ind w:left="4953" w:hanging="360"/>
      </w:pPr>
    </w:lvl>
    <w:lvl w:ilvl="5" w:tplc="BD2A6438" w:tentative="1">
      <w:start w:val="1"/>
      <w:numFmt w:val="lowerRoman"/>
      <w:lvlText w:val="%6."/>
      <w:lvlJc w:val="right"/>
      <w:pPr>
        <w:ind w:left="5673" w:hanging="180"/>
      </w:pPr>
    </w:lvl>
    <w:lvl w:ilvl="6" w:tplc="127A0EA2" w:tentative="1">
      <w:start w:val="1"/>
      <w:numFmt w:val="decimal"/>
      <w:lvlText w:val="%7."/>
      <w:lvlJc w:val="left"/>
      <w:pPr>
        <w:ind w:left="6393" w:hanging="360"/>
      </w:pPr>
    </w:lvl>
    <w:lvl w:ilvl="7" w:tplc="D0E814B0" w:tentative="1">
      <w:start w:val="1"/>
      <w:numFmt w:val="lowerLetter"/>
      <w:lvlText w:val="%8."/>
      <w:lvlJc w:val="left"/>
      <w:pPr>
        <w:ind w:left="7113" w:hanging="360"/>
      </w:pPr>
    </w:lvl>
    <w:lvl w:ilvl="8" w:tplc="125480EC" w:tentative="1">
      <w:start w:val="1"/>
      <w:numFmt w:val="lowerRoman"/>
      <w:lvlText w:val="%9."/>
      <w:lvlJc w:val="right"/>
      <w:pPr>
        <w:ind w:left="7833" w:hanging="180"/>
      </w:pPr>
    </w:lvl>
  </w:abstractNum>
  <w:abstractNum w:abstractNumId="7" w15:restartNumberingAfterBreak="0">
    <w:nsid w:val="04B82F2C"/>
    <w:multiLevelType w:val="hybridMultilevel"/>
    <w:tmpl w:val="8ECA525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5255BB0"/>
    <w:multiLevelType w:val="hybridMultilevel"/>
    <w:tmpl w:val="865E4E80"/>
    <w:lvl w:ilvl="0" w:tplc="1EA86442">
      <w:start w:val="1"/>
      <w:numFmt w:val="decimal"/>
      <w:lvlText w:val="%1."/>
      <w:lvlJc w:val="left"/>
      <w:pPr>
        <w:ind w:left="720" w:hanging="360"/>
      </w:pPr>
    </w:lvl>
    <w:lvl w:ilvl="1" w:tplc="8F1CAED0">
      <w:start w:val="1"/>
      <w:numFmt w:val="lowerLetter"/>
      <w:lvlText w:val="%2."/>
      <w:lvlJc w:val="left"/>
      <w:pPr>
        <w:ind w:left="1440" w:hanging="360"/>
      </w:pPr>
    </w:lvl>
    <w:lvl w:ilvl="2" w:tplc="F5AA01D2">
      <w:start w:val="1"/>
      <w:numFmt w:val="lowerRoman"/>
      <w:lvlText w:val="%3."/>
      <w:lvlJc w:val="right"/>
      <w:pPr>
        <w:ind w:left="2160" w:hanging="180"/>
      </w:pPr>
    </w:lvl>
    <w:lvl w:ilvl="3" w:tplc="27765278">
      <w:start w:val="1"/>
      <w:numFmt w:val="decimal"/>
      <w:lvlText w:val="%4."/>
      <w:lvlJc w:val="left"/>
      <w:pPr>
        <w:ind w:left="2880" w:hanging="360"/>
      </w:pPr>
    </w:lvl>
    <w:lvl w:ilvl="4" w:tplc="5148C830">
      <w:start w:val="1"/>
      <w:numFmt w:val="lowerLetter"/>
      <w:lvlText w:val="%5."/>
      <w:lvlJc w:val="left"/>
      <w:pPr>
        <w:ind w:left="3600" w:hanging="360"/>
      </w:pPr>
    </w:lvl>
    <w:lvl w:ilvl="5" w:tplc="50D468DE">
      <w:start w:val="1"/>
      <w:numFmt w:val="lowerRoman"/>
      <w:lvlText w:val="%6."/>
      <w:lvlJc w:val="right"/>
      <w:pPr>
        <w:ind w:left="4320" w:hanging="180"/>
      </w:pPr>
    </w:lvl>
    <w:lvl w:ilvl="6" w:tplc="9CC83C16">
      <w:start w:val="1"/>
      <w:numFmt w:val="decimal"/>
      <w:lvlText w:val="%7."/>
      <w:lvlJc w:val="left"/>
      <w:pPr>
        <w:ind w:left="5040" w:hanging="360"/>
      </w:pPr>
    </w:lvl>
    <w:lvl w:ilvl="7" w:tplc="8BB8A04E">
      <w:start w:val="1"/>
      <w:numFmt w:val="lowerLetter"/>
      <w:lvlText w:val="%8."/>
      <w:lvlJc w:val="left"/>
      <w:pPr>
        <w:ind w:left="5760" w:hanging="360"/>
      </w:pPr>
    </w:lvl>
    <w:lvl w:ilvl="8" w:tplc="7784941E">
      <w:start w:val="1"/>
      <w:numFmt w:val="lowerRoman"/>
      <w:lvlText w:val="%9."/>
      <w:lvlJc w:val="right"/>
      <w:pPr>
        <w:ind w:left="6480" w:hanging="180"/>
      </w:pPr>
    </w:lvl>
  </w:abstractNum>
  <w:abstractNum w:abstractNumId="9" w15:restartNumberingAfterBreak="0">
    <w:nsid w:val="0657CD91"/>
    <w:multiLevelType w:val="hybridMultilevel"/>
    <w:tmpl w:val="422A9A1E"/>
    <w:lvl w:ilvl="0" w:tplc="F02EA8A2">
      <w:start w:val="1"/>
      <w:numFmt w:val="bullet"/>
      <w:lvlText w:val="§"/>
      <w:lvlJc w:val="left"/>
      <w:pPr>
        <w:ind w:left="720" w:hanging="360"/>
      </w:pPr>
      <w:rPr>
        <w:rFonts w:ascii="Wingdings" w:hAnsi="Wingdings" w:hint="default"/>
      </w:rPr>
    </w:lvl>
    <w:lvl w:ilvl="1" w:tplc="E33E589C">
      <w:start w:val="1"/>
      <w:numFmt w:val="bullet"/>
      <w:lvlText w:val="o"/>
      <w:lvlJc w:val="left"/>
      <w:pPr>
        <w:ind w:left="1440" w:hanging="360"/>
      </w:pPr>
      <w:rPr>
        <w:rFonts w:ascii="Courier New" w:hAnsi="Courier New" w:hint="default"/>
      </w:rPr>
    </w:lvl>
    <w:lvl w:ilvl="2" w:tplc="E6806652">
      <w:start w:val="1"/>
      <w:numFmt w:val="bullet"/>
      <w:lvlText w:val=""/>
      <w:lvlJc w:val="left"/>
      <w:pPr>
        <w:ind w:left="2160" w:hanging="360"/>
      </w:pPr>
      <w:rPr>
        <w:rFonts w:ascii="Wingdings" w:hAnsi="Wingdings" w:hint="default"/>
      </w:rPr>
    </w:lvl>
    <w:lvl w:ilvl="3" w:tplc="F24006FE">
      <w:start w:val="1"/>
      <w:numFmt w:val="bullet"/>
      <w:lvlText w:val=""/>
      <w:lvlJc w:val="left"/>
      <w:pPr>
        <w:ind w:left="2880" w:hanging="360"/>
      </w:pPr>
      <w:rPr>
        <w:rFonts w:ascii="Symbol" w:hAnsi="Symbol" w:hint="default"/>
      </w:rPr>
    </w:lvl>
    <w:lvl w:ilvl="4" w:tplc="A8F42F5A">
      <w:start w:val="1"/>
      <w:numFmt w:val="bullet"/>
      <w:lvlText w:val="o"/>
      <w:lvlJc w:val="left"/>
      <w:pPr>
        <w:ind w:left="3600" w:hanging="360"/>
      </w:pPr>
      <w:rPr>
        <w:rFonts w:ascii="Courier New" w:hAnsi="Courier New" w:hint="default"/>
      </w:rPr>
    </w:lvl>
    <w:lvl w:ilvl="5" w:tplc="11D44474">
      <w:start w:val="1"/>
      <w:numFmt w:val="bullet"/>
      <w:lvlText w:val=""/>
      <w:lvlJc w:val="left"/>
      <w:pPr>
        <w:ind w:left="4320" w:hanging="360"/>
      </w:pPr>
      <w:rPr>
        <w:rFonts w:ascii="Wingdings" w:hAnsi="Wingdings" w:hint="default"/>
      </w:rPr>
    </w:lvl>
    <w:lvl w:ilvl="6" w:tplc="8C9A67A2">
      <w:start w:val="1"/>
      <w:numFmt w:val="bullet"/>
      <w:lvlText w:val=""/>
      <w:lvlJc w:val="left"/>
      <w:pPr>
        <w:ind w:left="5040" w:hanging="360"/>
      </w:pPr>
      <w:rPr>
        <w:rFonts w:ascii="Symbol" w:hAnsi="Symbol" w:hint="default"/>
      </w:rPr>
    </w:lvl>
    <w:lvl w:ilvl="7" w:tplc="526ED15C">
      <w:start w:val="1"/>
      <w:numFmt w:val="bullet"/>
      <w:lvlText w:val="o"/>
      <w:lvlJc w:val="left"/>
      <w:pPr>
        <w:ind w:left="5760" w:hanging="360"/>
      </w:pPr>
      <w:rPr>
        <w:rFonts w:ascii="Courier New" w:hAnsi="Courier New" w:hint="default"/>
      </w:rPr>
    </w:lvl>
    <w:lvl w:ilvl="8" w:tplc="2E06267A">
      <w:start w:val="1"/>
      <w:numFmt w:val="bullet"/>
      <w:lvlText w:val=""/>
      <w:lvlJc w:val="left"/>
      <w:pPr>
        <w:ind w:left="6480" w:hanging="360"/>
      </w:pPr>
      <w:rPr>
        <w:rFonts w:ascii="Wingdings" w:hAnsi="Wingdings" w:hint="default"/>
      </w:rPr>
    </w:lvl>
  </w:abstractNum>
  <w:abstractNum w:abstractNumId="10" w15:restartNumberingAfterBreak="0">
    <w:nsid w:val="06A26C8F"/>
    <w:multiLevelType w:val="hybridMultilevel"/>
    <w:tmpl w:val="61289F34"/>
    <w:lvl w:ilvl="0" w:tplc="FFBC7B66">
      <w:start w:val="1"/>
      <w:numFmt w:val="bullet"/>
      <w:lvlText w:val=""/>
      <w:lvlJc w:val="left"/>
      <w:pPr>
        <w:ind w:left="720" w:hanging="360"/>
      </w:pPr>
      <w:rPr>
        <w:rFonts w:ascii="Symbol" w:hAnsi="Symbol" w:hint="default"/>
      </w:rPr>
    </w:lvl>
    <w:lvl w:ilvl="1" w:tplc="72FA80EA">
      <w:start w:val="1"/>
      <w:numFmt w:val="bullet"/>
      <w:lvlText w:val="§"/>
      <w:lvlJc w:val="left"/>
      <w:pPr>
        <w:ind w:left="1440" w:hanging="360"/>
      </w:pPr>
      <w:rPr>
        <w:rFonts w:ascii="Wingdings" w:hAnsi="Wingdings" w:hint="default"/>
      </w:rPr>
    </w:lvl>
    <w:lvl w:ilvl="2" w:tplc="221284DA">
      <w:start w:val="1"/>
      <w:numFmt w:val="bullet"/>
      <w:lvlText w:val=""/>
      <w:lvlJc w:val="left"/>
      <w:pPr>
        <w:ind w:left="2160" w:hanging="360"/>
      </w:pPr>
      <w:rPr>
        <w:rFonts w:ascii="Wingdings" w:hAnsi="Wingdings" w:hint="default"/>
      </w:rPr>
    </w:lvl>
    <w:lvl w:ilvl="3" w:tplc="3D9E5F68">
      <w:start w:val="1"/>
      <w:numFmt w:val="bullet"/>
      <w:lvlText w:val=""/>
      <w:lvlJc w:val="left"/>
      <w:pPr>
        <w:ind w:left="2880" w:hanging="360"/>
      </w:pPr>
      <w:rPr>
        <w:rFonts w:ascii="Symbol" w:hAnsi="Symbol" w:hint="default"/>
      </w:rPr>
    </w:lvl>
    <w:lvl w:ilvl="4" w:tplc="B1408E64">
      <w:start w:val="1"/>
      <w:numFmt w:val="bullet"/>
      <w:lvlText w:val="o"/>
      <w:lvlJc w:val="left"/>
      <w:pPr>
        <w:ind w:left="3600" w:hanging="360"/>
      </w:pPr>
      <w:rPr>
        <w:rFonts w:ascii="Courier New" w:hAnsi="Courier New" w:hint="default"/>
      </w:rPr>
    </w:lvl>
    <w:lvl w:ilvl="5" w:tplc="3B269FB0">
      <w:start w:val="1"/>
      <w:numFmt w:val="bullet"/>
      <w:lvlText w:val=""/>
      <w:lvlJc w:val="left"/>
      <w:pPr>
        <w:ind w:left="4320" w:hanging="360"/>
      </w:pPr>
      <w:rPr>
        <w:rFonts w:ascii="Wingdings" w:hAnsi="Wingdings" w:hint="default"/>
      </w:rPr>
    </w:lvl>
    <w:lvl w:ilvl="6" w:tplc="8F88CEC0">
      <w:start w:val="1"/>
      <w:numFmt w:val="bullet"/>
      <w:lvlText w:val=""/>
      <w:lvlJc w:val="left"/>
      <w:pPr>
        <w:ind w:left="5040" w:hanging="360"/>
      </w:pPr>
      <w:rPr>
        <w:rFonts w:ascii="Symbol" w:hAnsi="Symbol" w:hint="default"/>
      </w:rPr>
    </w:lvl>
    <w:lvl w:ilvl="7" w:tplc="328A341C">
      <w:start w:val="1"/>
      <w:numFmt w:val="bullet"/>
      <w:lvlText w:val="o"/>
      <w:lvlJc w:val="left"/>
      <w:pPr>
        <w:ind w:left="5760" w:hanging="360"/>
      </w:pPr>
      <w:rPr>
        <w:rFonts w:ascii="Courier New" w:hAnsi="Courier New" w:hint="default"/>
      </w:rPr>
    </w:lvl>
    <w:lvl w:ilvl="8" w:tplc="79BE0AE6">
      <w:start w:val="1"/>
      <w:numFmt w:val="bullet"/>
      <w:lvlText w:val=""/>
      <w:lvlJc w:val="left"/>
      <w:pPr>
        <w:ind w:left="6480" w:hanging="360"/>
      </w:pPr>
      <w:rPr>
        <w:rFonts w:ascii="Wingdings" w:hAnsi="Wingdings" w:hint="default"/>
      </w:rPr>
    </w:lvl>
  </w:abstractNum>
  <w:abstractNum w:abstractNumId="11" w15:restartNumberingAfterBreak="0">
    <w:nsid w:val="07044260"/>
    <w:multiLevelType w:val="hybridMultilevel"/>
    <w:tmpl w:val="5D2237E6"/>
    <w:lvl w:ilvl="0" w:tplc="97BEF3D4">
      <w:start w:val="1"/>
      <w:numFmt w:val="bullet"/>
      <w:lvlText w:val="-"/>
      <w:lvlJc w:val="left"/>
      <w:pPr>
        <w:ind w:left="360" w:hanging="360"/>
      </w:pPr>
      <w:rPr>
        <w:rFonts w:ascii="Times New Roman" w:hAnsi="Times New Roman" w:cs="Times New Roman"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 w15:restartNumberingAfterBreak="0">
    <w:nsid w:val="079AEB66"/>
    <w:multiLevelType w:val="hybridMultilevel"/>
    <w:tmpl w:val="ADEEFE1E"/>
    <w:lvl w:ilvl="0" w:tplc="92AEA712">
      <w:start w:val="1"/>
      <w:numFmt w:val="bullet"/>
      <w:lvlText w:val="§"/>
      <w:lvlJc w:val="left"/>
      <w:pPr>
        <w:ind w:left="720" w:hanging="360"/>
      </w:pPr>
      <w:rPr>
        <w:rFonts w:ascii="Wingdings" w:hAnsi="Wingdings" w:hint="default"/>
      </w:rPr>
    </w:lvl>
    <w:lvl w:ilvl="1" w:tplc="C5E69200">
      <w:start w:val="1"/>
      <w:numFmt w:val="bullet"/>
      <w:lvlText w:val="o"/>
      <w:lvlJc w:val="left"/>
      <w:pPr>
        <w:ind w:left="1440" w:hanging="360"/>
      </w:pPr>
      <w:rPr>
        <w:rFonts w:ascii="Courier New" w:hAnsi="Courier New" w:hint="default"/>
      </w:rPr>
    </w:lvl>
    <w:lvl w:ilvl="2" w:tplc="8F82D6D6">
      <w:start w:val="1"/>
      <w:numFmt w:val="bullet"/>
      <w:lvlText w:val=""/>
      <w:lvlJc w:val="left"/>
      <w:pPr>
        <w:ind w:left="2160" w:hanging="360"/>
      </w:pPr>
      <w:rPr>
        <w:rFonts w:ascii="Wingdings" w:hAnsi="Wingdings" w:hint="default"/>
      </w:rPr>
    </w:lvl>
    <w:lvl w:ilvl="3" w:tplc="92A0A490">
      <w:start w:val="1"/>
      <w:numFmt w:val="bullet"/>
      <w:lvlText w:val=""/>
      <w:lvlJc w:val="left"/>
      <w:pPr>
        <w:ind w:left="2880" w:hanging="360"/>
      </w:pPr>
      <w:rPr>
        <w:rFonts w:ascii="Symbol" w:hAnsi="Symbol" w:hint="default"/>
      </w:rPr>
    </w:lvl>
    <w:lvl w:ilvl="4" w:tplc="A446BC10">
      <w:start w:val="1"/>
      <w:numFmt w:val="bullet"/>
      <w:lvlText w:val="o"/>
      <w:lvlJc w:val="left"/>
      <w:pPr>
        <w:ind w:left="3600" w:hanging="360"/>
      </w:pPr>
      <w:rPr>
        <w:rFonts w:ascii="Courier New" w:hAnsi="Courier New" w:hint="default"/>
      </w:rPr>
    </w:lvl>
    <w:lvl w:ilvl="5" w:tplc="22B290B8">
      <w:start w:val="1"/>
      <w:numFmt w:val="bullet"/>
      <w:lvlText w:val=""/>
      <w:lvlJc w:val="left"/>
      <w:pPr>
        <w:ind w:left="4320" w:hanging="360"/>
      </w:pPr>
      <w:rPr>
        <w:rFonts w:ascii="Wingdings" w:hAnsi="Wingdings" w:hint="default"/>
      </w:rPr>
    </w:lvl>
    <w:lvl w:ilvl="6" w:tplc="4F746566">
      <w:start w:val="1"/>
      <w:numFmt w:val="bullet"/>
      <w:lvlText w:val=""/>
      <w:lvlJc w:val="left"/>
      <w:pPr>
        <w:ind w:left="5040" w:hanging="360"/>
      </w:pPr>
      <w:rPr>
        <w:rFonts w:ascii="Symbol" w:hAnsi="Symbol" w:hint="default"/>
      </w:rPr>
    </w:lvl>
    <w:lvl w:ilvl="7" w:tplc="73ACFA2E">
      <w:start w:val="1"/>
      <w:numFmt w:val="bullet"/>
      <w:lvlText w:val="o"/>
      <w:lvlJc w:val="left"/>
      <w:pPr>
        <w:ind w:left="5760" w:hanging="360"/>
      </w:pPr>
      <w:rPr>
        <w:rFonts w:ascii="Courier New" w:hAnsi="Courier New" w:hint="default"/>
      </w:rPr>
    </w:lvl>
    <w:lvl w:ilvl="8" w:tplc="497EFE80">
      <w:start w:val="1"/>
      <w:numFmt w:val="bullet"/>
      <w:lvlText w:val=""/>
      <w:lvlJc w:val="left"/>
      <w:pPr>
        <w:ind w:left="6480" w:hanging="360"/>
      </w:pPr>
      <w:rPr>
        <w:rFonts w:ascii="Wingdings" w:hAnsi="Wingdings" w:hint="default"/>
      </w:rPr>
    </w:lvl>
  </w:abstractNum>
  <w:abstractNum w:abstractNumId="13" w15:restartNumberingAfterBreak="0">
    <w:nsid w:val="0800458A"/>
    <w:multiLevelType w:val="hybridMultilevel"/>
    <w:tmpl w:val="A812388E"/>
    <w:lvl w:ilvl="0" w:tplc="2AAC5E5C">
      <w:start w:val="1"/>
      <w:numFmt w:val="bullet"/>
      <w:lvlText w:val="§"/>
      <w:lvlJc w:val="left"/>
      <w:pPr>
        <w:ind w:left="720" w:hanging="360"/>
      </w:pPr>
      <w:rPr>
        <w:rFonts w:ascii="Wingdings" w:hAnsi="Wingdings" w:hint="default"/>
      </w:rPr>
    </w:lvl>
    <w:lvl w:ilvl="1" w:tplc="571426AE">
      <w:start w:val="1"/>
      <w:numFmt w:val="bullet"/>
      <w:lvlText w:val="o"/>
      <w:lvlJc w:val="left"/>
      <w:pPr>
        <w:ind w:left="1440" w:hanging="360"/>
      </w:pPr>
      <w:rPr>
        <w:rFonts w:ascii="Courier New" w:hAnsi="Courier New" w:hint="default"/>
      </w:rPr>
    </w:lvl>
    <w:lvl w:ilvl="2" w:tplc="421CA3C6">
      <w:start w:val="1"/>
      <w:numFmt w:val="bullet"/>
      <w:lvlText w:val=""/>
      <w:lvlJc w:val="left"/>
      <w:pPr>
        <w:ind w:left="2160" w:hanging="360"/>
      </w:pPr>
      <w:rPr>
        <w:rFonts w:ascii="Wingdings" w:hAnsi="Wingdings" w:hint="default"/>
      </w:rPr>
    </w:lvl>
    <w:lvl w:ilvl="3" w:tplc="537C561E">
      <w:start w:val="1"/>
      <w:numFmt w:val="bullet"/>
      <w:lvlText w:val=""/>
      <w:lvlJc w:val="left"/>
      <w:pPr>
        <w:ind w:left="2880" w:hanging="360"/>
      </w:pPr>
      <w:rPr>
        <w:rFonts w:ascii="Symbol" w:hAnsi="Symbol" w:hint="default"/>
      </w:rPr>
    </w:lvl>
    <w:lvl w:ilvl="4" w:tplc="3398C382">
      <w:start w:val="1"/>
      <w:numFmt w:val="bullet"/>
      <w:lvlText w:val="o"/>
      <w:lvlJc w:val="left"/>
      <w:pPr>
        <w:ind w:left="3600" w:hanging="360"/>
      </w:pPr>
      <w:rPr>
        <w:rFonts w:ascii="Courier New" w:hAnsi="Courier New" w:hint="default"/>
      </w:rPr>
    </w:lvl>
    <w:lvl w:ilvl="5" w:tplc="C4B4E26A">
      <w:start w:val="1"/>
      <w:numFmt w:val="bullet"/>
      <w:lvlText w:val=""/>
      <w:lvlJc w:val="left"/>
      <w:pPr>
        <w:ind w:left="4320" w:hanging="360"/>
      </w:pPr>
      <w:rPr>
        <w:rFonts w:ascii="Wingdings" w:hAnsi="Wingdings" w:hint="default"/>
      </w:rPr>
    </w:lvl>
    <w:lvl w:ilvl="6" w:tplc="8A2079F8">
      <w:start w:val="1"/>
      <w:numFmt w:val="bullet"/>
      <w:lvlText w:val=""/>
      <w:lvlJc w:val="left"/>
      <w:pPr>
        <w:ind w:left="5040" w:hanging="360"/>
      </w:pPr>
      <w:rPr>
        <w:rFonts w:ascii="Symbol" w:hAnsi="Symbol" w:hint="default"/>
      </w:rPr>
    </w:lvl>
    <w:lvl w:ilvl="7" w:tplc="8ACE6862">
      <w:start w:val="1"/>
      <w:numFmt w:val="bullet"/>
      <w:lvlText w:val="o"/>
      <w:lvlJc w:val="left"/>
      <w:pPr>
        <w:ind w:left="5760" w:hanging="360"/>
      </w:pPr>
      <w:rPr>
        <w:rFonts w:ascii="Courier New" w:hAnsi="Courier New" w:hint="default"/>
      </w:rPr>
    </w:lvl>
    <w:lvl w:ilvl="8" w:tplc="EE92064A">
      <w:start w:val="1"/>
      <w:numFmt w:val="bullet"/>
      <w:lvlText w:val=""/>
      <w:lvlJc w:val="left"/>
      <w:pPr>
        <w:ind w:left="6480" w:hanging="360"/>
      </w:pPr>
      <w:rPr>
        <w:rFonts w:ascii="Wingdings" w:hAnsi="Wingdings" w:hint="default"/>
      </w:rPr>
    </w:lvl>
  </w:abstractNum>
  <w:abstractNum w:abstractNumId="14" w15:restartNumberingAfterBreak="0">
    <w:nsid w:val="0822FBB2"/>
    <w:multiLevelType w:val="hybridMultilevel"/>
    <w:tmpl w:val="A5D45DAA"/>
    <w:lvl w:ilvl="0" w:tplc="9A8085CA">
      <w:start w:val="1"/>
      <w:numFmt w:val="bullet"/>
      <w:lvlText w:val="§"/>
      <w:lvlJc w:val="left"/>
      <w:pPr>
        <w:ind w:left="720" w:hanging="360"/>
      </w:pPr>
      <w:rPr>
        <w:rFonts w:ascii="Wingdings" w:hAnsi="Wingdings" w:hint="default"/>
      </w:rPr>
    </w:lvl>
    <w:lvl w:ilvl="1" w:tplc="12B85E28">
      <w:start w:val="1"/>
      <w:numFmt w:val="bullet"/>
      <w:lvlText w:val="o"/>
      <w:lvlJc w:val="left"/>
      <w:pPr>
        <w:ind w:left="1440" w:hanging="360"/>
      </w:pPr>
      <w:rPr>
        <w:rFonts w:ascii="Courier New" w:hAnsi="Courier New" w:hint="default"/>
      </w:rPr>
    </w:lvl>
    <w:lvl w:ilvl="2" w:tplc="A0A68B84">
      <w:start w:val="1"/>
      <w:numFmt w:val="bullet"/>
      <w:lvlText w:val=""/>
      <w:lvlJc w:val="left"/>
      <w:pPr>
        <w:ind w:left="2160" w:hanging="360"/>
      </w:pPr>
      <w:rPr>
        <w:rFonts w:ascii="Wingdings" w:hAnsi="Wingdings" w:hint="default"/>
      </w:rPr>
    </w:lvl>
    <w:lvl w:ilvl="3" w:tplc="E2F2DD1A">
      <w:start w:val="1"/>
      <w:numFmt w:val="bullet"/>
      <w:lvlText w:val=""/>
      <w:lvlJc w:val="left"/>
      <w:pPr>
        <w:ind w:left="2880" w:hanging="360"/>
      </w:pPr>
      <w:rPr>
        <w:rFonts w:ascii="Symbol" w:hAnsi="Symbol" w:hint="default"/>
      </w:rPr>
    </w:lvl>
    <w:lvl w:ilvl="4" w:tplc="C756B724">
      <w:start w:val="1"/>
      <w:numFmt w:val="bullet"/>
      <w:lvlText w:val="o"/>
      <w:lvlJc w:val="left"/>
      <w:pPr>
        <w:ind w:left="3600" w:hanging="360"/>
      </w:pPr>
      <w:rPr>
        <w:rFonts w:ascii="Courier New" w:hAnsi="Courier New" w:hint="default"/>
      </w:rPr>
    </w:lvl>
    <w:lvl w:ilvl="5" w:tplc="65F26242">
      <w:start w:val="1"/>
      <w:numFmt w:val="bullet"/>
      <w:lvlText w:val=""/>
      <w:lvlJc w:val="left"/>
      <w:pPr>
        <w:ind w:left="4320" w:hanging="360"/>
      </w:pPr>
      <w:rPr>
        <w:rFonts w:ascii="Wingdings" w:hAnsi="Wingdings" w:hint="default"/>
      </w:rPr>
    </w:lvl>
    <w:lvl w:ilvl="6" w:tplc="E0CA68F4">
      <w:start w:val="1"/>
      <w:numFmt w:val="bullet"/>
      <w:lvlText w:val=""/>
      <w:lvlJc w:val="left"/>
      <w:pPr>
        <w:ind w:left="5040" w:hanging="360"/>
      </w:pPr>
      <w:rPr>
        <w:rFonts w:ascii="Symbol" w:hAnsi="Symbol" w:hint="default"/>
      </w:rPr>
    </w:lvl>
    <w:lvl w:ilvl="7" w:tplc="D668E43C">
      <w:start w:val="1"/>
      <w:numFmt w:val="bullet"/>
      <w:lvlText w:val="o"/>
      <w:lvlJc w:val="left"/>
      <w:pPr>
        <w:ind w:left="5760" w:hanging="360"/>
      </w:pPr>
      <w:rPr>
        <w:rFonts w:ascii="Courier New" w:hAnsi="Courier New" w:hint="default"/>
      </w:rPr>
    </w:lvl>
    <w:lvl w:ilvl="8" w:tplc="568CD53E">
      <w:start w:val="1"/>
      <w:numFmt w:val="bullet"/>
      <w:lvlText w:val=""/>
      <w:lvlJc w:val="left"/>
      <w:pPr>
        <w:ind w:left="6480" w:hanging="360"/>
      </w:pPr>
      <w:rPr>
        <w:rFonts w:ascii="Wingdings" w:hAnsi="Wingdings" w:hint="default"/>
      </w:rPr>
    </w:lvl>
  </w:abstractNum>
  <w:abstractNum w:abstractNumId="15" w15:restartNumberingAfterBreak="0">
    <w:nsid w:val="08601250"/>
    <w:multiLevelType w:val="hybridMultilevel"/>
    <w:tmpl w:val="3D44BCB8"/>
    <w:lvl w:ilvl="0" w:tplc="665AFCF8">
      <w:start w:val="1"/>
      <w:numFmt w:val="bullet"/>
      <w:lvlText w:val="§"/>
      <w:lvlJc w:val="left"/>
      <w:pPr>
        <w:ind w:left="720" w:hanging="360"/>
      </w:pPr>
      <w:rPr>
        <w:rFonts w:ascii="Wingdings" w:hAnsi="Wingdings" w:hint="default"/>
      </w:rPr>
    </w:lvl>
    <w:lvl w:ilvl="1" w:tplc="73723560">
      <w:start w:val="1"/>
      <w:numFmt w:val="bullet"/>
      <w:lvlText w:val="o"/>
      <w:lvlJc w:val="left"/>
      <w:pPr>
        <w:ind w:left="1440" w:hanging="360"/>
      </w:pPr>
      <w:rPr>
        <w:rFonts w:ascii="Courier New" w:hAnsi="Courier New" w:hint="default"/>
      </w:rPr>
    </w:lvl>
    <w:lvl w:ilvl="2" w:tplc="0220D428">
      <w:start w:val="1"/>
      <w:numFmt w:val="bullet"/>
      <w:lvlText w:val=""/>
      <w:lvlJc w:val="left"/>
      <w:pPr>
        <w:ind w:left="2160" w:hanging="360"/>
      </w:pPr>
      <w:rPr>
        <w:rFonts w:ascii="Wingdings" w:hAnsi="Wingdings" w:hint="default"/>
      </w:rPr>
    </w:lvl>
    <w:lvl w:ilvl="3" w:tplc="C2967CD8">
      <w:start w:val="1"/>
      <w:numFmt w:val="bullet"/>
      <w:lvlText w:val=""/>
      <w:lvlJc w:val="left"/>
      <w:pPr>
        <w:ind w:left="2880" w:hanging="360"/>
      </w:pPr>
      <w:rPr>
        <w:rFonts w:ascii="Symbol" w:hAnsi="Symbol" w:hint="default"/>
      </w:rPr>
    </w:lvl>
    <w:lvl w:ilvl="4" w:tplc="CB4CDECC">
      <w:start w:val="1"/>
      <w:numFmt w:val="bullet"/>
      <w:lvlText w:val="o"/>
      <w:lvlJc w:val="left"/>
      <w:pPr>
        <w:ind w:left="3600" w:hanging="360"/>
      </w:pPr>
      <w:rPr>
        <w:rFonts w:ascii="Courier New" w:hAnsi="Courier New" w:hint="default"/>
      </w:rPr>
    </w:lvl>
    <w:lvl w:ilvl="5" w:tplc="EB1AFAB6">
      <w:start w:val="1"/>
      <w:numFmt w:val="bullet"/>
      <w:lvlText w:val=""/>
      <w:lvlJc w:val="left"/>
      <w:pPr>
        <w:ind w:left="4320" w:hanging="360"/>
      </w:pPr>
      <w:rPr>
        <w:rFonts w:ascii="Wingdings" w:hAnsi="Wingdings" w:hint="default"/>
      </w:rPr>
    </w:lvl>
    <w:lvl w:ilvl="6" w:tplc="ABB84C2E">
      <w:start w:val="1"/>
      <w:numFmt w:val="bullet"/>
      <w:lvlText w:val=""/>
      <w:lvlJc w:val="left"/>
      <w:pPr>
        <w:ind w:left="5040" w:hanging="360"/>
      </w:pPr>
      <w:rPr>
        <w:rFonts w:ascii="Symbol" w:hAnsi="Symbol" w:hint="default"/>
      </w:rPr>
    </w:lvl>
    <w:lvl w:ilvl="7" w:tplc="FB92A992">
      <w:start w:val="1"/>
      <w:numFmt w:val="bullet"/>
      <w:lvlText w:val="o"/>
      <w:lvlJc w:val="left"/>
      <w:pPr>
        <w:ind w:left="5760" w:hanging="360"/>
      </w:pPr>
      <w:rPr>
        <w:rFonts w:ascii="Courier New" w:hAnsi="Courier New" w:hint="default"/>
      </w:rPr>
    </w:lvl>
    <w:lvl w:ilvl="8" w:tplc="DD48A432">
      <w:start w:val="1"/>
      <w:numFmt w:val="bullet"/>
      <w:lvlText w:val=""/>
      <w:lvlJc w:val="left"/>
      <w:pPr>
        <w:ind w:left="6480" w:hanging="360"/>
      </w:pPr>
      <w:rPr>
        <w:rFonts w:ascii="Wingdings" w:hAnsi="Wingdings" w:hint="default"/>
      </w:rPr>
    </w:lvl>
  </w:abstractNum>
  <w:abstractNum w:abstractNumId="16" w15:restartNumberingAfterBreak="0">
    <w:nsid w:val="0875B1E3"/>
    <w:multiLevelType w:val="hybridMultilevel"/>
    <w:tmpl w:val="130E6162"/>
    <w:lvl w:ilvl="0" w:tplc="8C065F1E">
      <w:start w:val="2"/>
      <w:numFmt w:val="decimal"/>
      <w:lvlText w:val="%1."/>
      <w:lvlJc w:val="left"/>
      <w:pPr>
        <w:ind w:left="720" w:hanging="360"/>
      </w:pPr>
    </w:lvl>
    <w:lvl w:ilvl="1" w:tplc="5732765E">
      <w:start w:val="1"/>
      <w:numFmt w:val="lowerLetter"/>
      <w:lvlText w:val="%2."/>
      <w:lvlJc w:val="left"/>
      <w:pPr>
        <w:ind w:left="1440" w:hanging="360"/>
      </w:pPr>
    </w:lvl>
    <w:lvl w:ilvl="2" w:tplc="6A3877E8">
      <w:start w:val="1"/>
      <w:numFmt w:val="lowerRoman"/>
      <w:lvlText w:val="%3."/>
      <w:lvlJc w:val="right"/>
      <w:pPr>
        <w:ind w:left="2160" w:hanging="180"/>
      </w:pPr>
    </w:lvl>
    <w:lvl w:ilvl="3" w:tplc="7706B9C8">
      <w:start w:val="1"/>
      <w:numFmt w:val="decimal"/>
      <w:lvlText w:val="%4."/>
      <w:lvlJc w:val="left"/>
      <w:pPr>
        <w:ind w:left="2880" w:hanging="360"/>
      </w:pPr>
    </w:lvl>
    <w:lvl w:ilvl="4" w:tplc="B6F0BFB6">
      <w:start w:val="1"/>
      <w:numFmt w:val="lowerLetter"/>
      <w:lvlText w:val="%5."/>
      <w:lvlJc w:val="left"/>
      <w:pPr>
        <w:ind w:left="3600" w:hanging="360"/>
      </w:pPr>
    </w:lvl>
    <w:lvl w:ilvl="5" w:tplc="57CA62B0">
      <w:start w:val="1"/>
      <w:numFmt w:val="lowerRoman"/>
      <w:lvlText w:val="%6."/>
      <w:lvlJc w:val="right"/>
      <w:pPr>
        <w:ind w:left="4320" w:hanging="180"/>
      </w:pPr>
    </w:lvl>
    <w:lvl w:ilvl="6" w:tplc="5F0E113C">
      <w:start w:val="1"/>
      <w:numFmt w:val="decimal"/>
      <w:lvlText w:val="%7."/>
      <w:lvlJc w:val="left"/>
      <w:pPr>
        <w:ind w:left="5040" w:hanging="360"/>
      </w:pPr>
    </w:lvl>
    <w:lvl w:ilvl="7" w:tplc="A64C65DC">
      <w:start w:val="1"/>
      <w:numFmt w:val="lowerLetter"/>
      <w:lvlText w:val="%8."/>
      <w:lvlJc w:val="left"/>
      <w:pPr>
        <w:ind w:left="5760" w:hanging="360"/>
      </w:pPr>
    </w:lvl>
    <w:lvl w:ilvl="8" w:tplc="3F948D66">
      <w:start w:val="1"/>
      <w:numFmt w:val="lowerRoman"/>
      <w:lvlText w:val="%9."/>
      <w:lvlJc w:val="right"/>
      <w:pPr>
        <w:ind w:left="6480" w:hanging="180"/>
      </w:pPr>
    </w:lvl>
  </w:abstractNum>
  <w:abstractNum w:abstractNumId="17" w15:restartNumberingAfterBreak="0">
    <w:nsid w:val="08CA79D8"/>
    <w:multiLevelType w:val="hybridMultilevel"/>
    <w:tmpl w:val="73DE6B1A"/>
    <w:lvl w:ilvl="0" w:tplc="4E6862C4">
      <w:start w:val="1"/>
      <w:numFmt w:val="bullet"/>
      <w:lvlText w:val="§"/>
      <w:lvlJc w:val="left"/>
      <w:pPr>
        <w:ind w:left="720" w:hanging="360"/>
      </w:pPr>
      <w:rPr>
        <w:rFonts w:ascii="Wingdings" w:hAnsi="Wingdings" w:hint="default"/>
      </w:rPr>
    </w:lvl>
    <w:lvl w:ilvl="1" w:tplc="77C2EA82">
      <w:start w:val="1"/>
      <w:numFmt w:val="bullet"/>
      <w:lvlText w:val="o"/>
      <w:lvlJc w:val="left"/>
      <w:pPr>
        <w:ind w:left="1440" w:hanging="360"/>
      </w:pPr>
      <w:rPr>
        <w:rFonts w:ascii="Courier New" w:hAnsi="Courier New" w:hint="default"/>
      </w:rPr>
    </w:lvl>
    <w:lvl w:ilvl="2" w:tplc="3CC849F6">
      <w:start w:val="1"/>
      <w:numFmt w:val="bullet"/>
      <w:lvlText w:val=""/>
      <w:lvlJc w:val="left"/>
      <w:pPr>
        <w:ind w:left="2160" w:hanging="360"/>
      </w:pPr>
      <w:rPr>
        <w:rFonts w:ascii="Wingdings" w:hAnsi="Wingdings" w:hint="default"/>
      </w:rPr>
    </w:lvl>
    <w:lvl w:ilvl="3" w:tplc="D5769A5E">
      <w:start w:val="1"/>
      <w:numFmt w:val="bullet"/>
      <w:lvlText w:val=""/>
      <w:lvlJc w:val="left"/>
      <w:pPr>
        <w:ind w:left="2880" w:hanging="360"/>
      </w:pPr>
      <w:rPr>
        <w:rFonts w:ascii="Symbol" w:hAnsi="Symbol" w:hint="default"/>
      </w:rPr>
    </w:lvl>
    <w:lvl w:ilvl="4" w:tplc="B0D8C65A">
      <w:start w:val="1"/>
      <w:numFmt w:val="bullet"/>
      <w:lvlText w:val="o"/>
      <w:lvlJc w:val="left"/>
      <w:pPr>
        <w:ind w:left="3600" w:hanging="360"/>
      </w:pPr>
      <w:rPr>
        <w:rFonts w:ascii="Courier New" w:hAnsi="Courier New" w:hint="default"/>
      </w:rPr>
    </w:lvl>
    <w:lvl w:ilvl="5" w:tplc="1C369CB2">
      <w:start w:val="1"/>
      <w:numFmt w:val="bullet"/>
      <w:lvlText w:val=""/>
      <w:lvlJc w:val="left"/>
      <w:pPr>
        <w:ind w:left="4320" w:hanging="360"/>
      </w:pPr>
      <w:rPr>
        <w:rFonts w:ascii="Wingdings" w:hAnsi="Wingdings" w:hint="default"/>
      </w:rPr>
    </w:lvl>
    <w:lvl w:ilvl="6" w:tplc="FA645D78">
      <w:start w:val="1"/>
      <w:numFmt w:val="bullet"/>
      <w:lvlText w:val=""/>
      <w:lvlJc w:val="left"/>
      <w:pPr>
        <w:ind w:left="5040" w:hanging="360"/>
      </w:pPr>
      <w:rPr>
        <w:rFonts w:ascii="Symbol" w:hAnsi="Symbol" w:hint="default"/>
      </w:rPr>
    </w:lvl>
    <w:lvl w:ilvl="7" w:tplc="54B62068">
      <w:start w:val="1"/>
      <w:numFmt w:val="bullet"/>
      <w:lvlText w:val="o"/>
      <w:lvlJc w:val="left"/>
      <w:pPr>
        <w:ind w:left="5760" w:hanging="360"/>
      </w:pPr>
      <w:rPr>
        <w:rFonts w:ascii="Courier New" w:hAnsi="Courier New" w:hint="default"/>
      </w:rPr>
    </w:lvl>
    <w:lvl w:ilvl="8" w:tplc="8FFE78A6">
      <w:start w:val="1"/>
      <w:numFmt w:val="bullet"/>
      <w:lvlText w:val=""/>
      <w:lvlJc w:val="left"/>
      <w:pPr>
        <w:ind w:left="6480" w:hanging="360"/>
      </w:pPr>
      <w:rPr>
        <w:rFonts w:ascii="Wingdings" w:hAnsi="Wingdings" w:hint="default"/>
      </w:rPr>
    </w:lvl>
  </w:abstractNum>
  <w:abstractNum w:abstractNumId="18" w15:restartNumberingAfterBreak="0">
    <w:nsid w:val="09A4152B"/>
    <w:multiLevelType w:val="hybridMultilevel"/>
    <w:tmpl w:val="40CE8018"/>
    <w:lvl w:ilvl="0" w:tplc="AAA0373C">
      <w:start w:val="1"/>
      <w:numFmt w:val="lowerLetter"/>
      <w:lvlText w:val="%1)"/>
      <w:lvlJc w:val="left"/>
      <w:pPr>
        <w:ind w:left="644" w:hanging="360"/>
      </w:pPr>
      <w:rPr>
        <w:rFonts w:hint="default"/>
        <w:b/>
        <w:bCs w:val="0"/>
        <w:i/>
        <w:iCs/>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9" w15:restartNumberingAfterBreak="0">
    <w:nsid w:val="09C63C34"/>
    <w:multiLevelType w:val="hybridMultilevel"/>
    <w:tmpl w:val="DD386B70"/>
    <w:lvl w:ilvl="0" w:tplc="4324301E">
      <w:start w:val="1"/>
      <w:numFmt w:val="bullet"/>
      <w:lvlText w:val="·"/>
      <w:lvlJc w:val="left"/>
      <w:pPr>
        <w:ind w:left="720" w:hanging="360"/>
      </w:pPr>
      <w:rPr>
        <w:rFonts w:ascii="Symbol" w:hAnsi="Symbol" w:hint="default"/>
      </w:rPr>
    </w:lvl>
    <w:lvl w:ilvl="1" w:tplc="68AE5FE6">
      <w:start w:val="1"/>
      <w:numFmt w:val="bullet"/>
      <w:lvlText w:val="o"/>
      <w:lvlJc w:val="left"/>
      <w:pPr>
        <w:ind w:left="1440" w:hanging="360"/>
      </w:pPr>
      <w:rPr>
        <w:rFonts w:ascii="Courier New" w:hAnsi="Courier New" w:hint="default"/>
      </w:rPr>
    </w:lvl>
    <w:lvl w:ilvl="2" w:tplc="9432C20A">
      <w:start w:val="1"/>
      <w:numFmt w:val="bullet"/>
      <w:lvlText w:val=""/>
      <w:lvlJc w:val="left"/>
      <w:pPr>
        <w:ind w:left="2160" w:hanging="360"/>
      </w:pPr>
      <w:rPr>
        <w:rFonts w:ascii="Wingdings" w:hAnsi="Wingdings" w:hint="default"/>
      </w:rPr>
    </w:lvl>
    <w:lvl w:ilvl="3" w:tplc="A6663FD0">
      <w:start w:val="1"/>
      <w:numFmt w:val="bullet"/>
      <w:lvlText w:val=""/>
      <w:lvlJc w:val="left"/>
      <w:pPr>
        <w:ind w:left="2880" w:hanging="360"/>
      </w:pPr>
      <w:rPr>
        <w:rFonts w:ascii="Symbol" w:hAnsi="Symbol" w:hint="default"/>
      </w:rPr>
    </w:lvl>
    <w:lvl w:ilvl="4" w:tplc="9C2CB860">
      <w:start w:val="1"/>
      <w:numFmt w:val="bullet"/>
      <w:lvlText w:val="o"/>
      <w:lvlJc w:val="left"/>
      <w:pPr>
        <w:ind w:left="3600" w:hanging="360"/>
      </w:pPr>
      <w:rPr>
        <w:rFonts w:ascii="Courier New" w:hAnsi="Courier New" w:hint="default"/>
      </w:rPr>
    </w:lvl>
    <w:lvl w:ilvl="5" w:tplc="D79E76CE">
      <w:start w:val="1"/>
      <w:numFmt w:val="bullet"/>
      <w:lvlText w:val=""/>
      <w:lvlJc w:val="left"/>
      <w:pPr>
        <w:ind w:left="4320" w:hanging="360"/>
      </w:pPr>
      <w:rPr>
        <w:rFonts w:ascii="Wingdings" w:hAnsi="Wingdings" w:hint="default"/>
      </w:rPr>
    </w:lvl>
    <w:lvl w:ilvl="6" w:tplc="1B9A3D32">
      <w:start w:val="1"/>
      <w:numFmt w:val="bullet"/>
      <w:lvlText w:val=""/>
      <w:lvlJc w:val="left"/>
      <w:pPr>
        <w:ind w:left="5040" w:hanging="360"/>
      </w:pPr>
      <w:rPr>
        <w:rFonts w:ascii="Symbol" w:hAnsi="Symbol" w:hint="default"/>
      </w:rPr>
    </w:lvl>
    <w:lvl w:ilvl="7" w:tplc="032ACE70">
      <w:start w:val="1"/>
      <w:numFmt w:val="bullet"/>
      <w:lvlText w:val="o"/>
      <w:lvlJc w:val="left"/>
      <w:pPr>
        <w:ind w:left="5760" w:hanging="360"/>
      </w:pPr>
      <w:rPr>
        <w:rFonts w:ascii="Courier New" w:hAnsi="Courier New" w:hint="default"/>
      </w:rPr>
    </w:lvl>
    <w:lvl w:ilvl="8" w:tplc="1576BB28">
      <w:start w:val="1"/>
      <w:numFmt w:val="bullet"/>
      <w:lvlText w:val=""/>
      <w:lvlJc w:val="left"/>
      <w:pPr>
        <w:ind w:left="6480" w:hanging="360"/>
      </w:pPr>
      <w:rPr>
        <w:rFonts w:ascii="Wingdings" w:hAnsi="Wingdings" w:hint="default"/>
      </w:rPr>
    </w:lvl>
  </w:abstractNum>
  <w:abstractNum w:abstractNumId="20" w15:restartNumberingAfterBreak="0">
    <w:nsid w:val="0A2A16A9"/>
    <w:multiLevelType w:val="hybridMultilevel"/>
    <w:tmpl w:val="6E54F910"/>
    <w:lvl w:ilvl="0" w:tplc="76BEF582">
      <w:start w:val="1"/>
      <w:numFmt w:val="bullet"/>
      <w:lvlText w:val="§"/>
      <w:lvlJc w:val="left"/>
      <w:pPr>
        <w:ind w:left="720" w:hanging="360"/>
      </w:pPr>
      <w:rPr>
        <w:rFonts w:ascii="Wingdings" w:hAnsi="Wingdings" w:hint="default"/>
      </w:rPr>
    </w:lvl>
    <w:lvl w:ilvl="1" w:tplc="39E8D8C4">
      <w:start w:val="1"/>
      <w:numFmt w:val="bullet"/>
      <w:lvlText w:val="o"/>
      <w:lvlJc w:val="left"/>
      <w:pPr>
        <w:ind w:left="1440" w:hanging="360"/>
      </w:pPr>
      <w:rPr>
        <w:rFonts w:ascii="Courier New" w:hAnsi="Courier New" w:hint="default"/>
      </w:rPr>
    </w:lvl>
    <w:lvl w:ilvl="2" w:tplc="778828E4">
      <w:start w:val="1"/>
      <w:numFmt w:val="bullet"/>
      <w:lvlText w:val=""/>
      <w:lvlJc w:val="left"/>
      <w:pPr>
        <w:ind w:left="2160" w:hanging="360"/>
      </w:pPr>
      <w:rPr>
        <w:rFonts w:ascii="Wingdings" w:hAnsi="Wingdings" w:hint="default"/>
      </w:rPr>
    </w:lvl>
    <w:lvl w:ilvl="3" w:tplc="0A721612">
      <w:start w:val="1"/>
      <w:numFmt w:val="bullet"/>
      <w:lvlText w:val=""/>
      <w:lvlJc w:val="left"/>
      <w:pPr>
        <w:ind w:left="2880" w:hanging="360"/>
      </w:pPr>
      <w:rPr>
        <w:rFonts w:ascii="Symbol" w:hAnsi="Symbol" w:hint="default"/>
      </w:rPr>
    </w:lvl>
    <w:lvl w:ilvl="4" w:tplc="247278E4">
      <w:start w:val="1"/>
      <w:numFmt w:val="bullet"/>
      <w:lvlText w:val="o"/>
      <w:lvlJc w:val="left"/>
      <w:pPr>
        <w:ind w:left="3600" w:hanging="360"/>
      </w:pPr>
      <w:rPr>
        <w:rFonts w:ascii="Courier New" w:hAnsi="Courier New" w:hint="default"/>
      </w:rPr>
    </w:lvl>
    <w:lvl w:ilvl="5" w:tplc="4ADC6EEA">
      <w:start w:val="1"/>
      <w:numFmt w:val="bullet"/>
      <w:lvlText w:val=""/>
      <w:lvlJc w:val="left"/>
      <w:pPr>
        <w:ind w:left="4320" w:hanging="360"/>
      </w:pPr>
      <w:rPr>
        <w:rFonts w:ascii="Wingdings" w:hAnsi="Wingdings" w:hint="default"/>
      </w:rPr>
    </w:lvl>
    <w:lvl w:ilvl="6" w:tplc="90C09BCC">
      <w:start w:val="1"/>
      <w:numFmt w:val="bullet"/>
      <w:lvlText w:val=""/>
      <w:lvlJc w:val="left"/>
      <w:pPr>
        <w:ind w:left="5040" w:hanging="360"/>
      </w:pPr>
      <w:rPr>
        <w:rFonts w:ascii="Symbol" w:hAnsi="Symbol" w:hint="default"/>
      </w:rPr>
    </w:lvl>
    <w:lvl w:ilvl="7" w:tplc="72021022">
      <w:start w:val="1"/>
      <w:numFmt w:val="bullet"/>
      <w:lvlText w:val="o"/>
      <w:lvlJc w:val="left"/>
      <w:pPr>
        <w:ind w:left="5760" w:hanging="360"/>
      </w:pPr>
      <w:rPr>
        <w:rFonts w:ascii="Courier New" w:hAnsi="Courier New" w:hint="default"/>
      </w:rPr>
    </w:lvl>
    <w:lvl w:ilvl="8" w:tplc="657E14F8">
      <w:start w:val="1"/>
      <w:numFmt w:val="bullet"/>
      <w:lvlText w:val=""/>
      <w:lvlJc w:val="left"/>
      <w:pPr>
        <w:ind w:left="6480" w:hanging="360"/>
      </w:pPr>
      <w:rPr>
        <w:rFonts w:ascii="Wingdings" w:hAnsi="Wingdings" w:hint="default"/>
      </w:rPr>
    </w:lvl>
  </w:abstractNum>
  <w:abstractNum w:abstractNumId="21" w15:restartNumberingAfterBreak="0">
    <w:nsid w:val="0A5C38C0"/>
    <w:multiLevelType w:val="hybridMultilevel"/>
    <w:tmpl w:val="1312E832"/>
    <w:lvl w:ilvl="0" w:tplc="82128FEC">
      <w:start w:val="1"/>
      <w:numFmt w:val="bullet"/>
      <w:lvlText w:val="§"/>
      <w:lvlJc w:val="left"/>
      <w:pPr>
        <w:ind w:left="1778" w:hanging="360"/>
      </w:pPr>
      <w:rPr>
        <w:rFonts w:ascii="Wingdings" w:hAnsi="Wingdings" w:hint="default"/>
      </w:rPr>
    </w:lvl>
    <w:lvl w:ilvl="1" w:tplc="C2E68A8E">
      <w:start w:val="1"/>
      <w:numFmt w:val="bullet"/>
      <w:lvlText w:val="o"/>
      <w:lvlJc w:val="left"/>
      <w:pPr>
        <w:ind w:left="2498" w:hanging="360"/>
      </w:pPr>
      <w:rPr>
        <w:rFonts w:ascii="Courier New" w:hAnsi="Courier New" w:hint="default"/>
      </w:rPr>
    </w:lvl>
    <w:lvl w:ilvl="2" w:tplc="DDE683B4">
      <w:start w:val="1"/>
      <w:numFmt w:val="bullet"/>
      <w:lvlText w:val=""/>
      <w:lvlJc w:val="left"/>
      <w:pPr>
        <w:ind w:left="3218" w:hanging="360"/>
      </w:pPr>
      <w:rPr>
        <w:rFonts w:ascii="Wingdings" w:hAnsi="Wingdings" w:hint="default"/>
      </w:rPr>
    </w:lvl>
    <w:lvl w:ilvl="3" w:tplc="1076E170">
      <w:start w:val="1"/>
      <w:numFmt w:val="bullet"/>
      <w:lvlText w:val=""/>
      <w:lvlJc w:val="left"/>
      <w:pPr>
        <w:ind w:left="3938" w:hanging="360"/>
      </w:pPr>
      <w:rPr>
        <w:rFonts w:ascii="Symbol" w:hAnsi="Symbol" w:hint="default"/>
      </w:rPr>
    </w:lvl>
    <w:lvl w:ilvl="4" w:tplc="132827B0">
      <w:start w:val="1"/>
      <w:numFmt w:val="bullet"/>
      <w:lvlText w:val="o"/>
      <w:lvlJc w:val="left"/>
      <w:pPr>
        <w:ind w:left="4658" w:hanging="360"/>
      </w:pPr>
      <w:rPr>
        <w:rFonts w:ascii="Courier New" w:hAnsi="Courier New" w:hint="default"/>
      </w:rPr>
    </w:lvl>
    <w:lvl w:ilvl="5" w:tplc="EA2E67BA">
      <w:start w:val="1"/>
      <w:numFmt w:val="bullet"/>
      <w:lvlText w:val=""/>
      <w:lvlJc w:val="left"/>
      <w:pPr>
        <w:ind w:left="5378" w:hanging="360"/>
      </w:pPr>
      <w:rPr>
        <w:rFonts w:ascii="Wingdings" w:hAnsi="Wingdings" w:hint="default"/>
      </w:rPr>
    </w:lvl>
    <w:lvl w:ilvl="6" w:tplc="CA68AB54">
      <w:start w:val="1"/>
      <w:numFmt w:val="bullet"/>
      <w:lvlText w:val=""/>
      <w:lvlJc w:val="left"/>
      <w:pPr>
        <w:ind w:left="6098" w:hanging="360"/>
      </w:pPr>
      <w:rPr>
        <w:rFonts w:ascii="Symbol" w:hAnsi="Symbol" w:hint="default"/>
      </w:rPr>
    </w:lvl>
    <w:lvl w:ilvl="7" w:tplc="6622A368">
      <w:start w:val="1"/>
      <w:numFmt w:val="bullet"/>
      <w:lvlText w:val="o"/>
      <w:lvlJc w:val="left"/>
      <w:pPr>
        <w:ind w:left="6818" w:hanging="360"/>
      </w:pPr>
      <w:rPr>
        <w:rFonts w:ascii="Courier New" w:hAnsi="Courier New" w:hint="default"/>
      </w:rPr>
    </w:lvl>
    <w:lvl w:ilvl="8" w:tplc="72BE5148">
      <w:start w:val="1"/>
      <w:numFmt w:val="bullet"/>
      <w:lvlText w:val=""/>
      <w:lvlJc w:val="left"/>
      <w:pPr>
        <w:ind w:left="7538" w:hanging="360"/>
      </w:pPr>
      <w:rPr>
        <w:rFonts w:ascii="Wingdings" w:hAnsi="Wingdings" w:hint="default"/>
      </w:rPr>
    </w:lvl>
  </w:abstractNum>
  <w:abstractNum w:abstractNumId="22" w15:restartNumberingAfterBreak="0">
    <w:nsid w:val="0ACA06EA"/>
    <w:multiLevelType w:val="multilevel"/>
    <w:tmpl w:val="561CEAF4"/>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f1"/>
      <w:lvlText w:val="f.%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0ACB7675"/>
    <w:multiLevelType w:val="hybridMultilevel"/>
    <w:tmpl w:val="B574A994"/>
    <w:lvl w:ilvl="0" w:tplc="350C5822">
      <w:start w:val="1"/>
      <w:numFmt w:val="bullet"/>
      <w:lvlText w:val="§"/>
      <w:lvlJc w:val="left"/>
      <w:pPr>
        <w:ind w:left="1778" w:hanging="360"/>
      </w:pPr>
      <w:rPr>
        <w:rFonts w:ascii="Wingdings" w:hAnsi="Wingdings" w:hint="default"/>
      </w:rPr>
    </w:lvl>
    <w:lvl w:ilvl="1" w:tplc="6656807C">
      <w:start w:val="1"/>
      <w:numFmt w:val="bullet"/>
      <w:lvlText w:val="o"/>
      <w:lvlJc w:val="left"/>
      <w:pPr>
        <w:ind w:left="2498" w:hanging="360"/>
      </w:pPr>
      <w:rPr>
        <w:rFonts w:ascii="Courier New" w:hAnsi="Courier New" w:hint="default"/>
      </w:rPr>
    </w:lvl>
    <w:lvl w:ilvl="2" w:tplc="8084BBDC">
      <w:start w:val="1"/>
      <w:numFmt w:val="bullet"/>
      <w:lvlText w:val=""/>
      <w:lvlJc w:val="left"/>
      <w:pPr>
        <w:ind w:left="3218" w:hanging="360"/>
      </w:pPr>
      <w:rPr>
        <w:rFonts w:ascii="Wingdings" w:hAnsi="Wingdings" w:hint="default"/>
      </w:rPr>
    </w:lvl>
    <w:lvl w:ilvl="3" w:tplc="95BA9A4A">
      <w:start w:val="1"/>
      <w:numFmt w:val="bullet"/>
      <w:lvlText w:val=""/>
      <w:lvlJc w:val="left"/>
      <w:pPr>
        <w:ind w:left="3938" w:hanging="360"/>
      </w:pPr>
      <w:rPr>
        <w:rFonts w:ascii="Symbol" w:hAnsi="Symbol" w:hint="default"/>
      </w:rPr>
    </w:lvl>
    <w:lvl w:ilvl="4" w:tplc="94D8A670">
      <w:start w:val="1"/>
      <w:numFmt w:val="bullet"/>
      <w:lvlText w:val="o"/>
      <w:lvlJc w:val="left"/>
      <w:pPr>
        <w:ind w:left="4658" w:hanging="360"/>
      </w:pPr>
      <w:rPr>
        <w:rFonts w:ascii="Courier New" w:hAnsi="Courier New" w:hint="default"/>
      </w:rPr>
    </w:lvl>
    <w:lvl w:ilvl="5" w:tplc="B0543988">
      <w:start w:val="1"/>
      <w:numFmt w:val="bullet"/>
      <w:lvlText w:val=""/>
      <w:lvlJc w:val="left"/>
      <w:pPr>
        <w:ind w:left="5378" w:hanging="360"/>
      </w:pPr>
      <w:rPr>
        <w:rFonts w:ascii="Wingdings" w:hAnsi="Wingdings" w:hint="default"/>
      </w:rPr>
    </w:lvl>
    <w:lvl w:ilvl="6" w:tplc="87B00806">
      <w:start w:val="1"/>
      <w:numFmt w:val="bullet"/>
      <w:lvlText w:val=""/>
      <w:lvlJc w:val="left"/>
      <w:pPr>
        <w:ind w:left="6098" w:hanging="360"/>
      </w:pPr>
      <w:rPr>
        <w:rFonts w:ascii="Symbol" w:hAnsi="Symbol" w:hint="default"/>
      </w:rPr>
    </w:lvl>
    <w:lvl w:ilvl="7" w:tplc="2B26A6FC">
      <w:start w:val="1"/>
      <w:numFmt w:val="bullet"/>
      <w:lvlText w:val="o"/>
      <w:lvlJc w:val="left"/>
      <w:pPr>
        <w:ind w:left="6818" w:hanging="360"/>
      </w:pPr>
      <w:rPr>
        <w:rFonts w:ascii="Courier New" w:hAnsi="Courier New" w:hint="default"/>
      </w:rPr>
    </w:lvl>
    <w:lvl w:ilvl="8" w:tplc="B6128872">
      <w:start w:val="1"/>
      <w:numFmt w:val="bullet"/>
      <w:lvlText w:val=""/>
      <w:lvlJc w:val="left"/>
      <w:pPr>
        <w:ind w:left="7538" w:hanging="360"/>
      </w:pPr>
      <w:rPr>
        <w:rFonts w:ascii="Wingdings" w:hAnsi="Wingdings" w:hint="default"/>
      </w:rPr>
    </w:lvl>
  </w:abstractNum>
  <w:abstractNum w:abstractNumId="24" w15:restartNumberingAfterBreak="0">
    <w:nsid w:val="0BD37FDB"/>
    <w:multiLevelType w:val="hybridMultilevel"/>
    <w:tmpl w:val="E8883B0E"/>
    <w:lvl w:ilvl="0" w:tplc="13969F96">
      <w:start w:val="1"/>
      <w:numFmt w:val="bullet"/>
      <w:lvlText w:val="·"/>
      <w:lvlJc w:val="left"/>
      <w:pPr>
        <w:ind w:left="720" w:hanging="360"/>
      </w:pPr>
      <w:rPr>
        <w:rFonts w:ascii="Symbol" w:hAnsi="Symbol" w:hint="default"/>
      </w:rPr>
    </w:lvl>
    <w:lvl w:ilvl="1" w:tplc="C64E2F44">
      <w:start w:val="1"/>
      <w:numFmt w:val="bullet"/>
      <w:lvlText w:val="o"/>
      <w:lvlJc w:val="left"/>
      <w:pPr>
        <w:ind w:left="1440" w:hanging="360"/>
      </w:pPr>
      <w:rPr>
        <w:rFonts w:ascii="Courier New" w:hAnsi="Courier New" w:hint="default"/>
      </w:rPr>
    </w:lvl>
    <w:lvl w:ilvl="2" w:tplc="B00E8014">
      <w:start w:val="1"/>
      <w:numFmt w:val="bullet"/>
      <w:lvlText w:val=""/>
      <w:lvlJc w:val="left"/>
      <w:pPr>
        <w:ind w:left="2160" w:hanging="360"/>
      </w:pPr>
      <w:rPr>
        <w:rFonts w:ascii="Wingdings" w:hAnsi="Wingdings" w:hint="default"/>
      </w:rPr>
    </w:lvl>
    <w:lvl w:ilvl="3" w:tplc="F5EC14D6">
      <w:start w:val="1"/>
      <w:numFmt w:val="bullet"/>
      <w:lvlText w:val=""/>
      <w:lvlJc w:val="left"/>
      <w:pPr>
        <w:ind w:left="2880" w:hanging="360"/>
      </w:pPr>
      <w:rPr>
        <w:rFonts w:ascii="Symbol" w:hAnsi="Symbol" w:hint="default"/>
      </w:rPr>
    </w:lvl>
    <w:lvl w:ilvl="4" w:tplc="B8A6500A">
      <w:start w:val="1"/>
      <w:numFmt w:val="bullet"/>
      <w:lvlText w:val="o"/>
      <w:lvlJc w:val="left"/>
      <w:pPr>
        <w:ind w:left="3600" w:hanging="360"/>
      </w:pPr>
      <w:rPr>
        <w:rFonts w:ascii="Courier New" w:hAnsi="Courier New" w:hint="default"/>
      </w:rPr>
    </w:lvl>
    <w:lvl w:ilvl="5" w:tplc="DF4E54C4">
      <w:start w:val="1"/>
      <w:numFmt w:val="bullet"/>
      <w:lvlText w:val=""/>
      <w:lvlJc w:val="left"/>
      <w:pPr>
        <w:ind w:left="4320" w:hanging="360"/>
      </w:pPr>
      <w:rPr>
        <w:rFonts w:ascii="Wingdings" w:hAnsi="Wingdings" w:hint="default"/>
      </w:rPr>
    </w:lvl>
    <w:lvl w:ilvl="6" w:tplc="7A684A5C">
      <w:start w:val="1"/>
      <w:numFmt w:val="bullet"/>
      <w:lvlText w:val=""/>
      <w:lvlJc w:val="left"/>
      <w:pPr>
        <w:ind w:left="5040" w:hanging="360"/>
      </w:pPr>
      <w:rPr>
        <w:rFonts w:ascii="Symbol" w:hAnsi="Symbol" w:hint="default"/>
      </w:rPr>
    </w:lvl>
    <w:lvl w:ilvl="7" w:tplc="3ED86AE8">
      <w:start w:val="1"/>
      <w:numFmt w:val="bullet"/>
      <w:lvlText w:val="o"/>
      <w:lvlJc w:val="left"/>
      <w:pPr>
        <w:ind w:left="5760" w:hanging="360"/>
      </w:pPr>
      <w:rPr>
        <w:rFonts w:ascii="Courier New" w:hAnsi="Courier New" w:hint="default"/>
      </w:rPr>
    </w:lvl>
    <w:lvl w:ilvl="8" w:tplc="A5EC02EC">
      <w:start w:val="1"/>
      <w:numFmt w:val="bullet"/>
      <w:lvlText w:val=""/>
      <w:lvlJc w:val="left"/>
      <w:pPr>
        <w:ind w:left="6480" w:hanging="360"/>
      </w:pPr>
      <w:rPr>
        <w:rFonts w:ascii="Wingdings" w:hAnsi="Wingdings" w:hint="default"/>
      </w:rPr>
    </w:lvl>
  </w:abstractNum>
  <w:abstractNum w:abstractNumId="25" w15:restartNumberingAfterBreak="0">
    <w:nsid w:val="0C9FABF0"/>
    <w:multiLevelType w:val="hybridMultilevel"/>
    <w:tmpl w:val="71B23A40"/>
    <w:lvl w:ilvl="0" w:tplc="F8568A70">
      <w:start w:val="1"/>
      <w:numFmt w:val="bullet"/>
      <w:lvlText w:val="·"/>
      <w:lvlJc w:val="left"/>
      <w:pPr>
        <w:ind w:left="720" w:hanging="360"/>
      </w:pPr>
      <w:rPr>
        <w:rFonts w:ascii="Symbol" w:hAnsi="Symbol" w:hint="default"/>
      </w:rPr>
    </w:lvl>
    <w:lvl w:ilvl="1" w:tplc="80BACBB4">
      <w:start w:val="1"/>
      <w:numFmt w:val="bullet"/>
      <w:lvlText w:val="o"/>
      <w:lvlJc w:val="left"/>
      <w:pPr>
        <w:ind w:left="1440" w:hanging="360"/>
      </w:pPr>
      <w:rPr>
        <w:rFonts w:ascii="Courier New" w:hAnsi="Courier New" w:hint="default"/>
      </w:rPr>
    </w:lvl>
    <w:lvl w:ilvl="2" w:tplc="489E699C">
      <w:start w:val="1"/>
      <w:numFmt w:val="bullet"/>
      <w:lvlText w:val=""/>
      <w:lvlJc w:val="left"/>
      <w:pPr>
        <w:ind w:left="2160" w:hanging="360"/>
      </w:pPr>
      <w:rPr>
        <w:rFonts w:ascii="Wingdings" w:hAnsi="Wingdings" w:hint="default"/>
      </w:rPr>
    </w:lvl>
    <w:lvl w:ilvl="3" w:tplc="150E2146">
      <w:start w:val="1"/>
      <w:numFmt w:val="bullet"/>
      <w:lvlText w:val=""/>
      <w:lvlJc w:val="left"/>
      <w:pPr>
        <w:ind w:left="2880" w:hanging="360"/>
      </w:pPr>
      <w:rPr>
        <w:rFonts w:ascii="Symbol" w:hAnsi="Symbol" w:hint="default"/>
      </w:rPr>
    </w:lvl>
    <w:lvl w:ilvl="4" w:tplc="CA281B90">
      <w:start w:val="1"/>
      <w:numFmt w:val="bullet"/>
      <w:lvlText w:val="o"/>
      <w:lvlJc w:val="left"/>
      <w:pPr>
        <w:ind w:left="3600" w:hanging="360"/>
      </w:pPr>
      <w:rPr>
        <w:rFonts w:ascii="Courier New" w:hAnsi="Courier New" w:hint="default"/>
      </w:rPr>
    </w:lvl>
    <w:lvl w:ilvl="5" w:tplc="C80ADAAC">
      <w:start w:val="1"/>
      <w:numFmt w:val="bullet"/>
      <w:lvlText w:val=""/>
      <w:lvlJc w:val="left"/>
      <w:pPr>
        <w:ind w:left="4320" w:hanging="360"/>
      </w:pPr>
      <w:rPr>
        <w:rFonts w:ascii="Wingdings" w:hAnsi="Wingdings" w:hint="default"/>
      </w:rPr>
    </w:lvl>
    <w:lvl w:ilvl="6" w:tplc="8012CB6C">
      <w:start w:val="1"/>
      <w:numFmt w:val="bullet"/>
      <w:lvlText w:val=""/>
      <w:lvlJc w:val="left"/>
      <w:pPr>
        <w:ind w:left="5040" w:hanging="360"/>
      </w:pPr>
      <w:rPr>
        <w:rFonts w:ascii="Symbol" w:hAnsi="Symbol" w:hint="default"/>
      </w:rPr>
    </w:lvl>
    <w:lvl w:ilvl="7" w:tplc="71CE52AE">
      <w:start w:val="1"/>
      <w:numFmt w:val="bullet"/>
      <w:lvlText w:val="o"/>
      <w:lvlJc w:val="left"/>
      <w:pPr>
        <w:ind w:left="5760" w:hanging="360"/>
      </w:pPr>
      <w:rPr>
        <w:rFonts w:ascii="Courier New" w:hAnsi="Courier New" w:hint="default"/>
      </w:rPr>
    </w:lvl>
    <w:lvl w:ilvl="8" w:tplc="33ACA246">
      <w:start w:val="1"/>
      <w:numFmt w:val="bullet"/>
      <w:lvlText w:val=""/>
      <w:lvlJc w:val="left"/>
      <w:pPr>
        <w:ind w:left="6480" w:hanging="360"/>
      </w:pPr>
      <w:rPr>
        <w:rFonts w:ascii="Wingdings" w:hAnsi="Wingdings" w:hint="default"/>
      </w:rPr>
    </w:lvl>
  </w:abstractNum>
  <w:abstractNum w:abstractNumId="26" w15:restartNumberingAfterBreak="0">
    <w:nsid w:val="0D508CC2"/>
    <w:multiLevelType w:val="hybridMultilevel"/>
    <w:tmpl w:val="9C2E321C"/>
    <w:lvl w:ilvl="0" w:tplc="DBDAF2C0">
      <w:start w:val="1"/>
      <w:numFmt w:val="bullet"/>
      <w:lvlText w:val="-"/>
      <w:lvlJc w:val="left"/>
      <w:pPr>
        <w:ind w:left="720" w:hanging="360"/>
      </w:pPr>
      <w:rPr>
        <w:rFonts w:ascii="&quot;Calibri&quot;,sans-serif" w:hAnsi="&quot;Calibri&quot;,sans-serif" w:hint="default"/>
      </w:rPr>
    </w:lvl>
    <w:lvl w:ilvl="1" w:tplc="62D85F04">
      <w:start w:val="1"/>
      <w:numFmt w:val="bullet"/>
      <w:lvlText w:val="o"/>
      <w:lvlJc w:val="left"/>
      <w:pPr>
        <w:ind w:left="1440" w:hanging="360"/>
      </w:pPr>
      <w:rPr>
        <w:rFonts w:ascii="Courier New" w:hAnsi="Courier New" w:hint="default"/>
      </w:rPr>
    </w:lvl>
    <w:lvl w:ilvl="2" w:tplc="B824BA92">
      <w:start w:val="1"/>
      <w:numFmt w:val="bullet"/>
      <w:lvlText w:val=""/>
      <w:lvlJc w:val="left"/>
      <w:pPr>
        <w:ind w:left="2160" w:hanging="360"/>
      </w:pPr>
      <w:rPr>
        <w:rFonts w:ascii="Wingdings" w:hAnsi="Wingdings" w:hint="default"/>
      </w:rPr>
    </w:lvl>
    <w:lvl w:ilvl="3" w:tplc="F6FCA1CA">
      <w:start w:val="1"/>
      <w:numFmt w:val="bullet"/>
      <w:lvlText w:val=""/>
      <w:lvlJc w:val="left"/>
      <w:pPr>
        <w:ind w:left="2880" w:hanging="360"/>
      </w:pPr>
      <w:rPr>
        <w:rFonts w:ascii="Symbol" w:hAnsi="Symbol" w:hint="default"/>
      </w:rPr>
    </w:lvl>
    <w:lvl w:ilvl="4" w:tplc="4566EB3C">
      <w:start w:val="1"/>
      <w:numFmt w:val="bullet"/>
      <w:lvlText w:val="o"/>
      <w:lvlJc w:val="left"/>
      <w:pPr>
        <w:ind w:left="3600" w:hanging="360"/>
      </w:pPr>
      <w:rPr>
        <w:rFonts w:ascii="Courier New" w:hAnsi="Courier New" w:hint="default"/>
      </w:rPr>
    </w:lvl>
    <w:lvl w:ilvl="5" w:tplc="10B8AC6E">
      <w:start w:val="1"/>
      <w:numFmt w:val="bullet"/>
      <w:lvlText w:val=""/>
      <w:lvlJc w:val="left"/>
      <w:pPr>
        <w:ind w:left="4320" w:hanging="360"/>
      </w:pPr>
      <w:rPr>
        <w:rFonts w:ascii="Wingdings" w:hAnsi="Wingdings" w:hint="default"/>
      </w:rPr>
    </w:lvl>
    <w:lvl w:ilvl="6" w:tplc="8F80CDA0">
      <w:start w:val="1"/>
      <w:numFmt w:val="bullet"/>
      <w:lvlText w:val=""/>
      <w:lvlJc w:val="left"/>
      <w:pPr>
        <w:ind w:left="5040" w:hanging="360"/>
      </w:pPr>
      <w:rPr>
        <w:rFonts w:ascii="Symbol" w:hAnsi="Symbol" w:hint="default"/>
      </w:rPr>
    </w:lvl>
    <w:lvl w:ilvl="7" w:tplc="2D1E3704">
      <w:start w:val="1"/>
      <w:numFmt w:val="bullet"/>
      <w:lvlText w:val="o"/>
      <w:lvlJc w:val="left"/>
      <w:pPr>
        <w:ind w:left="5760" w:hanging="360"/>
      </w:pPr>
      <w:rPr>
        <w:rFonts w:ascii="Courier New" w:hAnsi="Courier New" w:hint="default"/>
      </w:rPr>
    </w:lvl>
    <w:lvl w:ilvl="8" w:tplc="F5AEB708">
      <w:start w:val="1"/>
      <w:numFmt w:val="bullet"/>
      <w:lvlText w:val=""/>
      <w:lvlJc w:val="left"/>
      <w:pPr>
        <w:ind w:left="6480" w:hanging="360"/>
      </w:pPr>
      <w:rPr>
        <w:rFonts w:ascii="Wingdings" w:hAnsi="Wingdings" w:hint="default"/>
      </w:rPr>
    </w:lvl>
  </w:abstractNum>
  <w:abstractNum w:abstractNumId="27" w15:restartNumberingAfterBreak="0">
    <w:nsid w:val="0DB8A6BF"/>
    <w:multiLevelType w:val="hybridMultilevel"/>
    <w:tmpl w:val="2A4646D0"/>
    <w:lvl w:ilvl="0" w:tplc="2240441A">
      <w:start w:val="1"/>
      <w:numFmt w:val="decimal"/>
      <w:lvlText w:val="%1."/>
      <w:lvlJc w:val="left"/>
      <w:pPr>
        <w:ind w:left="720" w:hanging="360"/>
      </w:pPr>
    </w:lvl>
    <w:lvl w:ilvl="1" w:tplc="F39098CC">
      <w:start w:val="1"/>
      <w:numFmt w:val="lowerLetter"/>
      <w:lvlText w:val="%2."/>
      <w:lvlJc w:val="left"/>
      <w:pPr>
        <w:ind w:left="1440" w:hanging="360"/>
      </w:pPr>
    </w:lvl>
    <w:lvl w:ilvl="2" w:tplc="71AAEFB4">
      <w:start w:val="3"/>
      <w:numFmt w:val="decimal"/>
      <w:lvlText w:val="%3."/>
      <w:lvlJc w:val="left"/>
      <w:pPr>
        <w:ind w:left="2160" w:hanging="180"/>
      </w:pPr>
    </w:lvl>
    <w:lvl w:ilvl="3" w:tplc="54328E5C">
      <w:start w:val="1"/>
      <w:numFmt w:val="decimal"/>
      <w:lvlText w:val="%4."/>
      <w:lvlJc w:val="left"/>
      <w:pPr>
        <w:ind w:left="2880" w:hanging="360"/>
      </w:pPr>
    </w:lvl>
    <w:lvl w:ilvl="4" w:tplc="0618189A">
      <w:start w:val="1"/>
      <w:numFmt w:val="lowerLetter"/>
      <w:lvlText w:val="%5."/>
      <w:lvlJc w:val="left"/>
      <w:pPr>
        <w:ind w:left="3600" w:hanging="360"/>
      </w:pPr>
    </w:lvl>
    <w:lvl w:ilvl="5" w:tplc="2820B90C">
      <w:start w:val="1"/>
      <w:numFmt w:val="lowerRoman"/>
      <w:lvlText w:val="%6."/>
      <w:lvlJc w:val="right"/>
      <w:pPr>
        <w:ind w:left="4320" w:hanging="180"/>
      </w:pPr>
    </w:lvl>
    <w:lvl w:ilvl="6" w:tplc="98461954">
      <w:start w:val="1"/>
      <w:numFmt w:val="decimal"/>
      <w:lvlText w:val="%7."/>
      <w:lvlJc w:val="left"/>
      <w:pPr>
        <w:ind w:left="5040" w:hanging="360"/>
      </w:pPr>
    </w:lvl>
    <w:lvl w:ilvl="7" w:tplc="2D429990">
      <w:start w:val="1"/>
      <w:numFmt w:val="lowerLetter"/>
      <w:lvlText w:val="%8."/>
      <w:lvlJc w:val="left"/>
      <w:pPr>
        <w:ind w:left="5760" w:hanging="360"/>
      </w:pPr>
    </w:lvl>
    <w:lvl w:ilvl="8" w:tplc="B86EFBC8">
      <w:start w:val="1"/>
      <w:numFmt w:val="lowerRoman"/>
      <w:lvlText w:val="%9."/>
      <w:lvlJc w:val="right"/>
      <w:pPr>
        <w:ind w:left="6480" w:hanging="180"/>
      </w:pPr>
    </w:lvl>
  </w:abstractNum>
  <w:abstractNum w:abstractNumId="28" w15:restartNumberingAfterBreak="0">
    <w:nsid w:val="0EBF9E21"/>
    <w:multiLevelType w:val="hybridMultilevel"/>
    <w:tmpl w:val="5882D936"/>
    <w:lvl w:ilvl="0" w:tplc="670223A2">
      <w:start w:val="1"/>
      <w:numFmt w:val="bullet"/>
      <w:lvlText w:val="§"/>
      <w:lvlJc w:val="left"/>
      <w:pPr>
        <w:ind w:left="720" w:hanging="360"/>
      </w:pPr>
      <w:rPr>
        <w:rFonts w:ascii="Wingdings" w:hAnsi="Wingdings" w:hint="default"/>
      </w:rPr>
    </w:lvl>
    <w:lvl w:ilvl="1" w:tplc="4EFCA21C">
      <w:start w:val="1"/>
      <w:numFmt w:val="bullet"/>
      <w:lvlText w:val="o"/>
      <w:lvlJc w:val="left"/>
      <w:pPr>
        <w:ind w:left="1440" w:hanging="360"/>
      </w:pPr>
      <w:rPr>
        <w:rFonts w:ascii="Courier New" w:hAnsi="Courier New" w:hint="default"/>
      </w:rPr>
    </w:lvl>
    <w:lvl w:ilvl="2" w:tplc="B0AAEC7E">
      <w:start w:val="1"/>
      <w:numFmt w:val="bullet"/>
      <w:lvlText w:val=""/>
      <w:lvlJc w:val="left"/>
      <w:pPr>
        <w:ind w:left="2160" w:hanging="360"/>
      </w:pPr>
      <w:rPr>
        <w:rFonts w:ascii="Wingdings" w:hAnsi="Wingdings" w:hint="default"/>
      </w:rPr>
    </w:lvl>
    <w:lvl w:ilvl="3" w:tplc="1CC4CF80">
      <w:start w:val="1"/>
      <w:numFmt w:val="bullet"/>
      <w:lvlText w:val=""/>
      <w:lvlJc w:val="left"/>
      <w:pPr>
        <w:ind w:left="2880" w:hanging="360"/>
      </w:pPr>
      <w:rPr>
        <w:rFonts w:ascii="Symbol" w:hAnsi="Symbol" w:hint="default"/>
      </w:rPr>
    </w:lvl>
    <w:lvl w:ilvl="4" w:tplc="DB52583A">
      <w:start w:val="1"/>
      <w:numFmt w:val="bullet"/>
      <w:lvlText w:val="o"/>
      <w:lvlJc w:val="left"/>
      <w:pPr>
        <w:ind w:left="3600" w:hanging="360"/>
      </w:pPr>
      <w:rPr>
        <w:rFonts w:ascii="Courier New" w:hAnsi="Courier New" w:hint="default"/>
      </w:rPr>
    </w:lvl>
    <w:lvl w:ilvl="5" w:tplc="11DC7268">
      <w:start w:val="1"/>
      <w:numFmt w:val="bullet"/>
      <w:lvlText w:val=""/>
      <w:lvlJc w:val="left"/>
      <w:pPr>
        <w:ind w:left="4320" w:hanging="360"/>
      </w:pPr>
      <w:rPr>
        <w:rFonts w:ascii="Wingdings" w:hAnsi="Wingdings" w:hint="default"/>
      </w:rPr>
    </w:lvl>
    <w:lvl w:ilvl="6" w:tplc="88AC9BEE">
      <w:start w:val="1"/>
      <w:numFmt w:val="bullet"/>
      <w:lvlText w:val=""/>
      <w:lvlJc w:val="left"/>
      <w:pPr>
        <w:ind w:left="5040" w:hanging="360"/>
      </w:pPr>
      <w:rPr>
        <w:rFonts w:ascii="Symbol" w:hAnsi="Symbol" w:hint="default"/>
      </w:rPr>
    </w:lvl>
    <w:lvl w:ilvl="7" w:tplc="7BEEBB38">
      <w:start w:val="1"/>
      <w:numFmt w:val="bullet"/>
      <w:lvlText w:val="o"/>
      <w:lvlJc w:val="left"/>
      <w:pPr>
        <w:ind w:left="5760" w:hanging="360"/>
      </w:pPr>
      <w:rPr>
        <w:rFonts w:ascii="Courier New" w:hAnsi="Courier New" w:hint="default"/>
      </w:rPr>
    </w:lvl>
    <w:lvl w:ilvl="8" w:tplc="C5049CD8">
      <w:start w:val="1"/>
      <w:numFmt w:val="bullet"/>
      <w:lvlText w:val=""/>
      <w:lvlJc w:val="left"/>
      <w:pPr>
        <w:ind w:left="6480" w:hanging="360"/>
      </w:pPr>
      <w:rPr>
        <w:rFonts w:ascii="Wingdings" w:hAnsi="Wingdings" w:hint="default"/>
      </w:rPr>
    </w:lvl>
  </w:abstractNum>
  <w:abstractNum w:abstractNumId="29" w15:restartNumberingAfterBreak="0">
    <w:nsid w:val="0EE806E9"/>
    <w:multiLevelType w:val="hybridMultilevel"/>
    <w:tmpl w:val="7998636C"/>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0FBD6598"/>
    <w:multiLevelType w:val="hybridMultilevel"/>
    <w:tmpl w:val="04E2BBF6"/>
    <w:lvl w:ilvl="0" w:tplc="406E2B9A">
      <w:start w:val="3"/>
      <w:numFmt w:val="decimal"/>
      <w:lvlText w:val="%1."/>
      <w:lvlJc w:val="left"/>
      <w:pPr>
        <w:ind w:left="720" w:hanging="360"/>
      </w:pPr>
    </w:lvl>
    <w:lvl w:ilvl="1" w:tplc="08D8A810">
      <w:start w:val="1"/>
      <w:numFmt w:val="lowerLetter"/>
      <w:lvlText w:val="%2."/>
      <w:lvlJc w:val="left"/>
      <w:pPr>
        <w:ind w:left="1440" w:hanging="360"/>
      </w:pPr>
    </w:lvl>
    <w:lvl w:ilvl="2" w:tplc="1D64EC76">
      <w:start w:val="1"/>
      <w:numFmt w:val="lowerRoman"/>
      <w:lvlText w:val="%3."/>
      <w:lvlJc w:val="right"/>
      <w:pPr>
        <w:ind w:left="2160" w:hanging="180"/>
      </w:pPr>
    </w:lvl>
    <w:lvl w:ilvl="3" w:tplc="14B4AFEA">
      <w:start w:val="1"/>
      <w:numFmt w:val="decimal"/>
      <w:lvlText w:val="%4."/>
      <w:lvlJc w:val="left"/>
      <w:pPr>
        <w:ind w:left="2880" w:hanging="360"/>
      </w:pPr>
    </w:lvl>
    <w:lvl w:ilvl="4" w:tplc="5590E404">
      <w:start w:val="1"/>
      <w:numFmt w:val="lowerLetter"/>
      <w:lvlText w:val="%5."/>
      <w:lvlJc w:val="left"/>
      <w:pPr>
        <w:ind w:left="3600" w:hanging="360"/>
      </w:pPr>
    </w:lvl>
    <w:lvl w:ilvl="5" w:tplc="196EF702">
      <w:start w:val="1"/>
      <w:numFmt w:val="lowerRoman"/>
      <w:lvlText w:val="%6."/>
      <w:lvlJc w:val="right"/>
      <w:pPr>
        <w:ind w:left="4320" w:hanging="180"/>
      </w:pPr>
    </w:lvl>
    <w:lvl w:ilvl="6" w:tplc="CB2CD9CA">
      <w:start w:val="1"/>
      <w:numFmt w:val="decimal"/>
      <w:lvlText w:val="%7."/>
      <w:lvlJc w:val="left"/>
      <w:pPr>
        <w:ind w:left="5040" w:hanging="360"/>
      </w:pPr>
    </w:lvl>
    <w:lvl w:ilvl="7" w:tplc="DB001F3A">
      <w:start w:val="1"/>
      <w:numFmt w:val="lowerLetter"/>
      <w:lvlText w:val="%8."/>
      <w:lvlJc w:val="left"/>
      <w:pPr>
        <w:ind w:left="5760" w:hanging="360"/>
      </w:pPr>
    </w:lvl>
    <w:lvl w:ilvl="8" w:tplc="689E01EA">
      <w:start w:val="1"/>
      <w:numFmt w:val="lowerRoman"/>
      <w:lvlText w:val="%9."/>
      <w:lvlJc w:val="right"/>
      <w:pPr>
        <w:ind w:left="6480" w:hanging="180"/>
      </w:pPr>
    </w:lvl>
  </w:abstractNum>
  <w:abstractNum w:abstractNumId="31" w15:restartNumberingAfterBreak="0">
    <w:nsid w:val="0FC10F0D"/>
    <w:multiLevelType w:val="multilevel"/>
    <w:tmpl w:val="729675A2"/>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h1"/>
      <w:lvlText w:val="h.%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10057B10"/>
    <w:multiLevelType w:val="hybridMultilevel"/>
    <w:tmpl w:val="D6CA822E"/>
    <w:lvl w:ilvl="0" w:tplc="8CEA59EE">
      <w:start w:val="1"/>
      <w:numFmt w:val="bullet"/>
      <w:lvlText w:val="-"/>
      <w:lvlJc w:val="left"/>
      <w:pPr>
        <w:ind w:left="720" w:hanging="360"/>
      </w:pPr>
      <w:rPr>
        <w:rFonts w:ascii="&quot;Calibri&quot;,sans-serif" w:hAnsi="&quot;Calibri&quot;,sans-serif" w:hint="default"/>
      </w:rPr>
    </w:lvl>
    <w:lvl w:ilvl="1" w:tplc="96024E3E">
      <w:start w:val="1"/>
      <w:numFmt w:val="bullet"/>
      <w:lvlText w:val="o"/>
      <w:lvlJc w:val="left"/>
      <w:pPr>
        <w:ind w:left="1440" w:hanging="360"/>
      </w:pPr>
      <w:rPr>
        <w:rFonts w:ascii="Courier New" w:hAnsi="Courier New" w:hint="default"/>
      </w:rPr>
    </w:lvl>
    <w:lvl w:ilvl="2" w:tplc="F9D88116">
      <w:start w:val="1"/>
      <w:numFmt w:val="bullet"/>
      <w:lvlText w:val=""/>
      <w:lvlJc w:val="left"/>
      <w:pPr>
        <w:ind w:left="2160" w:hanging="360"/>
      </w:pPr>
      <w:rPr>
        <w:rFonts w:ascii="Wingdings" w:hAnsi="Wingdings" w:hint="default"/>
      </w:rPr>
    </w:lvl>
    <w:lvl w:ilvl="3" w:tplc="A32A12E6">
      <w:start w:val="1"/>
      <w:numFmt w:val="bullet"/>
      <w:lvlText w:val=""/>
      <w:lvlJc w:val="left"/>
      <w:pPr>
        <w:ind w:left="2880" w:hanging="360"/>
      </w:pPr>
      <w:rPr>
        <w:rFonts w:ascii="Symbol" w:hAnsi="Symbol" w:hint="default"/>
      </w:rPr>
    </w:lvl>
    <w:lvl w:ilvl="4" w:tplc="5C640620">
      <w:start w:val="1"/>
      <w:numFmt w:val="bullet"/>
      <w:lvlText w:val="o"/>
      <w:lvlJc w:val="left"/>
      <w:pPr>
        <w:ind w:left="3600" w:hanging="360"/>
      </w:pPr>
      <w:rPr>
        <w:rFonts w:ascii="Courier New" w:hAnsi="Courier New" w:hint="default"/>
      </w:rPr>
    </w:lvl>
    <w:lvl w:ilvl="5" w:tplc="74C89004">
      <w:start w:val="1"/>
      <w:numFmt w:val="bullet"/>
      <w:lvlText w:val=""/>
      <w:lvlJc w:val="left"/>
      <w:pPr>
        <w:ind w:left="4320" w:hanging="360"/>
      </w:pPr>
      <w:rPr>
        <w:rFonts w:ascii="Wingdings" w:hAnsi="Wingdings" w:hint="default"/>
      </w:rPr>
    </w:lvl>
    <w:lvl w:ilvl="6" w:tplc="78B6510A">
      <w:start w:val="1"/>
      <w:numFmt w:val="bullet"/>
      <w:lvlText w:val=""/>
      <w:lvlJc w:val="left"/>
      <w:pPr>
        <w:ind w:left="5040" w:hanging="360"/>
      </w:pPr>
      <w:rPr>
        <w:rFonts w:ascii="Symbol" w:hAnsi="Symbol" w:hint="default"/>
      </w:rPr>
    </w:lvl>
    <w:lvl w:ilvl="7" w:tplc="4DC63C8A">
      <w:start w:val="1"/>
      <w:numFmt w:val="bullet"/>
      <w:lvlText w:val="o"/>
      <w:lvlJc w:val="left"/>
      <w:pPr>
        <w:ind w:left="5760" w:hanging="360"/>
      </w:pPr>
      <w:rPr>
        <w:rFonts w:ascii="Courier New" w:hAnsi="Courier New" w:hint="default"/>
      </w:rPr>
    </w:lvl>
    <w:lvl w:ilvl="8" w:tplc="FFB6B312">
      <w:start w:val="1"/>
      <w:numFmt w:val="bullet"/>
      <w:lvlText w:val=""/>
      <w:lvlJc w:val="left"/>
      <w:pPr>
        <w:ind w:left="6480" w:hanging="360"/>
      </w:pPr>
      <w:rPr>
        <w:rFonts w:ascii="Wingdings" w:hAnsi="Wingdings" w:hint="default"/>
      </w:rPr>
    </w:lvl>
  </w:abstractNum>
  <w:abstractNum w:abstractNumId="33" w15:restartNumberingAfterBreak="0">
    <w:nsid w:val="10629C02"/>
    <w:multiLevelType w:val="hybridMultilevel"/>
    <w:tmpl w:val="0C2094E4"/>
    <w:lvl w:ilvl="0" w:tplc="8C14744A">
      <w:start w:val="1"/>
      <w:numFmt w:val="bullet"/>
      <w:lvlText w:val="§"/>
      <w:lvlJc w:val="left"/>
      <w:pPr>
        <w:ind w:left="720" w:hanging="360"/>
      </w:pPr>
      <w:rPr>
        <w:rFonts w:ascii="Wingdings" w:hAnsi="Wingdings" w:hint="default"/>
      </w:rPr>
    </w:lvl>
    <w:lvl w:ilvl="1" w:tplc="B9940658">
      <w:start w:val="1"/>
      <w:numFmt w:val="bullet"/>
      <w:lvlText w:val="o"/>
      <w:lvlJc w:val="left"/>
      <w:pPr>
        <w:ind w:left="1440" w:hanging="360"/>
      </w:pPr>
      <w:rPr>
        <w:rFonts w:ascii="Courier New" w:hAnsi="Courier New" w:hint="default"/>
      </w:rPr>
    </w:lvl>
    <w:lvl w:ilvl="2" w:tplc="D37A9D68">
      <w:start w:val="1"/>
      <w:numFmt w:val="bullet"/>
      <w:lvlText w:val=""/>
      <w:lvlJc w:val="left"/>
      <w:pPr>
        <w:ind w:left="2160" w:hanging="360"/>
      </w:pPr>
      <w:rPr>
        <w:rFonts w:ascii="Wingdings" w:hAnsi="Wingdings" w:hint="default"/>
      </w:rPr>
    </w:lvl>
    <w:lvl w:ilvl="3" w:tplc="2A183352">
      <w:start w:val="1"/>
      <w:numFmt w:val="bullet"/>
      <w:lvlText w:val=""/>
      <w:lvlJc w:val="left"/>
      <w:pPr>
        <w:ind w:left="2880" w:hanging="360"/>
      </w:pPr>
      <w:rPr>
        <w:rFonts w:ascii="Symbol" w:hAnsi="Symbol" w:hint="default"/>
      </w:rPr>
    </w:lvl>
    <w:lvl w:ilvl="4" w:tplc="5F8E4D3E">
      <w:start w:val="1"/>
      <w:numFmt w:val="bullet"/>
      <w:lvlText w:val="o"/>
      <w:lvlJc w:val="left"/>
      <w:pPr>
        <w:ind w:left="3600" w:hanging="360"/>
      </w:pPr>
      <w:rPr>
        <w:rFonts w:ascii="Courier New" w:hAnsi="Courier New" w:hint="default"/>
      </w:rPr>
    </w:lvl>
    <w:lvl w:ilvl="5" w:tplc="CBB2E400">
      <w:start w:val="1"/>
      <w:numFmt w:val="bullet"/>
      <w:lvlText w:val=""/>
      <w:lvlJc w:val="left"/>
      <w:pPr>
        <w:ind w:left="4320" w:hanging="360"/>
      </w:pPr>
      <w:rPr>
        <w:rFonts w:ascii="Wingdings" w:hAnsi="Wingdings" w:hint="default"/>
      </w:rPr>
    </w:lvl>
    <w:lvl w:ilvl="6" w:tplc="9392EA14">
      <w:start w:val="1"/>
      <w:numFmt w:val="bullet"/>
      <w:lvlText w:val=""/>
      <w:lvlJc w:val="left"/>
      <w:pPr>
        <w:ind w:left="5040" w:hanging="360"/>
      </w:pPr>
      <w:rPr>
        <w:rFonts w:ascii="Symbol" w:hAnsi="Symbol" w:hint="default"/>
      </w:rPr>
    </w:lvl>
    <w:lvl w:ilvl="7" w:tplc="AFEA2AA4">
      <w:start w:val="1"/>
      <w:numFmt w:val="bullet"/>
      <w:lvlText w:val="o"/>
      <w:lvlJc w:val="left"/>
      <w:pPr>
        <w:ind w:left="5760" w:hanging="360"/>
      </w:pPr>
      <w:rPr>
        <w:rFonts w:ascii="Courier New" w:hAnsi="Courier New" w:hint="default"/>
      </w:rPr>
    </w:lvl>
    <w:lvl w:ilvl="8" w:tplc="4A84111E">
      <w:start w:val="1"/>
      <w:numFmt w:val="bullet"/>
      <w:lvlText w:val=""/>
      <w:lvlJc w:val="left"/>
      <w:pPr>
        <w:ind w:left="6480" w:hanging="360"/>
      </w:pPr>
      <w:rPr>
        <w:rFonts w:ascii="Wingdings" w:hAnsi="Wingdings" w:hint="default"/>
      </w:rPr>
    </w:lvl>
  </w:abstractNum>
  <w:abstractNum w:abstractNumId="34" w15:restartNumberingAfterBreak="0">
    <w:nsid w:val="10D47D1F"/>
    <w:multiLevelType w:val="hybridMultilevel"/>
    <w:tmpl w:val="6CB03992"/>
    <w:lvl w:ilvl="0" w:tplc="16F6314A">
      <w:start w:val="1"/>
      <w:numFmt w:val="bullet"/>
      <w:lvlText w:val="§"/>
      <w:lvlJc w:val="left"/>
      <w:pPr>
        <w:ind w:left="720" w:hanging="360"/>
      </w:pPr>
      <w:rPr>
        <w:rFonts w:ascii="Wingdings" w:hAnsi="Wingdings" w:hint="default"/>
      </w:rPr>
    </w:lvl>
    <w:lvl w:ilvl="1" w:tplc="4366159E">
      <w:start w:val="1"/>
      <w:numFmt w:val="bullet"/>
      <w:lvlText w:val="o"/>
      <w:lvlJc w:val="left"/>
      <w:pPr>
        <w:ind w:left="1440" w:hanging="360"/>
      </w:pPr>
      <w:rPr>
        <w:rFonts w:ascii="Courier New" w:hAnsi="Courier New" w:hint="default"/>
      </w:rPr>
    </w:lvl>
    <w:lvl w:ilvl="2" w:tplc="CC267FE2">
      <w:start w:val="1"/>
      <w:numFmt w:val="bullet"/>
      <w:lvlText w:val=""/>
      <w:lvlJc w:val="left"/>
      <w:pPr>
        <w:ind w:left="2160" w:hanging="360"/>
      </w:pPr>
      <w:rPr>
        <w:rFonts w:ascii="Wingdings" w:hAnsi="Wingdings" w:hint="default"/>
      </w:rPr>
    </w:lvl>
    <w:lvl w:ilvl="3" w:tplc="6E80B4AE">
      <w:start w:val="1"/>
      <w:numFmt w:val="bullet"/>
      <w:lvlText w:val=""/>
      <w:lvlJc w:val="left"/>
      <w:pPr>
        <w:ind w:left="2880" w:hanging="360"/>
      </w:pPr>
      <w:rPr>
        <w:rFonts w:ascii="Symbol" w:hAnsi="Symbol" w:hint="default"/>
      </w:rPr>
    </w:lvl>
    <w:lvl w:ilvl="4" w:tplc="E634DA52">
      <w:start w:val="1"/>
      <w:numFmt w:val="bullet"/>
      <w:lvlText w:val="o"/>
      <w:lvlJc w:val="left"/>
      <w:pPr>
        <w:ind w:left="3600" w:hanging="360"/>
      </w:pPr>
      <w:rPr>
        <w:rFonts w:ascii="Courier New" w:hAnsi="Courier New" w:hint="default"/>
      </w:rPr>
    </w:lvl>
    <w:lvl w:ilvl="5" w:tplc="35DEF330">
      <w:start w:val="1"/>
      <w:numFmt w:val="bullet"/>
      <w:lvlText w:val=""/>
      <w:lvlJc w:val="left"/>
      <w:pPr>
        <w:ind w:left="4320" w:hanging="360"/>
      </w:pPr>
      <w:rPr>
        <w:rFonts w:ascii="Wingdings" w:hAnsi="Wingdings" w:hint="default"/>
      </w:rPr>
    </w:lvl>
    <w:lvl w:ilvl="6" w:tplc="05027A90">
      <w:start w:val="1"/>
      <w:numFmt w:val="bullet"/>
      <w:lvlText w:val=""/>
      <w:lvlJc w:val="left"/>
      <w:pPr>
        <w:ind w:left="5040" w:hanging="360"/>
      </w:pPr>
      <w:rPr>
        <w:rFonts w:ascii="Symbol" w:hAnsi="Symbol" w:hint="default"/>
      </w:rPr>
    </w:lvl>
    <w:lvl w:ilvl="7" w:tplc="46ACC4E8">
      <w:start w:val="1"/>
      <w:numFmt w:val="bullet"/>
      <w:lvlText w:val="o"/>
      <w:lvlJc w:val="left"/>
      <w:pPr>
        <w:ind w:left="5760" w:hanging="360"/>
      </w:pPr>
      <w:rPr>
        <w:rFonts w:ascii="Courier New" w:hAnsi="Courier New" w:hint="default"/>
      </w:rPr>
    </w:lvl>
    <w:lvl w:ilvl="8" w:tplc="98CC68B4">
      <w:start w:val="1"/>
      <w:numFmt w:val="bullet"/>
      <w:lvlText w:val=""/>
      <w:lvlJc w:val="left"/>
      <w:pPr>
        <w:ind w:left="6480" w:hanging="360"/>
      </w:pPr>
      <w:rPr>
        <w:rFonts w:ascii="Wingdings" w:hAnsi="Wingdings" w:hint="default"/>
      </w:rPr>
    </w:lvl>
  </w:abstractNum>
  <w:abstractNum w:abstractNumId="35" w15:restartNumberingAfterBreak="0">
    <w:nsid w:val="11C97A33"/>
    <w:multiLevelType w:val="singleLevel"/>
    <w:tmpl w:val="A052D75C"/>
    <w:lvl w:ilvl="0">
      <w:start w:val="1"/>
      <w:numFmt w:val="upperLetter"/>
      <w:lvlText w:val="%1."/>
      <w:lvlJc w:val="left"/>
      <w:pPr>
        <w:tabs>
          <w:tab w:val="num" w:pos="689"/>
        </w:tabs>
        <w:ind w:left="689" w:hanging="405"/>
      </w:pPr>
      <w:rPr>
        <w:rFonts w:hint="default"/>
      </w:rPr>
    </w:lvl>
  </w:abstractNum>
  <w:abstractNum w:abstractNumId="36" w15:restartNumberingAfterBreak="0">
    <w:nsid w:val="11F17B78"/>
    <w:multiLevelType w:val="hybridMultilevel"/>
    <w:tmpl w:val="B436EAD4"/>
    <w:lvl w:ilvl="0" w:tplc="8A185D6C">
      <w:start w:val="1"/>
      <w:numFmt w:val="bullet"/>
      <w:lvlText w:val=""/>
      <w:lvlJc w:val="left"/>
      <w:pPr>
        <w:ind w:left="720" w:hanging="360"/>
      </w:pPr>
      <w:rPr>
        <w:rFonts w:ascii="Symbol" w:hAnsi="Symbol" w:hint="default"/>
      </w:rPr>
    </w:lvl>
    <w:lvl w:ilvl="1" w:tplc="8B26B0DC">
      <w:start w:val="1"/>
      <w:numFmt w:val="bullet"/>
      <w:lvlText w:val="-"/>
      <w:lvlJc w:val="left"/>
      <w:pPr>
        <w:ind w:left="1440" w:hanging="360"/>
      </w:pPr>
      <w:rPr>
        <w:rFonts w:ascii="&quot;Courier New&quot;" w:hAnsi="&quot;Courier New&quot;" w:hint="default"/>
      </w:rPr>
    </w:lvl>
    <w:lvl w:ilvl="2" w:tplc="7DE684B2">
      <w:start w:val="1"/>
      <w:numFmt w:val="bullet"/>
      <w:lvlText w:val=""/>
      <w:lvlJc w:val="left"/>
      <w:pPr>
        <w:ind w:left="2160" w:hanging="360"/>
      </w:pPr>
      <w:rPr>
        <w:rFonts w:ascii="Wingdings" w:hAnsi="Wingdings" w:hint="default"/>
      </w:rPr>
    </w:lvl>
    <w:lvl w:ilvl="3" w:tplc="04A238D6">
      <w:start w:val="1"/>
      <w:numFmt w:val="bullet"/>
      <w:lvlText w:val=""/>
      <w:lvlJc w:val="left"/>
      <w:pPr>
        <w:ind w:left="2880" w:hanging="360"/>
      </w:pPr>
      <w:rPr>
        <w:rFonts w:ascii="Symbol" w:hAnsi="Symbol" w:hint="default"/>
      </w:rPr>
    </w:lvl>
    <w:lvl w:ilvl="4" w:tplc="B7082D86">
      <w:start w:val="1"/>
      <w:numFmt w:val="bullet"/>
      <w:lvlText w:val="o"/>
      <w:lvlJc w:val="left"/>
      <w:pPr>
        <w:ind w:left="3600" w:hanging="360"/>
      </w:pPr>
      <w:rPr>
        <w:rFonts w:ascii="Courier New" w:hAnsi="Courier New" w:hint="default"/>
      </w:rPr>
    </w:lvl>
    <w:lvl w:ilvl="5" w:tplc="D72AE676">
      <w:start w:val="1"/>
      <w:numFmt w:val="bullet"/>
      <w:lvlText w:val=""/>
      <w:lvlJc w:val="left"/>
      <w:pPr>
        <w:ind w:left="4320" w:hanging="360"/>
      </w:pPr>
      <w:rPr>
        <w:rFonts w:ascii="Wingdings" w:hAnsi="Wingdings" w:hint="default"/>
      </w:rPr>
    </w:lvl>
    <w:lvl w:ilvl="6" w:tplc="D8967FC4">
      <w:start w:val="1"/>
      <w:numFmt w:val="bullet"/>
      <w:lvlText w:val=""/>
      <w:lvlJc w:val="left"/>
      <w:pPr>
        <w:ind w:left="5040" w:hanging="360"/>
      </w:pPr>
      <w:rPr>
        <w:rFonts w:ascii="Symbol" w:hAnsi="Symbol" w:hint="default"/>
      </w:rPr>
    </w:lvl>
    <w:lvl w:ilvl="7" w:tplc="E8B62D32">
      <w:start w:val="1"/>
      <w:numFmt w:val="bullet"/>
      <w:lvlText w:val="o"/>
      <w:lvlJc w:val="left"/>
      <w:pPr>
        <w:ind w:left="5760" w:hanging="360"/>
      </w:pPr>
      <w:rPr>
        <w:rFonts w:ascii="Courier New" w:hAnsi="Courier New" w:hint="default"/>
      </w:rPr>
    </w:lvl>
    <w:lvl w:ilvl="8" w:tplc="58C640E2">
      <w:start w:val="1"/>
      <w:numFmt w:val="bullet"/>
      <w:lvlText w:val=""/>
      <w:lvlJc w:val="left"/>
      <w:pPr>
        <w:ind w:left="6480" w:hanging="360"/>
      </w:pPr>
      <w:rPr>
        <w:rFonts w:ascii="Wingdings" w:hAnsi="Wingdings" w:hint="default"/>
      </w:rPr>
    </w:lvl>
  </w:abstractNum>
  <w:abstractNum w:abstractNumId="37" w15:restartNumberingAfterBreak="0">
    <w:nsid w:val="11F346E4"/>
    <w:multiLevelType w:val="hybridMultilevel"/>
    <w:tmpl w:val="7DACBA8C"/>
    <w:lvl w:ilvl="0" w:tplc="FE7A5A02">
      <w:start w:val="1"/>
      <w:numFmt w:val="bullet"/>
      <w:lvlText w:val="-"/>
      <w:lvlJc w:val="left"/>
      <w:pPr>
        <w:ind w:left="720" w:hanging="360"/>
      </w:pPr>
      <w:rPr>
        <w:rFonts w:ascii="&quot;Calibri&quot;,sans-serif" w:hAnsi="&quot;Calibri&quot;,sans-serif" w:hint="default"/>
      </w:rPr>
    </w:lvl>
    <w:lvl w:ilvl="1" w:tplc="640C802E">
      <w:start w:val="1"/>
      <w:numFmt w:val="bullet"/>
      <w:lvlText w:val="o"/>
      <w:lvlJc w:val="left"/>
      <w:pPr>
        <w:ind w:left="1440" w:hanging="360"/>
      </w:pPr>
      <w:rPr>
        <w:rFonts w:ascii="Courier New" w:hAnsi="Courier New" w:hint="default"/>
      </w:rPr>
    </w:lvl>
    <w:lvl w:ilvl="2" w:tplc="FB5CB4D8">
      <w:start w:val="1"/>
      <w:numFmt w:val="bullet"/>
      <w:lvlText w:val=""/>
      <w:lvlJc w:val="left"/>
      <w:pPr>
        <w:ind w:left="2160" w:hanging="360"/>
      </w:pPr>
      <w:rPr>
        <w:rFonts w:ascii="Wingdings" w:hAnsi="Wingdings" w:hint="default"/>
      </w:rPr>
    </w:lvl>
    <w:lvl w:ilvl="3" w:tplc="449A36D0">
      <w:start w:val="1"/>
      <w:numFmt w:val="bullet"/>
      <w:lvlText w:val=""/>
      <w:lvlJc w:val="left"/>
      <w:pPr>
        <w:ind w:left="2880" w:hanging="360"/>
      </w:pPr>
      <w:rPr>
        <w:rFonts w:ascii="Symbol" w:hAnsi="Symbol" w:hint="default"/>
      </w:rPr>
    </w:lvl>
    <w:lvl w:ilvl="4" w:tplc="4880B44A">
      <w:start w:val="1"/>
      <w:numFmt w:val="bullet"/>
      <w:lvlText w:val="o"/>
      <w:lvlJc w:val="left"/>
      <w:pPr>
        <w:ind w:left="3600" w:hanging="360"/>
      </w:pPr>
      <w:rPr>
        <w:rFonts w:ascii="Courier New" w:hAnsi="Courier New" w:hint="default"/>
      </w:rPr>
    </w:lvl>
    <w:lvl w:ilvl="5" w:tplc="FEE64E18">
      <w:start w:val="1"/>
      <w:numFmt w:val="bullet"/>
      <w:lvlText w:val=""/>
      <w:lvlJc w:val="left"/>
      <w:pPr>
        <w:ind w:left="4320" w:hanging="360"/>
      </w:pPr>
      <w:rPr>
        <w:rFonts w:ascii="Wingdings" w:hAnsi="Wingdings" w:hint="default"/>
      </w:rPr>
    </w:lvl>
    <w:lvl w:ilvl="6" w:tplc="5C9AD1CC">
      <w:start w:val="1"/>
      <w:numFmt w:val="bullet"/>
      <w:lvlText w:val=""/>
      <w:lvlJc w:val="left"/>
      <w:pPr>
        <w:ind w:left="5040" w:hanging="360"/>
      </w:pPr>
      <w:rPr>
        <w:rFonts w:ascii="Symbol" w:hAnsi="Symbol" w:hint="default"/>
      </w:rPr>
    </w:lvl>
    <w:lvl w:ilvl="7" w:tplc="1F3A7FE8">
      <w:start w:val="1"/>
      <w:numFmt w:val="bullet"/>
      <w:lvlText w:val="o"/>
      <w:lvlJc w:val="left"/>
      <w:pPr>
        <w:ind w:left="5760" w:hanging="360"/>
      </w:pPr>
      <w:rPr>
        <w:rFonts w:ascii="Courier New" w:hAnsi="Courier New" w:hint="default"/>
      </w:rPr>
    </w:lvl>
    <w:lvl w:ilvl="8" w:tplc="51603F2E">
      <w:start w:val="1"/>
      <w:numFmt w:val="bullet"/>
      <w:lvlText w:val=""/>
      <w:lvlJc w:val="left"/>
      <w:pPr>
        <w:ind w:left="6480" w:hanging="360"/>
      </w:pPr>
      <w:rPr>
        <w:rFonts w:ascii="Wingdings" w:hAnsi="Wingdings" w:hint="default"/>
      </w:rPr>
    </w:lvl>
  </w:abstractNum>
  <w:abstractNum w:abstractNumId="38" w15:restartNumberingAfterBreak="0">
    <w:nsid w:val="12C3BCE4"/>
    <w:multiLevelType w:val="hybridMultilevel"/>
    <w:tmpl w:val="5C58299A"/>
    <w:lvl w:ilvl="0" w:tplc="7CBA69B2">
      <w:start w:val="1"/>
      <w:numFmt w:val="bullet"/>
      <w:lvlText w:val=""/>
      <w:lvlJc w:val="left"/>
      <w:pPr>
        <w:ind w:left="720" w:hanging="360"/>
      </w:pPr>
      <w:rPr>
        <w:rFonts w:ascii="Symbol" w:hAnsi="Symbol" w:hint="default"/>
      </w:rPr>
    </w:lvl>
    <w:lvl w:ilvl="1" w:tplc="3B42A620">
      <w:start w:val="1"/>
      <w:numFmt w:val="bullet"/>
      <w:lvlText w:val="-"/>
      <w:lvlJc w:val="left"/>
      <w:pPr>
        <w:ind w:left="1440" w:hanging="360"/>
      </w:pPr>
      <w:rPr>
        <w:rFonts w:ascii="&quot;Courier New&quot;" w:hAnsi="&quot;Courier New&quot;" w:hint="default"/>
      </w:rPr>
    </w:lvl>
    <w:lvl w:ilvl="2" w:tplc="96A0190A">
      <w:start w:val="1"/>
      <w:numFmt w:val="bullet"/>
      <w:lvlText w:val=""/>
      <w:lvlJc w:val="left"/>
      <w:pPr>
        <w:ind w:left="2160" w:hanging="360"/>
      </w:pPr>
      <w:rPr>
        <w:rFonts w:ascii="Wingdings" w:hAnsi="Wingdings" w:hint="default"/>
      </w:rPr>
    </w:lvl>
    <w:lvl w:ilvl="3" w:tplc="F51E1416">
      <w:start w:val="1"/>
      <w:numFmt w:val="bullet"/>
      <w:lvlText w:val=""/>
      <w:lvlJc w:val="left"/>
      <w:pPr>
        <w:ind w:left="2880" w:hanging="360"/>
      </w:pPr>
      <w:rPr>
        <w:rFonts w:ascii="Symbol" w:hAnsi="Symbol" w:hint="default"/>
      </w:rPr>
    </w:lvl>
    <w:lvl w:ilvl="4" w:tplc="EA463CC6">
      <w:start w:val="1"/>
      <w:numFmt w:val="bullet"/>
      <w:lvlText w:val="o"/>
      <w:lvlJc w:val="left"/>
      <w:pPr>
        <w:ind w:left="3600" w:hanging="360"/>
      </w:pPr>
      <w:rPr>
        <w:rFonts w:ascii="Courier New" w:hAnsi="Courier New" w:hint="default"/>
      </w:rPr>
    </w:lvl>
    <w:lvl w:ilvl="5" w:tplc="D352A8E4">
      <w:start w:val="1"/>
      <w:numFmt w:val="bullet"/>
      <w:lvlText w:val=""/>
      <w:lvlJc w:val="left"/>
      <w:pPr>
        <w:ind w:left="4320" w:hanging="360"/>
      </w:pPr>
      <w:rPr>
        <w:rFonts w:ascii="Wingdings" w:hAnsi="Wingdings" w:hint="default"/>
      </w:rPr>
    </w:lvl>
    <w:lvl w:ilvl="6" w:tplc="B69E6F0E">
      <w:start w:val="1"/>
      <w:numFmt w:val="bullet"/>
      <w:lvlText w:val=""/>
      <w:lvlJc w:val="left"/>
      <w:pPr>
        <w:ind w:left="5040" w:hanging="360"/>
      </w:pPr>
      <w:rPr>
        <w:rFonts w:ascii="Symbol" w:hAnsi="Symbol" w:hint="default"/>
      </w:rPr>
    </w:lvl>
    <w:lvl w:ilvl="7" w:tplc="F6A270FE">
      <w:start w:val="1"/>
      <w:numFmt w:val="bullet"/>
      <w:lvlText w:val="o"/>
      <w:lvlJc w:val="left"/>
      <w:pPr>
        <w:ind w:left="5760" w:hanging="360"/>
      </w:pPr>
      <w:rPr>
        <w:rFonts w:ascii="Courier New" w:hAnsi="Courier New" w:hint="default"/>
      </w:rPr>
    </w:lvl>
    <w:lvl w:ilvl="8" w:tplc="3F948832">
      <w:start w:val="1"/>
      <w:numFmt w:val="bullet"/>
      <w:lvlText w:val=""/>
      <w:lvlJc w:val="left"/>
      <w:pPr>
        <w:ind w:left="6480" w:hanging="360"/>
      </w:pPr>
      <w:rPr>
        <w:rFonts w:ascii="Wingdings" w:hAnsi="Wingdings" w:hint="default"/>
      </w:rPr>
    </w:lvl>
  </w:abstractNum>
  <w:abstractNum w:abstractNumId="39" w15:restartNumberingAfterBreak="0">
    <w:nsid w:val="1414755F"/>
    <w:multiLevelType w:val="multilevel"/>
    <w:tmpl w:val="76EE0428"/>
    <w:lvl w:ilvl="0">
      <w:start w:val="1"/>
      <w:numFmt w:val="decimal"/>
      <w:pStyle w:val="EBM1"/>
      <w:lvlText w:val="%1."/>
      <w:lvlJc w:val="left"/>
      <w:pPr>
        <w:ind w:left="360" w:hanging="360"/>
      </w:pPr>
      <w:rPr>
        <w:rFonts w:asciiTheme="minorHAnsi" w:hAnsiTheme="minorHAnsi" w:hint="default"/>
        <w:b/>
        <w:sz w:val="36"/>
      </w:rPr>
    </w:lvl>
    <w:lvl w:ilvl="1">
      <w:start w:val="1"/>
      <w:numFmt w:val="decimal"/>
      <w:pStyle w:val="EBMX"/>
      <w:lvlText w:val="%2"/>
      <w:lvlJc w:val="left"/>
      <w:pPr>
        <w:ind w:left="858" w:hanging="432"/>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2">
      <w:start w:val="1"/>
      <w:numFmt w:val="decimal"/>
      <w:pStyle w:val="EBM2"/>
      <w:lvlText w:val="%1.%3"/>
      <w:lvlJc w:val="left"/>
      <w:rPr>
        <w:rFonts w:hint="default"/>
        <w:i w:val="0"/>
        <w:iC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EBM3"/>
      <w:lvlText w:val="%1.%3.%4"/>
      <w:lvlJc w:val="left"/>
      <w:pPr>
        <w:ind w:left="1641" w:hanging="648"/>
      </w:pPr>
      <w:rPr>
        <w:rFonts w:hint="default"/>
      </w:rPr>
    </w:lvl>
    <w:lvl w:ilvl="4">
      <w:start w:val="1"/>
      <w:numFmt w:val="decimal"/>
      <w:pStyle w:val="EBM5"/>
      <w:lvlText w:val="%1.%2.%3.%5"/>
      <w:lvlJc w:val="left"/>
      <w:pPr>
        <w:ind w:left="2494"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1423CC2F"/>
    <w:multiLevelType w:val="hybridMultilevel"/>
    <w:tmpl w:val="A37C48D2"/>
    <w:lvl w:ilvl="0" w:tplc="FCEA3DF0">
      <w:start w:val="1"/>
      <w:numFmt w:val="bullet"/>
      <w:lvlText w:val="§"/>
      <w:lvlJc w:val="left"/>
      <w:pPr>
        <w:ind w:left="720" w:hanging="360"/>
      </w:pPr>
      <w:rPr>
        <w:rFonts w:ascii="Wingdings" w:hAnsi="Wingdings" w:hint="default"/>
      </w:rPr>
    </w:lvl>
    <w:lvl w:ilvl="1" w:tplc="9F4CCCC6">
      <w:start w:val="1"/>
      <w:numFmt w:val="bullet"/>
      <w:lvlText w:val="o"/>
      <w:lvlJc w:val="left"/>
      <w:pPr>
        <w:ind w:left="1440" w:hanging="360"/>
      </w:pPr>
      <w:rPr>
        <w:rFonts w:ascii="Courier New" w:hAnsi="Courier New" w:hint="default"/>
      </w:rPr>
    </w:lvl>
    <w:lvl w:ilvl="2" w:tplc="4446C5F4">
      <w:start w:val="1"/>
      <w:numFmt w:val="bullet"/>
      <w:lvlText w:val=""/>
      <w:lvlJc w:val="left"/>
      <w:pPr>
        <w:ind w:left="2160" w:hanging="360"/>
      </w:pPr>
      <w:rPr>
        <w:rFonts w:ascii="Wingdings" w:hAnsi="Wingdings" w:hint="default"/>
      </w:rPr>
    </w:lvl>
    <w:lvl w:ilvl="3" w:tplc="A96E6560">
      <w:start w:val="1"/>
      <w:numFmt w:val="bullet"/>
      <w:lvlText w:val=""/>
      <w:lvlJc w:val="left"/>
      <w:pPr>
        <w:ind w:left="2880" w:hanging="360"/>
      </w:pPr>
      <w:rPr>
        <w:rFonts w:ascii="Symbol" w:hAnsi="Symbol" w:hint="default"/>
      </w:rPr>
    </w:lvl>
    <w:lvl w:ilvl="4" w:tplc="778EE598">
      <w:start w:val="1"/>
      <w:numFmt w:val="bullet"/>
      <w:lvlText w:val="o"/>
      <w:lvlJc w:val="left"/>
      <w:pPr>
        <w:ind w:left="3600" w:hanging="360"/>
      </w:pPr>
      <w:rPr>
        <w:rFonts w:ascii="Courier New" w:hAnsi="Courier New" w:hint="default"/>
      </w:rPr>
    </w:lvl>
    <w:lvl w:ilvl="5" w:tplc="AC966FD2">
      <w:start w:val="1"/>
      <w:numFmt w:val="bullet"/>
      <w:lvlText w:val=""/>
      <w:lvlJc w:val="left"/>
      <w:pPr>
        <w:ind w:left="4320" w:hanging="360"/>
      </w:pPr>
      <w:rPr>
        <w:rFonts w:ascii="Wingdings" w:hAnsi="Wingdings" w:hint="default"/>
      </w:rPr>
    </w:lvl>
    <w:lvl w:ilvl="6" w:tplc="3FE0E55A">
      <w:start w:val="1"/>
      <w:numFmt w:val="bullet"/>
      <w:lvlText w:val=""/>
      <w:lvlJc w:val="left"/>
      <w:pPr>
        <w:ind w:left="5040" w:hanging="360"/>
      </w:pPr>
      <w:rPr>
        <w:rFonts w:ascii="Symbol" w:hAnsi="Symbol" w:hint="default"/>
      </w:rPr>
    </w:lvl>
    <w:lvl w:ilvl="7" w:tplc="3C3C4E5A">
      <w:start w:val="1"/>
      <w:numFmt w:val="bullet"/>
      <w:lvlText w:val="o"/>
      <w:lvlJc w:val="left"/>
      <w:pPr>
        <w:ind w:left="5760" w:hanging="360"/>
      </w:pPr>
      <w:rPr>
        <w:rFonts w:ascii="Courier New" w:hAnsi="Courier New" w:hint="default"/>
      </w:rPr>
    </w:lvl>
    <w:lvl w:ilvl="8" w:tplc="3F0061DE">
      <w:start w:val="1"/>
      <w:numFmt w:val="bullet"/>
      <w:lvlText w:val=""/>
      <w:lvlJc w:val="left"/>
      <w:pPr>
        <w:ind w:left="6480" w:hanging="360"/>
      </w:pPr>
      <w:rPr>
        <w:rFonts w:ascii="Wingdings" w:hAnsi="Wingdings" w:hint="default"/>
      </w:rPr>
    </w:lvl>
  </w:abstractNum>
  <w:abstractNum w:abstractNumId="41" w15:restartNumberingAfterBreak="0">
    <w:nsid w:val="1485D10D"/>
    <w:multiLevelType w:val="hybridMultilevel"/>
    <w:tmpl w:val="CD8E65DE"/>
    <w:lvl w:ilvl="0" w:tplc="5E869D60">
      <w:start w:val="1"/>
      <w:numFmt w:val="bullet"/>
      <w:lvlText w:val="-"/>
      <w:lvlJc w:val="left"/>
      <w:pPr>
        <w:ind w:left="720" w:hanging="360"/>
      </w:pPr>
      <w:rPr>
        <w:rFonts w:ascii="&quot;Calibri&quot;,sans-serif" w:hAnsi="&quot;Calibri&quot;,sans-serif" w:hint="default"/>
      </w:rPr>
    </w:lvl>
    <w:lvl w:ilvl="1" w:tplc="DAD26E86">
      <w:start w:val="1"/>
      <w:numFmt w:val="bullet"/>
      <w:lvlText w:val="o"/>
      <w:lvlJc w:val="left"/>
      <w:pPr>
        <w:ind w:left="1440" w:hanging="360"/>
      </w:pPr>
      <w:rPr>
        <w:rFonts w:ascii="Courier New" w:hAnsi="Courier New" w:hint="default"/>
      </w:rPr>
    </w:lvl>
    <w:lvl w:ilvl="2" w:tplc="9CBAFC1E">
      <w:start w:val="1"/>
      <w:numFmt w:val="bullet"/>
      <w:lvlText w:val=""/>
      <w:lvlJc w:val="left"/>
      <w:pPr>
        <w:ind w:left="2160" w:hanging="360"/>
      </w:pPr>
      <w:rPr>
        <w:rFonts w:ascii="Wingdings" w:hAnsi="Wingdings" w:hint="default"/>
      </w:rPr>
    </w:lvl>
    <w:lvl w:ilvl="3" w:tplc="CBC86FC8">
      <w:start w:val="1"/>
      <w:numFmt w:val="bullet"/>
      <w:lvlText w:val=""/>
      <w:lvlJc w:val="left"/>
      <w:pPr>
        <w:ind w:left="2880" w:hanging="360"/>
      </w:pPr>
      <w:rPr>
        <w:rFonts w:ascii="Symbol" w:hAnsi="Symbol" w:hint="default"/>
      </w:rPr>
    </w:lvl>
    <w:lvl w:ilvl="4" w:tplc="B05AE20E">
      <w:start w:val="1"/>
      <w:numFmt w:val="bullet"/>
      <w:lvlText w:val="o"/>
      <w:lvlJc w:val="left"/>
      <w:pPr>
        <w:ind w:left="3600" w:hanging="360"/>
      </w:pPr>
      <w:rPr>
        <w:rFonts w:ascii="Courier New" w:hAnsi="Courier New" w:hint="default"/>
      </w:rPr>
    </w:lvl>
    <w:lvl w:ilvl="5" w:tplc="B4442DC0">
      <w:start w:val="1"/>
      <w:numFmt w:val="bullet"/>
      <w:lvlText w:val=""/>
      <w:lvlJc w:val="left"/>
      <w:pPr>
        <w:ind w:left="4320" w:hanging="360"/>
      </w:pPr>
      <w:rPr>
        <w:rFonts w:ascii="Wingdings" w:hAnsi="Wingdings" w:hint="default"/>
      </w:rPr>
    </w:lvl>
    <w:lvl w:ilvl="6" w:tplc="9D80A6F8">
      <w:start w:val="1"/>
      <w:numFmt w:val="bullet"/>
      <w:lvlText w:val=""/>
      <w:lvlJc w:val="left"/>
      <w:pPr>
        <w:ind w:left="5040" w:hanging="360"/>
      </w:pPr>
      <w:rPr>
        <w:rFonts w:ascii="Symbol" w:hAnsi="Symbol" w:hint="default"/>
      </w:rPr>
    </w:lvl>
    <w:lvl w:ilvl="7" w:tplc="1AE4F43A">
      <w:start w:val="1"/>
      <w:numFmt w:val="bullet"/>
      <w:lvlText w:val="o"/>
      <w:lvlJc w:val="left"/>
      <w:pPr>
        <w:ind w:left="5760" w:hanging="360"/>
      </w:pPr>
      <w:rPr>
        <w:rFonts w:ascii="Courier New" w:hAnsi="Courier New" w:hint="default"/>
      </w:rPr>
    </w:lvl>
    <w:lvl w:ilvl="8" w:tplc="D5444E5C">
      <w:start w:val="1"/>
      <w:numFmt w:val="bullet"/>
      <w:lvlText w:val=""/>
      <w:lvlJc w:val="left"/>
      <w:pPr>
        <w:ind w:left="6480" w:hanging="360"/>
      </w:pPr>
      <w:rPr>
        <w:rFonts w:ascii="Wingdings" w:hAnsi="Wingdings" w:hint="default"/>
      </w:rPr>
    </w:lvl>
  </w:abstractNum>
  <w:abstractNum w:abstractNumId="42" w15:restartNumberingAfterBreak="0">
    <w:nsid w:val="14D1A5A5"/>
    <w:multiLevelType w:val="hybridMultilevel"/>
    <w:tmpl w:val="0D18B334"/>
    <w:lvl w:ilvl="0" w:tplc="533CB85A">
      <w:start w:val="1"/>
      <w:numFmt w:val="bullet"/>
      <w:lvlText w:val="§"/>
      <w:lvlJc w:val="left"/>
      <w:pPr>
        <w:ind w:left="720" w:hanging="360"/>
      </w:pPr>
      <w:rPr>
        <w:rFonts w:ascii="Wingdings" w:hAnsi="Wingdings" w:hint="default"/>
      </w:rPr>
    </w:lvl>
    <w:lvl w:ilvl="1" w:tplc="CA0E1782">
      <w:start w:val="1"/>
      <w:numFmt w:val="bullet"/>
      <w:lvlText w:val="o"/>
      <w:lvlJc w:val="left"/>
      <w:pPr>
        <w:ind w:left="1440" w:hanging="360"/>
      </w:pPr>
      <w:rPr>
        <w:rFonts w:ascii="Courier New" w:hAnsi="Courier New" w:hint="default"/>
      </w:rPr>
    </w:lvl>
    <w:lvl w:ilvl="2" w:tplc="5D0866B0">
      <w:start w:val="1"/>
      <w:numFmt w:val="bullet"/>
      <w:lvlText w:val=""/>
      <w:lvlJc w:val="left"/>
      <w:pPr>
        <w:ind w:left="2160" w:hanging="360"/>
      </w:pPr>
      <w:rPr>
        <w:rFonts w:ascii="Wingdings" w:hAnsi="Wingdings" w:hint="default"/>
      </w:rPr>
    </w:lvl>
    <w:lvl w:ilvl="3" w:tplc="DF32FBF8">
      <w:start w:val="1"/>
      <w:numFmt w:val="bullet"/>
      <w:lvlText w:val=""/>
      <w:lvlJc w:val="left"/>
      <w:pPr>
        <w:ind w:left="2880" w:hanging="360"/>
      </w:pPr>
      <w:rPr>
        <w:rFonts w:ascii="Symbol" w:hAnsi="Symbol" w:hint="default"/>
      </w:rPr>
    </w:lvl>
    <w:lvl w:ilvl="4" w:tplc="FEDE2FD8">
      <w:start w:val="1"/>
      <w:numFmt w:val="bullet"/>
      <w:lvlText w:val="o"/>
      <w:lvlJc w:val="left"/>
      <w:pPr>
        <w:ind w:left="3600" w:hanging="360"/>
      </w:pPr>
      <w:rPr>
        <w:rFonts w:ascii="Courier New" w:hAnsi="Courier New" w:hint="default"/>
      </w:rPr>
    </w:lvl>
    <w:lvl w:ilvl="5" w:tplc="F3489478">
      <w:start w:val="1"/>
      <w:numFmt w:val="bullet"/>
      <w:lvlText w:val=""/>
      <w:lvlJc w:val="left"/>
      <w:pPr>
        <w:ind w:left="4320" w:hanging="360"/>
      </w:pPr>
      <w:rPr>
        <w:rFonts w:ascii="Wingdings" w:hAnsi="Wingdings" w:hint="default"/>
      </w:rPr>
    </w:lvl>
    <w:lvl w:ilvl="6" w:tplc="692C3678">
      <w:start w:val="1"/>
      <w:numFmt w:val="bullet"/>
      <w:lvlText w:val=""/>
      <w:lvlJc w:val="left"/>
      <w:pPr>
        <w:ind w:left="5040" w:hanging="360"/>
      </w:pPr>
      <w:rPr>
        <w:rFonts w:ascii="Symbol" w:hAnsi="Symbol" w:hint="default"/>
      </w:rPr>
    </w:lvl>
    <w:lvl w:ilvl="7" w:tplc="28B4DFD6">
      <w:start w:val="1"/>
      <w:numFmt w:val="bullet"/>
      <w:lvlText w:val="o"/>
      <w:lvlJc w:val="left"/>
      <w:pPr>
        <w:ind w:left="5760" w:hanging="360"/>
      </w:pPr>
      <w:rPr>
        <w:rFonts w:ascii="Courier New" w:hAnsi="Courier New" w:hint="default"/>
      </w:rPr>
    </w:lvl>
    <w:lvl w:ilvl="8" w:tplc="A62EAD58">
      <w:start w:val="1"/>
      <w:numFmt w:val="bullet"/>
      <w:lvlText w:val=""/>
      <w:lvlJc w:val="left"/>
      <w:pPr>
        <w:ind w:left="6480" w:hanging="360"/>
      </w:pPr>
      <w:rPr>
        <w:rFonts w:ascii="Wingdings" w:hAnsi="Wingdings" w:hint="default"/>
      </w:rPr>
    </w:lvl>
  </w:abstractNum>
  <w:abstractNum w:abstractNumId="43" w15:restartNumberingAfterBreak="0">
    <w:nsid w:val="1606157A"/>
    <w:multiLevelType w:val="hybridMultilevel"/>
    <w:tmpl w:val="F15CEC28"/>
    <w:lvl w:ilvl="0" w:tplc="644C38AE">
      <w:start w:val="1"/>
      <w:numFmt w:val="bullet"/>
      <w:lvlText w:val="§"/>
      <w:lvlJc w:val="left"/>
      <w:pPr>
        <w:ind w:left="720" w:hanging="360"/>
      </w:pPr>
      <w:rPr>
        <w:rFonts w:ascii="Wingdings" w:hAnsi="Wingdings" w:hint="default"/>
      </w:rPr>
    </w:lvl>
    <w:lvl w:ilvl="1" w:tplc="CCBAA39A">
      <w:start w:val="1"/>
      <w:numFmt w:val="bullet"/>
      <w:lvlText w:val="o"/>
      <w:lvlJc w:val="left"/>
      <w:pPr>
        <w:ind w:left="1440" w:hanging="360"/>
      </w:pPr>
      <w:rPr>
        <w:rFonts w:ascii="Courier New" w:hAnsi="Courier New" w:hint="default"/>
      </w:rPr>
    </w:lvl>
    <w:lvl w:ilvl="2" w:tplc="BFDE3E68">
      <w:start w:val="1"/>
      <w:numFmt w:val="bullet"/>
      <w:lvlText w:val=""/>
      <w:lvlJc w:val="left"/>
      <w:pPr>
        <w:ind w:left="2160" w:hanging="360"/>
      </w:pPr>
      <w:rPr>
        <w:rFonts w:ascii="Wingdings" w:hAnsi="Wingdings" w:hint="default"/>
      </w:rPr>
    </w:lvl>
    <w:lvl w:ilvl="3" w:tplc="7EC6D534">
      <w:start w:val="1"/>
      <w:numFmt w:val="bullet"/>
      <w:lvlText w:val=""/>
      <w:lvlJc w:val="left"/>
      <w:pPr>
        <w:ind w:left="2880" w:hanging="360"/>
      </w:pPr>
      <w:rPr>
        <w:rFonts w:ascii="Symbol" w:hAnsi="Symbol" w:hint="default"/>
      </w:rPr>
    </w:lvl>
    <w:lvl w:ilvl="4" w:tplc="E0C23324">
      <w:start w:val="1"/>
      <w:numFmt w:val="bullet"/>
      <w:lvlText w:val="o"/>
      <w:lvlJc w:val="left"/>
      <w:pPr>
        <w:ind w:left="3600" w:hanging="360"/>
      </w:pPr>
      <w:rPr>
        <w:rFonts w:ascii="Courier New" w:hAnsi="Courier New" w:hint="default"/>
      </w:rPr>
    </w:lvl>
    <w:lvl w:ilvl="5" w:tplc="64FA6910">
      <w:start w:val="1"/>
      <w:numFmt w:val="bullet"/>
      <w:lvlText w:val=""/>
      <w:lvlJc w:val="left"/>
      <w:pPr>
        <w:ind w:left="4320" w:hanging="360"/>
      </w:pPr>
      <w:rPr>
        <w:rFonts w:ascii="Wingdings" w:hAnsi="Wingdings" w:hint="default"/>
      </w:rPr>
    </w:lvl>
    <w:lvl w:ilvl="6" w:tplc="0E682CD6">
      <w:start w:val="1"/>
      <w:numFmt w:val="bullet"/>
      <w:lvlText w:val=""/>
      <w:lvlJc w:val="left"/>
      <w:pPr>
        <w:ind w:left="5040" w:hanging="360"/>
      </w:pPr>
      <w:rPr>
        <w:rFonts w:ascii="Symbol" w:hAnsi="Symbol" w:hint="default"/>
      </w:rPr>
    </w:lvl>
    <w:lvl w:ilvl="7" w:tplc="6C707DF4">
      <w:start w:val="1"/>
      <w:numFmt w:val="bullet"/>
      <w:lvlText w:val="o"/>
      <w:lvlJc w:val="left"/>
      <w:pPr>
        <w:ind w:left="5760" w:hanging="360"/>
      </w:pPr>
      <w:rPr>
        <w:rFonts w:ascii="Courier New" w:hAnsi="Courier New" w:hint="default"/>
      </w:rPr>
    </w:lvl>
    <w:lvl w:ilvl="8" w:tplc="95CAEDD6">
      <w:start w:val="1"/>
      <w:numFmt w:val="bullet"/>
      <w:lvlText w:val=""/>
      <w:lvlJc w:val="left"/>
      <w:pPr>
        <w:ind w:left="6480" w:hanging="360"/>
      </w:pPr>
      <w:rPr>
        <w:rFonts w:ascii="Wingdings" w:hAnsi="Wingdings" w:hint="default"/>
      </w:rPr>
    </w:lvl>
  </w:abstractNum>
  <w:abstractNum w:abstractNumId="44" w15:restartNumberingAfterBreak="0">
    <w:nsid w:val="16E460D5"/>
    <w:multiLevelType w:val="multilevel"/>
    <w:tmpl w:val="13FC099E"/>
    <w:styleLink w:val="Styl1PB"/>
    <w:lvl w:ilvl="0">
      <w:start w:val="1"/>
      <w:numFmt w:val="lowerLetter"/>
      <w:lvlText w:val="%1)"/>
      <w:lvlJc w:val="left"/>
      <w:pPr>
        <w:ind w:left="1440" w:hanging="360"/>
      </w:pPr>
      <w:rPr>
        <w:rFonts w:ascii="Arial Narrow" w:hAnsi="Arial Narrow" w:hint="default"/>
        <w:sz w:val="20"/>
      </w:rPr>
    </w:lvl>
    <w:lvl w:ilvl="1">
      <w:start w:val="1"/>
      <w:numFmt w:val="decimal"/>
      <w:lvlText w:val="%1%2."/>
      <w:lvlJc w:val="left"/>
      <w:pPr>
        <w:ind w:left="2160" w:hanging="360"/>
      </w:pPr>
      <w:rPr>
        <w:rFonts w:ascii="Arial Narrow" w:hAnsi="Arial Narrow" w:hint="default"/>
        <w:sz w:val="20"/>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5" w15:restartNumberingAfterBreak="0">
    <w:nsid w:val="180D526F"/>
    <w:multiLevelType w:val="hybridMultilevel"/>
    <w:tmpl w:val="86A4AE86"/>
    <w:lvl w:ilvl="0" w:tplc="04050001">
      <w:start w:val="1"/>
      <w:numFmt w:val="bullet"/>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46" w15:restartNumberingAfterBreak="0">
    <w:nsid w:val="18EC57FC"/>
    <w:multiLevelType w:val="hybridMultilevel"/>
    <w:tmpl w:val="022C983E"/>
    <w:lvl w:ilvl="0" w:tplc="1E18EC0E">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91748B5"/>
    <w:multiLevelType w:val="hybridMultilevel"/>
    <w:tmpl w:val="29F642C6"/>
    <w:lvl w:ilvl="0" w:tplc="396AE156">
      <w:start w:val="1"/>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48" w15:restartNumberingAfterBreak="0">
    <w:nsid w:val="1953D9E2"/>
    <w:multiLevelType w:val="hybridMultilevel"/>
    <w:tmpl w:val="34ECC454"/>
    <w:lvl w:ilvl="0" w:tplc="7E9C9ACA">
      <w:start w:val="1"/>
      <w:numFmt w:val="bullet"/>
      <w:lvlText w:val="§"/>
      <w:lvlJc w:val="left"/>
      <w:pPr>
        <w:ind w:left="720" w:hanging="360"/>
      </w:pPr>
      <w:rPr>
        <w:rFonts w:ascii="Wingdings" w:hAnsi="Wingdings" w:hint="default"/>
      </w:rPr>
    </w:lvl>
    <w:lvl w:ilvl="1" w:tplc="B79C5E10">
      <w:start w:val="1"/>
      <w:numFmt w:val="bullet"/>
      <w:lvlText w:val="o"/>
      <w:lvlJc w:val="left"/>
      <w:pPr>
        <w:ind w:left="1440" w:hanging="360"/>
      </w:pPr>
      <w:rPr>
        <w:rFonts w:ascii="Courier New" w:hAnsi="Courier New" w:hint="default"/>
      </w:rPr>
    </w:lvl>
    <w:lvl w:ilvl="2" w:tplc="23F608D6">
      <w:start w:val="1"/>
      <w:numFmt w:val="bullet"/>
      <w:lvlText w:val=""/>
      <w:lvlJc w:val="left"/>
      <w:pPr>
        <w:ind w:left="2160" w:hanging="360"/>
      </w:pPr>
      <w:rPr>
        <w:rFonts w:ascii="Wingdings" w:hAnsi="Wingdings" w:hint="default"/>
      </w:rPr>
    </w:lvl>
    <w:lvl w:ilvl="3" w:tplc="4A3427FA">
      <w:start w:val="1"/>
      <w:numFmt w:val="bullet"/>
      <w:lvlText w:val=""/>
      <w:lvlJc w:val="left"/>
      <w:pPr>
        <w:ind w:left="2880" w:hanging="360"/>
      </w:pPr>
      <w:rPr>
        <w:rFonts w:ascii="Symbol" w:hAnsi="Symbol" w:hint="default"/>
      </w:rPr>
    </w:lvl>
    <w:lvl w:ilvl="4" w:tplc="0BEC9EAE">
      <w:start w:val="1"/>
      <w:numFmt w:val="bullet"/>
      <w:lvlText w:val="o"/>
      <w:lvlJc w:val="left"/>
      <w:pPr>
        <w:ind w:left="3600" w:hanging="360"/>
      </w:pPr>
      <w:rPr>
        <w:rFonts w:ascii="Courier New" w:hAnsi="Courier New" w:hint="default"/>
      </w:rPr>
    </w:lvl>
    <w:lvl w:ilvl="5" w:tplc="FBC2DA18">
      <w:start w:val="1"/>
      <w:numFmt w:val="bullet"/>
      <w:lvlText w:val=""/>
      <w:lvlJc w:val="left"/>
      <w:pPr>
        <w:ind w:left="4320" w:hanging="360"/>
      </w:pPr>
      <w:rPr>
        <w:rFonts w:ascii="Wingdings" w:hAnsi="Wingdings" w:hint="default"/>
      </w:rPr>
    </w:lvl>
    <w:lvl w:ilvl="6" w:tplc="599E63D0">
      <w:start w:val="1"/>
      <w:numFmt w:val="bullet"/>
      <w:lvlText w:val=""/>
      <w:lvlJc w:val="left"/>
      <w:pPr>
        <w:ind w:left="5040" w:hanging="360"/>
      </w:pPr>
      <w:rPr>
        <w:rFonts w:ascii="Symbol" w:hAnsi="Symbol" w:hint="default"/>
      </w:rPr>
    </w:lvl>
    <w:lvl w:ilvl="7" w:tplc="B6B60030">
      <w:start w:val="1"/>
      <w:numFmt w:val="bullet"/>
      <w:lvlText w:val="o"/>
      <w:lvlJc w:val="left"/>
      <w:pPr>
        <w:ind w:left="5760" w:hanging="360"/>
      </w:pPr>
      <w:rPr>
        <w:rFonts w:ascii="Courier New" w:hAnsi="Courier New" w:hint="default"/>
      </w:rPr>
    </w:lvl>
    <w:lvl w:ilvl="8" w:tplc="73FE64F8">
      <w:start w:val="1"/>
      <w:numFmt w:val="bullet"/>
      <w:lvlText w:val=""/>
      <w:lvlJc w:val="left"/>
      <w:pPr>
        <w:ind w:left="6480" w:hanging="360"/>
      </w:pPr>
      <w:rPr>
        <w:rFonts w:ascii="Wingdings" w:hAnsi="Wingdings" w:hint="default"/>
      </w:rPr>
    </w:lvl>
  </w:abstractNum>
  <w:abstractNum w:abstractNumId="49" w15:restartNumberingAfterBreak="0">
    <w:nsid w:val="19F73BBB"/>
    <w:multiLevelType w:val="hybridMultilevel"/>
    <w:tmpl w:val="46E88C6C"/>
    <w:lvl w:ilvl="0" w:tplc="91922738">
      <w:start w:val="1"/>
      <w:numFmt w:val="bullet"/>
      <w:lvlText w:val="-"/>
      <w:lvlJc w:val="left"/>
      <w:pPr>
        <w:ind w:left="720" w:hanging="360"/>
      </w:pPr>
      <w:rPr>
        <w:rFonts w:ascii="&quot;Calibri&quot;,sans-serif" w:hAnsi="&quot;Calibri&quot;,sans-serif" w:hint="default"/>
      </w:rPr>
    </w:lvl>
    <w:lvl w:ilvl="1" w:tplc="EEA4CEA2">
      <w:start w:val="1"/>
      <w:numFmt w:val="bullet"/>
      <w:lvlText w:val="o"/>
      <w:lvlJc w:val="left"/>
      <w:pPr>
        <w:ind w:left="1440" w:hanging="360"/>
      </w:pPr>
      <w:rPr>
        <w:rFonts w:ascii="Courier New" w:hAnsi="Courier New" w:hint="default"/>
      </w:rPr>
    </w:lvl>
    <w:lvl w:ilvl="2" w:tplc="A73C4E82">
      <w:start w:val="1"/>
      <w:numFmt w:val="bullet"/>
      <w:lvlText w:val=""/>
      <w:lvlJc w:val="left"/>
      <w:pPr>
        <w:ind w:left="2160" w:hanging="360"/>
      </w:pPr>
      <w:rPr>
        <w:rFonts w:ascii="Wingdings" w:hAnsi="Wingdings" w:hint="default"/>
      </w:rPr>
    </w:lvl>
    <w:lvl w:ilvl="3" w:tplc="32A44F4E">
      <w:start w:val="1"/>
      <w:numFmt w:val="bullet"/>
      <w:lvlText w:val=""/>
      <w:lvlJc w:val="left"/>
      <w:pPr>
        <w:ind w:left="2880" w:hanging="360"/>
      </w:pPr>
      <w:rPr>
        <w:rFonts w:ascii="Symbol" w:hAnsi="Symbol" w:hint="default"/>
      </w:rPr>
    </w:lvl>
    <w:lvl w:ilvl="4" w:tplc="DD3855BE">
      <w:start w:val="1"/>
      <w:numFmt w:val="bullet"/>
      <w:lvlText w:val="o"/>
      <w:lvlJc w:val="left"/>
      <w:pPr>
        <w:ind w:left="3600" w:hanging="360"/>
      </w:pPr>
      <w:rPr>
        <w:rFonts w:ascii="Courier New" w:hAnsi="Courier New" w:hint="default"/>
      </w:rPr>
    </w:lvl>
    <w:lvl w:ilvl="5" w:tplc="F454F0F0">
      <w:start w:val="1"/>
      <w:numFmt w:val="bullet"/>
      <w:lvlText w:val=""/>
      <w:lvlJc w:val="left"/>
      <w:pPr>
        <w:ind w:left="4320" w:hanging="360"/>
      </w:pPr>
      <w:rPr>
        <w:rFonts w:ascii="Wingdings" w:hAnsi="Wingdings" w:hint="default"/>
      </w:rPr>
    </w:lvl>
    <w:lvl w:ilvl="6" w:tplc="D8D04BB6">
      <w:start w:val="1"/>
      <w:numFmt w:val="bullet"/>
      <w:lvlText w:val=""/>
      <w:lvlJc w:val="left"/>
      <w:pPr>
        <w:ind w:left="5040" w:hanging="360"/>
      </w:pPr>
      <w:rPr>
        <w:rFonts w:ascii="Symbol" w:hAnsi="Symbol" w:hint="default"/>
      </w:rPr>
    </w:lvl>
    <w:lvl w:ilvl="7" w:tplc="D4F6870A">
      <w:start w:val="1"/>
      <w:numFmt w:val="bullet"/>
      <w:lvlText w:val="o"/>
      <w:lvlJc w:val="left"/>
      <w:pPr>
        <w:ind w:left="5760" w:hanging="360"/>
      </w:pPr>
      <w:rPr>
        <w:rFonts w:ascii="Courier New" w:hAnsi="Courier New" w:hint="default"/>
      </w:rPr>
    </w:lvl>
    <w:lvl w:ilvl="8" w:tplc="097E8FA8">
      <w:start w:val="1"/>
      <w:numFmt w:val="bullet"/>
      <w:lvlText w:val=""/>
      <w:lvlJc w:val="left"/>
      <w:pPr>
        <w:ind w:left="6480" w:hanging="360"/>
      </w:pPr>
      <w:rPr>
        <w:rFonts w:ascii="Wingdings" w:hAnsi="Wingdings" w:hint="default"/>
      </w:rPr>
    </w:lvl>
  </w:abstractNum>
  <w:abstractNum w:abstractNumId="50" w15:restartNumberingAfterBreak="0">
    <w:nsid w:val="1B2D5B68"/>
    <w:multiLevelType w:val="hybridMultilevel"/>
    <w:tmpl w:val="E82C749C"/>
    <w:lvl w:ilvl="0" w:tplc="10C82410">
      <w:start w:val="1"/>
      <w:numFmt w:val="bullet"/>
      <w:lvlText w:val=""/>
      <w:lvlJc w:val="left"/>
      <w:pPr>
        <w:ind w:left="720" w:hanging="360"/>
      </w:pPr>
      <w:rPr>
        <w:rFonts w:ascii="Symbol" w:hAnsi="Symbol" w:hint="default"/>
      </w:rPr>
    </w:lvl>
    <w:lvl w:ilvl="1" w:tplc="EC9A8BE8">
      <w:start w:val="1"/>
      <w:numFmt w:val="bullet"/>
      <w:lvlText w:val="-"/>
      <w:lvlJc w:val="left"/>
      <w:pPr>
        <w:ind w:left="1440" w:hanging="360"/>
      </w:pPr>
      <w:rPr>
        <w:rFonts w:ascii="&quot;Courier New&quot;" w:hAnsi="&quot;Courier New&quot;" w:hint="default"/>
      </w:rPr>
    </w:lvl>
    <w:lvl w:ilvl="2" w:tplc="DEA4BCDE">
      <w:start w:val="1"/>
      <w:numFmt w:val="bullet"/>
      <w:lvlText w:val=""/>
      <w:lvlJc w:val="left"/>
      <w:pPr>
        <w:ind w:left="2160" w:hanging="360"/>
      </w:pPr>
      <w:rPr>
        <w:rFonts w:ascii="Wingdings" w:hAnsi="Wingdings" w:hint="default"/>
      </w:rPr>
    </w:lvl>
    <w:lvl w:ilvl="3" w:tplc="26BC433A">
      <w:start w:val="1"/>
      <w:numFmt w:val="bullet"/>
      <w:lvlText w:val=""/>
      <w:lvlJc w:val="left"/>
      <w:pPr>
        <w:ind w:left="2880" w:hanging="360"/>
      </w:pPr>
      <w:rPr>
        <w:rFonts w:ascii="Symbol" w:hAnsi="Symbol" w:hint="default"/>
      </w:rPr>
    </w:lvl>
    <w:lvl w:ilvl="4" w:tplc="9362A6A0">
      <w:start w:val="1"/>
      <w:numFmt w:val="bullet"/>
      <w:lvlText w:val="o"/>
      <w:lvlJc w:val="left"/>
      <w:pPr>
        <w:ind w:left="3600" w:hanging="360"/>
      </w:pPr>
      <w:rPr>
        <w:rFonts w:ascii="Courier New" w:hAnsi="Courier New" w:hint="default"/>
      </w:rPr>
    </w:lvl>
    <w:lvl w:ilvl="5" w:tplc="EA50C31A">
      <w:start w:val="1"/>
      <w:numFmt w:val="bullet"/>
      <w:lvlText w:val=""/>
      <w:lvlJc w:val="left"/>
      <w:pPr>
        <w:ind w:left="4320" w:hanging="360"/>
      </w:pPr>
      <w:rPr>
        <w:rFonts w:ascii="Wingdings" w:hAnsi="Wingdings" w:hint="default"/>
      </w:rPr>
    </w:lvl>
    <w:lvl w:ilvl="6" w:tplc="5454A948">
      <w:start w:val="1"/>
      <w:numFmt w:val="bullet"/>
      <w:lvlText w:val=""/>
      <w:lvlJc w:val="left"/>
      <w:pPr>
        <w:ind w:left="5040" w:hanging="360"/>
      </w:pPr>
      <w:rPr>
        <w:rFonts w:ascii="Symbol" w:hAnsi="Symbol" w:hint="default"/>
      </w:rPr>
    </w:lvl>
    <w:lvl w:ilvl="7" w:tplc="DCFEB696">
      <w:start w:val="1"/>
      <w:numFmt w:val="bullet"/>
      <w:lvlText w:val="o"/>
      <w:lvlJc w:val="left"/>
      <w:pPr>
        <w:ind w:left="5760" w:hanging="360"/>
      </w:pPr>
      <w:rPr>
        <w:rFonts w:ascii="Courier New" w:hAnsi="Courier New" w:hint="default"/>
      </w:rPr>
    </w:lvl>
    <w:lvl w:ilvl="8" w:tplc="31222ED2">
      <w:start w:val="1"/>
      <w:numFmt w:val="bullet"/>
      <w:lvlText w:val=""/>
      <w:lvlJc w:val="left"/>
      <w:pPr>
        <w:ind w:left="6480" w:hanging="360"/>
      </w:pPr>
      <w:rPr>
        <w:rFonts w:ascii="Wingdings" w:hAnsi="Wingdings" w:hint="default"/>
      </w:rPr>
    </w:lvl>
  </w:abstractNum>
  <w:abstractNum w:abstractNumId="51" w15:restartNumberingAfterBreak="0">
    <w:nsid w:val="1B840765"/>
    <w:multiLevelType w:val="hybridMultilevel"/>
    <w:tmpl w:val="368288B4"/>
    <w:lvl w:ilvl="0" w:tplc="CCE06612">
      <w:start w:val="1"/>
      <w:numFmt w:val="bullet"/>
      <w:lvlText w:val="§"/>
      <w:lvlJc w:val="left"/>
      <w:pPr>
        <w:ind w:left="720" w:hanging="360"/>
      </w:pPr>
      <w:rPr>
        <w:rFonts w:ascii="Wingdings" w:hAnsi="Wingdings" w:hint="default"/>
      </w:rPr>
    </w:lvl>
    <w:lvl w:ilvl="1" w:tplc="22AED3FA">
      <w:start w:val="1"/>
      <w:numFmt w:val="bullet"/>
      <w:lvlText w:val="o"/>
      <w:lvlJc w:val="left"/>
      <w:pPr>
        <w:ind w:left="1440" w:hanging="360"/>
      </w:pPr>
      <w:rPr>
        <w:rFonts w:ascii="Courier New" w:hAnsi="Courier New" w:hint="default"/>
      </w:rPr>
    </w:lvl>
    <w:lvl w:ilvl="2" w:tplc="C3BA55FE">
      <w:start w:val="1"/>
      <w:numFmt w:val="bullet"/>
      <w:lvlText w:val=""/>
      <w:lvlJc w:val="left"/>
      <w:pPr>
        <w:ind w:left="2160" w:hanging="360"/>
      </w:pPr>
      <w:rPr>
        <w:rFonts w:ascii="Wingdings" w:hAnsi="Wingdings" w:hint="default"/>
      </w:rPr>
    </w:lvl>
    <w:lvl w:ilvl="3" w:tplc="5936D0A8">
      <w:start w:val="1"/>
      <w:numFmt w:val="bullet"/>
      <w:lvlText w:val=""/>
      <w:lvlJc w:val="left"/>
      <w:pPr>
        <w:ind w:left="2880" w:hanging="360"/>
      </w:pPr>
      <w:rPr>
        <w:rFonts w:ascii="Symbol" w:hAnsi="Symbol" w:hint="default"/>
      </w:rPr>
    </w:lvl>
    <w:lvl w:ilvl="4" w:tplc="5930E02C">
      <w:start w:val="1"/>
      <w:numFmt w:val="bullet"/>
      <w:lvlText w:val="o"/>
      <w:lvlJc w:val="left"/>
      <w:pPr>
        <w:ind w:left="3600" w:hanging="360"/>
      </w:pPr>
      <w:rPr>
        <w:rFonts w:ascii="Courier New" w:hAnsi="Courier New" w:hint="default"/>
      </w:rPr>
    </w:lvl>
    <w:lvl w:ilvl="5" w:tplc="B50E61A8">
      <w:start w:val="1"/>
      <w:numFmt w:val="bullet"/>
      <w:lvlText w:val=""/>
      <w:lvlJc w:val="left"/>
      <w:pPr>
        <w:ind w:left="4320" w:hanging="360"/>
      </w:pPr>
      <w:rPr>
        <w:rFonts w:ascii="Wingdings" w:hAnsi="Wingdings" w:hint="default"/>
      </w:rPr>
    </w:lvl>
    <w:lvl w:ilvl="6" w:tplc="E21CCB1C">
      <w:start w:val="1"/>
      <w:numFmt w:val="bullet"/>
      <w:lvlText w:val=""/>
      <w:lvlJc w:val="left"/>
      <w:pPr>
        <w:ind w:left="5040" w:hanging="360"/>
      </w:pPr>
      <w:rPr>
        <w:rFonts w:ascii="Symbol" w:hAnsi="Symbol" w:hint="default"/>
      </w:rPr>
    </w:lvl>
    <w:lvl w:ilvl="7" w:tplc="7946D3CE">
      <w:start w:val="1"/>
      <w:numFmt w:val="bullet"/>
      <w:lvlText w:val="o"/>
      <w:lvlJc w:val="left"/>
      <w:pPr>
        <w:ind w:left="5760" w:hanging="360"/>
      </w:pPr>
      <w:rPr>
        <w:rFonts w:ascii="Courier New" w:hAnsi="Courier New" w:hint="default"/>
      </w:rPr>
    </w:lvl>
    <w:lvl w:ilvl="8" w:tplc="22EE57F0">
      <w:start w:val="1"/>
      <w:numFmt w:val="bullet"/>
      <w:lvlText w:val=""/>
      <w:lvlJc w:val="left"/>
      <w:pPr>
        <w:ind w:left="6480" w:hanging="360"/>
      </w:pPr>
      <w:rPr>
        <w:rFonts w:ascii="Wingdings" w:hAnsi="Wingdings" w:hint="default"/>
      </w:rPr>
    </w:lvl>
  </w:abstractNum>
  <w:abstractNum w:abstractNumId="52" w15:restartNumberingAfterBreak="0">
    <w:nsid w:val="1BD7AA3F"/>
    <w:multiLevelType w:val="hybridMultilevel"/>
    <w:tmpl w:val="97E26842"/>
    <w:lvl w:ilvl="0" w:tplc="17821EA0">
      <w:start w:val="1"/>
      <w:numFmt w:val="bullet"/>
      <w:lvlText w:val=""/>
      <w:lvlJc w:val="left"/>
      <w:pPr>
        <w:ind w:left="720" w:hanging="360"/>
      </w:pPr>
      <w:rPr>
        <w:rFonts w:ascii="Symbol" w:hAnsi="Symbol" w:hint="default"/>
      </w:rPr>
    </w:lvl>
    <w:lvl w:ilvl="1" w:tplc="328ED360">
      <w:start w:val="1"/>
      <w:numFmt w:val="bullet"/>
      <w:lvlText w:val="-"/>
      <w:lvlJc w:val="left"/>
      <w:pPr>
        <w:ind w:left="1440" w:hanging="360"/>
      </w:pPr>
      <w:rPr>
        <w:rFonts w:ascii="&quot;Courier New&quot;" w:hAnsi="&quot;Courier New&quot;" w:hint="default"/>
      </w:rPr>
    </w:lvl>
    <w:lvl w:ilvl="2" w:tplc="99CE1946">
      <w:start w:val="1"/>
      <w:numFmt w:val="bullet"/>
      <w:lvlText w:val=""/>
      <w:lvlJc w:val="left"/>
      <w:pPr>
        <w:ind w:left="2160" w:hanging="360"/>
      </w:pPr>
      <w:rPr>
        <w:rFonts w:ascii="Wingdings" w:hAnsi="Wingdings" w:hint="default"/>
      </w:rPr>
    </w:lvl>
    <w:lvl w:ilvl="3" w:tplc="E476150C">
      <w:start w:val="1"/>
      <w:numFmt w:val="bullet"/>
      <w:lvlText w:val=""/>
      <w:lvlJc w:val="left"/>
      <w:pPr>
        <w:ind w:left="2880" w:hanging="360"/>
      </w:pPr>
      <w:rPr>
        <w:rFonts w:ascii="Symbol" w:hAnsi="Symbol" w:hint="default"/>
      </w:rPr>
    </w:lvl>
    <w:lvl w:ilvl="4" w:tplc="D21E5400">
      <w:start w:val="1"/>
      <w:numFmt w:val="bullet"/>
      <w:lvlText w:val="o"/>
      <w:lvlJc w:val="left"/>
      <w:pPr>
        <w:ind w:left="3600" w:hanging="360"/>
      </w:pPr>
      <w:rPr>
        <w:rFonts w:ascii="Courier New" w:hAnsi="Courier New" w:hint="default"/>
      </w:rPr>
    </w:lvl>
    <w:lvl w:ilvl="5" w:tplc="0B2AAD40">
      <w:start w:val="1"/>
      <w:numFmt w:val="bullet"/>
      <w:lvlText w:val=""/>
      <w:lvlJc w:val="left"/>
      <w:pPr>
        <w:ind w:left="4320" w:hanging="360"/>
      </w:pPr>
      <w:rPr>
        <w:rFonts w:ascii="Wingdings" w:hAnsi="Wingdings" w:hint="default"/>
      </w:rPr>
    </w:lvl>
    <w:lvl w:ilvl="6" w:tplc="13B6ACC2">
      <w:start w:val="1"/>
      <w:numFmt w:val="bullet"/>
      <w:lvlText w:val=""/>
      <w:lvlJc w:val="left"/>
      <w:pPr>
        <w:ind w:left="5040" w:hanging="360"/>
      </w:pPr>
      <w:rPr>
        <w:rFonts w:ascii="Symbol" w:hAnsi="Symbol" w:hint="default"/>
      </w:rPr>
    </w:lvl>
    <w:lvl w:ilvl="7" w:tplc="0F766BDE">
      <w:start w:val="1"/>
      <w:numFmt w:val="bullet"/>
      <w:lvlText w:val="o"/>
      <w:lvlJc w:val="left"/>
      <w:pPr>
        <w:ind w:left="5760" w:hanging="360"/>
      </w:pPr>
      <w:rPr>
        <w:rFonts w:ascii="Courier New" w:hAnsi="Courier New" w:hint="default"/>
      </w:rPr>
    </w:lvl>
    <w:lvl w:ilvl="8" w:tplc="934A0718">
      <w:start w:val="1"/>
      <w:numFmt w:val="bullet"/>
      <w:lvlText w:val=""/>
      <w:lvlJc w:val="left"/>
      <w:pPr>
        <w:ind w:left="6480" w:hanging="360"/>
      </w:pPr>
      <w:rPr>
        <w:rFonts w:ascii="Wingdings" w:hAnsi="Wingdings" w:hint="default"/>
      </w:rPr>
    </w:lvl>
  </w:abstractNum>
  <w:abstractNum w:abstractNumId="53" w15:restartNumberingAfterBreak="0">
    <w:nsid w:val="1D016DD7"/>
    <w:multiLevelType w:val="hybridMultilevel"/>
    <w:tmpl w:val="61A8D77E"/>
    <w:lvl w:ilvl="0" w:tplc="BE5A0A80">
      <w:start w:val="2"/>
      <w:numFmt w:val="bullet"/>
      <w:lvlText w:val="-"/>
      <w:lvlJc w:val="left"/>
      <w:pPr>
        <w:tabs>
          <w:tab w:val="num" w:pos="2915"/>
        </w:tabs>
        <w:ind w:left="2915" w:hanging="360"/>
      </w:pPr>
      <w:rPr>
        <w:rFonts w:ascii="Times New Roman" w:hAnsi="Times New Roman"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54" w15:restartNumberingAfterBreak="0">
    <w:nsid w:val="1D8EAB2A"/>
    <w:multiLevelType w:val="hybridMultilevel"/>
    <w:tmpl w:val="889C32AE"/>
    <w:lvl w:ilvl="0" w:tplc="835032E0">
      <w:start w:val="1"/>
      <w:numFmt w:val="bullet"/>
      <w:lvlText w:val="-"/>
      <w:lvlJc w:val="left"/>
      <w:pPr>
        <w:ind w:left="720" w:hanging="360"/>
      </w:pPr>
      <w:rPr>
        <w:rFonts w:ascii="&quot;Courier New&quot;" w:hAnsi="&quot;Courier New&quot;" w:hint="default"/>
      </w:rPr>
    </w:lvl>
    <w:lvl w:ilvl="1" w:tplc="4B2649D8">
      <w:start w:val="1"/>
      <w:numFmt w:val="bullet"/>
      <w:lvlText w:val="o"/>
      <w:lvlJc w:val="left"/>
      <w:pPr>
        <w:ind w:left="1440" w:hanging="360"/>
      </w:pPr>
      <w:rPr>
        <w:rFonts w:ascii="Courier New" w:hAnsi="Courier New" w:hint="default"/>
      </w:rPr>
    </w:lvl>
    <w:lvl w:ilvl="2" w:tplc="34A038E8">
      <w:start w:val="1"/>
      <w:numFmt w:val="bullet"/>
      <w:lvlText w:val=""/>
      <w:lvlJc w:val="left"/>
      <w:pPr>
        <w:ind w:left="2160" w:hanging="360"/>
      </w:pPr>
      <w:rPr>
        <w:rFonts w:ascii="Wingdings" w:hAnsi="Wingdings" w:hint="default"/>
      </w:rPr>
    </w:lvl>
    <w:lvl w:ilvl="3" w:tplc="98A469F4">
      <w:start w:val="1"/>
      <w:numFmt w:val="bullet"/>
      <w:lvlText w:val=""/>
      <w:lvlJc w:val="left"/>
      <w:pPr>
        <w:ind w:left="2880" w:hanging="360"/>
      </w:pPr>
      <w:rPr>
        <w:rFonts w:ascii="Symbol" w:hAnsi="Symbol" w:hint="default"/>
      </w:rPr>
    </w:lvl>
    <w:lvl w:ilvl="4" w:tplc="5678BAAE">
      <w:start w:val="1"/>
      <w:numFmt w:val="bullet"/>
      <w:lvlText w:val="o"/>
      <w:lvlJc w:val="left"/>
      <w:pPr>
        <w:ind w:left="3600" w:hanging="360"/>
      </w:pPr>
      <w:rPr>
        <w:rFonts w:ascii="Courier New" w:hAnsi="Courier New" w:hint="default"/>
      </w:rPr>
    </w:lvl>
    <w:lvl w:ilvl="5" w:tplc="1CD446A4">
      <w:start w:val="1"/>
      <w:numFmt w:val="bullet"/>
      <w:lvlText w:val=""/>
      <w:lvlJc w:val="left"/>
      <w:pPr>
        <w:ind w:left="4320" w:hanging="360"/>
      </w:pPr>
      <w:rPr>
        <w:rFonts w:ascii="Wingdings" w:hAnsi="Wingdings" w:hint="default"/>
      </w:rPr>
    </w:lvl>
    <w:lvl w:ilvl="6" w:tplc="94448BC4">
      <w:start w:val="1"/>
      <w:numFmt w:val="bullet"/>
      <w:lvlText w:val=""/>
      <w:lvlJc w:val="left"/>
      <w:pPr>
        <w:ind w:left="5040" w:hanging="360"/>
      </w:pPr>
      <w:rPr>
        <w:rFonts w:ascii="Symbol" w:hAnsi="Symbol" w:hint="default"/>
      </w:rPr>
    </w:lvl>
    <w:lvl w:ilvl="7" w:tplc="5A34E010">
      <w:start w:val="1"/>
      <w:numFmt w:val="bullet"/>
      <w:lvlText w:val="o"/>
      <w:lvlJc w:val="left"/>
      <w:pPr>
        <w:ind w:left="5760" w:hanging="360"/>
      </w:pPr>
      <w:rPr>
        <w:rFonts w:ascii="Courier New" w:hAnsi="Courier New" w:hint="default"/>
      </w:rPr>
    </w:lvl>
    <w:lvl w:ilvl="8" w:tplc="51BE6BEA">
      <w:start w:val="1"/>
      <w:numFmt w:val="bullet"/>
      <w:lvlText w:val=""/>
      <w:lvlJc w:val="left"/>
      <w:pPr>
        <w:ind w:left="6480" w:hanging="360"/>
      </w:pPr>
      <w:rPr>
        <w:rFonts w:ascii="Wingdings" w:hAnsi="Wingdings" w:hint="default"/>
      </w:rPr>
    </w:lvl>
  </w:abstractNum>
  <w:abstractNum w:abstractNumId="55" w15:restartNumberingAfterBreak="0">
    <w:nsid w:val="1E101178"/>
    <w:multiLevelType w:val="multilevel"/>
    <w:tmpl w:val="F6C2F860"/>
    <w:lvl w:ilvl="0">
      <w:start w:val="1"/>
      <w:numFmt w:val="decimal"/>
      <w:lvlText w:val="%1."/>
      <w:lvlJc w:val="left"/>
      <w:pPr>
        <w:ind w:left="360" w:hanging="360"/>
      </w:pPr>
      <w:rPr>
        <w:rFonts w:hint="default"/>
      </w:rPr>
    </w:lvl>
    <w:lvl w:ilvl="1">
      <w:start w:val="1"/>
      <w:numFmt w:val="decimal"/>
      <w:pStyle w:val="EBM61"/>
      <w:lvlText w:val="%1.%2."/>
      <w:lvlJc w:val="left"/>
      <w:pPr>
        <w:ind w:left="792" w:hanging="432"/>
      </w:pPr>
      <w:rPr>
        <w:rFonts w:hint="default"/>
      </w:rPr>
    </w:lvl>
    <w:lvl w:ilvl="2">
      <w:start w:val="1"/>
      <w:numFmt w:val="decimal"/>
      <w:pStyle w:val="EBM62"/>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1E3C14AC"/>
    <w:multiLevelType w:val="singleLevel"/>
    <w:tmpl w:val="9B1634FA"/>
    <w:lvl w:ilvl="0">
      <w:start w:val="1"/>
      <w:numFmt w:val="upperLetter"/>
      <w:lvlText w:val="%1."/>
      <w:lvlJc w:val="left"/>
      <w:pPr>
        <w:tabs>
          <w:tab w:val="num" w:pos="644"/>
        </w:tabs>
        <w:ind w:left="644" w:hanging="360"/>
      </w:pPr>
      <w:rPr>
        <w:rFonts w:hint="default"/>
      </w:rPr>
    </w:lvl>
  </w:abstractNum>
  <w:abstractNum w:abstractNumId="57" w15:restartNumberingAfterBreak="0">
    <w:nsid w:val="1E6DC8E5"/>
    <w:multiLevelType w:val="hybridMultilevel"/>
    <w:tmpl w:val="E280DB66"/>
    <w:lvl w:ilvl="0" w:tplc="84DA1440">
      <w:start w:val="1"/>
      <w:numFmt w:val="bullet"/>
      <w:lvlText w:val="-"/>
      <w:lvlJc w:val="left"/>
      <w:pPr>
        <w:ind w:left="720" w:hanging="360"/>
      </w:pPr>
      <w:rPr>
        <w:rFonts w:ascii="&quot;Calibri&quot;,sans-serif" w:hAnsi="&quot;Calibri&quot;,sans-serif" w:hint="default"/>
      </w:rPr>
    </w:lvl>
    <w:lvl w:ilvl="1" w:tplc="56661C3A">
      <w:start w:val="1"/>
      <w:numFmt w:val="bullet"/>
      <w:lvlText w:val="o"/>
      <w:lvlJc w:val="left"/>
      <w:pPr>
        <w:ind w:left="1440" w:hanging="360"/>
      </w:pPr>
      <w:rPr>
        <w:rFonts w:ascii="Courier New" w:hAnsi="Courier New" w:hint="default"/>
      </w:rPr>
    </w:lvl>
    <w:lvl w:ilvl="2" w:tplc="601474EE">
      <w:start w:val="1"/>
      <w:numFmt w:val="bullet"/>
      <w:lvlText w:val=""/>
      <w:lvlJc w:val="left"/>
      <w:pPr>
        <w:ind w:left="2160" w:hanging="360"/>
      </w:pPr>
      <w:rPr>
        <w:rFonts w:ascii="Wingdings" w:hAnsi="Wingdings" w:hint="default"/>
      </w:rPr>
    </w:lvl>
    <w:lvl w:ilvl="3" w:tplc="6F36CDE6">
      <w:start w:val="1"/>
      <w:numFmt w:val="bullet"/>
      <w:lvlText w:val=""/>
      <w:lvlJc w:val="left"/>
      <w:pPr>
        <w:ind w:left="2880" w:hanging="360"/>
      </w:pPr>
      <w:rPr>
        <w:rFonts w:ascii="Symbol" w:hAnsi="Symbol" w:hint="default"/>
      </w:rPr>
    </w:lvl>
    <w:lvl w:ilvl="4" w:tplc="92C64BE8">
      <w:start w:val="1"/>
      <w:numFmt w:val="bullet"/>
      <w:lvlText w:val="o"/>
      <w:lvlJc w:val="left"/>
      <w:pPr>
        <w:ind w:left="3600" w:hanging="360"/>
      </w:pPr>
      <w:rPr>
        <w:rFonts w:ascii="Courier New" w:hAnsi="Courier New" w:hint="default"/>
      </w:rPr>
    </w:lvl>
    <w:lvl w:ilvl="5" w:tplc="62302A3A">
      <w:start w:val="1"/>
      <w:numFmt w:val="bullet"/>
      <w:lvlText w:val=""/>
      <w:lvlJc w:val="left"/>
      <w:pPr>
        <w:ind w:left="4320" w:hanging="360"/>
      </w:pPr>
      <w:rPr>
        <w:rFonts w:ascii="Wingdings" w:hAnsi="Wingdings" w:hint="default"/>
      </w:rPr>
    </w:lvl>
    <w:lvl w:ilvl="6" w:tplc="5ECC0EA8">
      <w:start w:val="1"/>
      <w:numFmt w:val="bullet"/>
      <w:lvlText w:val=""/>
      <w:lvlJc w:val="left"/>
      <w:pPr>
        <w:ind w:left="5040" w:hanging="360"/>
      </w:pPr>
      <w:rPr>
        <w:rFonts w:ascii="Symbol" w:hAnsi="Symbol" w:hint="default"/>
      </w:rPr>
    </w:lvl>
    <w:lvl w:ilvl="7" w:tplc="8E5008AC">
      <w:start w:val="1"/>
      <w:numFmt w:val="bullet"/>
      <w:lvlText w:val="o"/>
      <w:lvlJc w:val="left"/>
      <w:pPr>
        <w:ind w:left="5760" w:hanging="360"/>
      </w:pPr>
      <w:rPr>
        <w:rFonts w:ascii="Courier New" w:hAnsi="Courier New" w:hint="default"/>
      </w:rPr>
    </w:lvl>
    <w:lvl w:ilvl="8" w:tplc="0230614A">
      <w:start w:val="1"/>
      <w:numFmt w:val="bullet"/>
      <w:lvlText w:val=""/>
      <w:lvlJc w:val="left"/>
      <w:pPr>
        <w:ind w:left="6480" w:hanging="360"/>
      </w:pPr>
      <w:rPr>
        <w:rFonts w:ascii="Wingdings" w:hAnsi="Wingdings" w:hint="default"/>
      </w:rPr>
    </w:lvl>
  </w:abstractNum>
  <w:abstractNum w:abstractNumId="58" w15:restartNumberingAfterBreak="0">
    <w:nsid w:val="1ECEB02B"/>
    <w:multiLevelType w:val="hybridMultilevel"/>
    <w:tmpl w:val="842E3954"/>
    <w:lvl w:ilvl="0" w:tplc="AE8E25A4">
      <w:start w:val="1"/>
      <w:numFmt w:val="bullet"/>
      <w:lvlText w:val="-"/>
      <w:lvlJc w:val="left"/>
      <w:pPr>
        <w:ind w:left="720" w:hanging="360"/>
      </w:pPr>
      <w:rPr>
        <w:rFonts w:ascii="&quot;Calibri&quot;,sans-serif" w:hAnsi="&quot;Calibri&quot;,sans-serif" w:hint="default"/>
      </w:rPr>
    </w:lvl>
    <w:lvl w:ilvl="1" w:tplc="60FC1D6C">
      <w:start w:val="1"/>
      <w:numFmt w:val="bullet"/>
      <w:lvlText w:val="o"/>
      <w:lvlJc w:val="left"/>
      <w:pPr>
        <w:ind w:left="1440" w:hanging="360"/>
      </w:pPr>
      <w:rPr>
        <w:rFonts w:ascii="Courier New" w:hAnsi="Courier New" w:hint="default"/>
      </w:rPr>
    </w:lvl>
    <w:lvl w:ilvl="2" w:tplc="20D4D22A">
      <w:start w:val="1"/>
      <w:numFmt w:val="bullet"/>
      <w:lvlText w:val=""/>
      <w:lvlJc w:val="left"/>
      <w:pPr>
        <w:ind w:left="2160" w:hanging="360"/>
      </w:pPr>
      <w:rPr>
        <w:rFonts w:ascii="Wingdings" w:hAnsi="Wingdings" w:hint="default"/>
      </w:rPr>
    </w:lvl>
    <w:lvl w:ilvl="3" w:tplc="22F4362C">
      <w:start w:val="1"/>
      <w:numFmt w:val="bullet"/>
      <w:lvlText w:val=""/>
      <w:lvlJc w:val="left"/>
      <w:pPr>
        <w:ind w:left="2880" w:hanging="360"/>
      </w:pPr>
      <w:rPr>
        <w:rFonts w:ascii="Symbol" w:hAnsi="Symbol" w:hint="default"/>
      </w:rPr>
    </w:lvl>
    <w:lvl w:ilvl="4" w:tplc="B0D6A418">
      <w:start w:val="1"/>
      <w:numFmt w:val="bullet"/>
      <w:lvlText w:val="o"/>
      <w:lvlJc w:val="left"/>
      <w:pPr>
        <w:ind w:left="3600" w:hanging="360"/>
      </w:pPr>
      <w:rPr>
        <w:rFonts w:ascii="Courier New" w:hAnsi="Courier New" w:hint="default"/>
      </w:rPr>
    </w:lvl>
    <w:lvl w:ilvl="5" w:tplc="9FB8F3A4">
      <w:start w:val="1"/>
      <w:numFmt w:val="bullet"/>
      <w:lvlText w:val=""/>
      <w:lvlJc w:val="left"/>
      <w:pPr>
        <w:ind w:left="4320" w:hanging="360"/>
      </w:pPr>
      <w:rPr>
        <w:rFonts w:ascii="Wingdings" w:hAnsi="Wingdings" w:hint="default"/>
      </w:rPr>
    </w:lvl>
    <w:lvl w:ilvl="6" w:tplc="723CC6BE">
      <w:start w:val="1"/>
      <w:numFmt w:val="bullet"/>
      <w:lvlText w:val=""/>
      <w:lvlJc w:val="left"/>
      <w:pPr>
        <w:ind w:left="5040" w:hanging="360"/>
      </w:pPr>
      <w:rPr>
        <w:rFonts w:ascii="Symbol" w:hAnsi="Symbol" w:hint="default"/>
      </w:rPr>
    </w:lvl>
    <w:lvl w:ilvl="7" w:tplc="EEDC0580">
      <w:start w:val="1"/>
      <w:numFmt w:val="bullet"/>
      <w:lvlText w:val="o"/>
      <w:lvlJc w:val="left"/>
      <w:pPr>
        <w:ind w:left="5760" w:hanging="360"/>
      </w:pPr>
      <w:rPr>
        <w:rFonts w:ascii="Courier New" w:hAnsi="Courier New" w:hint="default"/>
      </w:rPr>
    </w:lvl>
    <w:lvl w:ilvl="8" w:tplc="69EC0126">
      <w:start w:val="1"/>
      <w:numFmt w:val="bullet"/>
      <w:lvlText w:val=""/>
      <w:lvlJc w:val="left"/>
      <w:pPr>
        <w:ind w:left="6480" w:hanging="360"/>
      </w:pPr>
      <w:rPr>
        <w:rFonts w:ascii="Wingdings" w:hAnsi="Wingdings" w:hint="default"/>
      </w:rPr>
    </w:lvl>
  </w:abstractNum>
  <w:abstractNum w:abstractNumId="59" w15:restartNumberingAfterBreak="0">
    <w:nsid w:val="1F192BB2"/>
    <w:multiLevelType w:val="hybridMultilevel"/>
    <w:tmpl w:val="1BF28926"/>
    <w:lvl w:ilvl="0" w:tplc="BE5A0A80">
      <w:start w:val="2"/>
      <w:numFmt w:val="bullet"/>
      <w:lvlText w:val="-"/>
      <w:lvlJc w:val="left"/>
      <w:pPr>
        <w:tabs>
          <w:tab w:val="num" w:pos="2915"/>
        </w:tabs>
        <w:ind w:left="2915" w:hanging="360"/>
      </w:pPr>
      <w:rPr>
        <w:rFonts w:ascii="Times New Roman" w:hAnsi="Times New Roman"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60" w15:restartNumberingAfterBreak="0">
    <w:nsid w:val="1F7668C0"/>
    <w:multiLevelType w:val="hybridMultilevel"/>
    <w:tmpl w:val="3D9006DE"/>
    <w:lvl w:ilvl="0" w:tplc="D9B0F3DC">
      <w:start w:val="1"/>
      <w:numFmt w:val="bullet"/>
      <w:lvlText w:val="-"/>
      <w:lvlJc w:val="left"/>
      <w:pPr>
        <w:ind w:left="720" w:hanging="360"/>
      </w:pPr>
      <w:rPr>
        <w:rFonts w:ascii="&quot;Calibri&quot;,sans-serif" w:hAnsi="&quot;Calibri&quot;,sans-serif" w:hint="default"/>
      </w:rPr>
    </w:lvl>
    <w:lvl w:ilvl="1" w:tplc="EA08D47C">
      <w:start w:val="1"/>
      <w:numFmt w:val="bullet"/>
      <w:lvlText w:val="o"/>
      <w:lvlJc w:val="left"/>
      <w:pPr>
        <w:ind w:left="1440" w:hanging="360"/>
      </w:pPr>
      <w:rPr>
        <w:rFonts w:ascii="Courier New" w:hAnsi="Courier New" w:hint="default"/>
      </w:rPr>
    </w:lvl>
    <w:lvl w:ilvl="2" w:tplc="2FB21E4E">
      <w:start w:val="1"/>
      <w:numFmt w:val="bullet"/>
      <w:lvlText w:val=""/>
      <w:lvlJc w:val="left"/>
      <w:pPr>
        <w:ind w:left="2160" w:hanging="360"/>
      </w:pPr>
      <w:rPr>
        <w:rFonts w:ascii="Wingdings" w:hAnsi="Wingdings" w:hint="default"/>
      </w:rPr>
    </w:lvl>
    <w:lvl w:ilvl="3" w:tplc="20E2D2C4">
      <w:start w:val="1"/>
      <w:numFmt w:val="bullet"/>
      <w:lvlText w:val=""/>
      <w:lvlJc w:val="left"/>
      <w:pPr>
        <w:ind w:left="2880" w:hanging="360"/>
      </w:pPr>
      <w:rPr>
        <w:rFonts w:ascii="Symbol" w:hAnsi="Symbol" w:hint="default"/>
      </w:rPr>
    </w:lvl>
    <w:lvl w:ilvl="4" w:tplc="5D4247A2">
      <w:start w:val="1"/>
      <w:numFmt w:val="bullet"/>
      <w:lvlText w:val="o"/>
      <w:lvlJc w:val="left"/>
      <w:pPr>
        <w:ind w:left="3600" w:hanging="360"/>
      </w:pPr>
      <w:rPr>
        <w:rFonts w:ascii="Courier New" w:hAnsi="Courier New" w:hint="default"/>
      </w:rPr>
    </w:lvl>
    <w:lvl w:ilvl="5" w:tplc="765043BC">
      <w:start w:val="1"/>
      <w:numFmt w:val="bullet"/>
      <w:lvlText w:val=""/>
      <w:lvlJc w:val="left"/>
      <w:pPr>
        <w:ind w:left="4320" w:hanging="360"/>
      </w:pPr>
      <w:rPr>
        <w:rFonts w:ascii="Wingdings" w:hAnsi="Wingdings" w:hint="default"/>
      </w:rPr>
    </w:lvl>
    <w:lvl w:ilvl="6" w:tplc="FFE48CD0">
      <w:start w:val="1"/>
      <w:numFmt w:val="bullet"/>
      <w:lvlText w:val=""/>
      <w:lvlJc w:val="left"/>
      <w:pPr>
        <w:ind w:left="5040" w:hanging="360"/>
      </w:pPr>
      <w:rPr>
        <w:rFonts w:ascii="Symbol" w:hAnsi="Symbol" w:hint="default"/>
      </w:rPr>
    </w:lvl>
    <w:lvl w:ilvl="7" w:tplc="942E4880">
      <w:start w:val="1"/>
      <w:numFmt w:val="bullet"/>
      <w:lvlText w:val="o"/>
      <w:lvlJc w:val="left"/>
      <w:pPr>
        <w:ind w:left="5760" w:hanging="360"/>
      </w:pPr>
      <w:rPr>
        <w:rFonts w:ascii="Courier New" w:hAnsi="Courier New" w:hint="default"/>
      </w:rPr>
    </w:lvl>
    <w:lvl w:ilvl="8" w:tplc="B7CEDCC0">
      <w:start w:val="1"/>
      <w:numFmt w:val="bullet"/>
      <w:lvlText w:val=""/>
      <w:lvlJc w:val="left"/>
      <w:pPr>
        <w:ind w:left="6480" w:hanging="360"/>
      </w:pPr>
      <w:rPr>
        <w:rFonts w:ascii="Wingdings" w:hAnsi="Wingdings" w:hint="default"/>
      </w:rPr>
    </w:lvl>
  </w:abstractNum>
  <w:abstractNum w:abstractNumId="61" w15:restartNumberingAfterBreak="0">
    <w:nsid w:val="20591B45"/>
    <w:multiLevelType w:val="hybridMultilevel"/>
    <w:tmpl w:val="DCD8D372"/>
    <w:lvl w:ilvl="0" w:tplc="ED3E19F2">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62" w15:restartNumberingAfterBreak="0">
    <w:nsid w:val="20A87ECF"/>
    <w:multiLevelType w:val="hybridMultilevel"/>
    <w:tmpl w:val="FB688E32"/>
    <w:lvl w:ilvl="0" w:tplc="B8DC43F2">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63" w15:restartNumberingAfterBreak="0">
    <w:nsid w:val="20FC3657"/>
    <w:multiLevelType w:val="hybridMultilevel"/>
    <w:tmpl w:val="FE0234AA"/>
    <w:lvl w:ilvl="0" w:tplc="ED741F46">
      <w:start w:val="1"/>
      <w:numFmt w:val="bullet"/>
      <w:lvlText w:val=""/>
      <w:lvlJc w:val="left"/>
      <w:pPr>
        <w:ind w:left="720" w:hanging="360"/>
      </w:pPr>
      <w:rPr>
        <w:rFonts w:ascii="Symbol" w:hAnsi="Symbol" w:hint="default"/>
      </w:rPr>
    </w:lvl>
    <w:lvl w:ilvl="1" w:tplc="2A30C8D0">
      <w:start w:val="1"/>
      <w:numFmt w:val="bullet"/>
      <w:lvlText w:val="§"/>
      <w:lvlJc w:val="left"/>
      <w:pPr>
        <w:ind w:left="1440" w:hanging="360"/>
      </w:pPr>
      <w:rPr>
        <w:rFonts w:ascii="Wingdings" w:hAnsi="Wingdings" w:hint="default"/>
      </w:rPr>
    </w:lvl>
    <w:lvl w:ilvl="2" w:tplc="86922678">
      <w:start w:val="1"/>
      <w:numFmt w:val="bullet"/>
      <w:lvlText w:val=""/>
      <w:lvlJc w:val="left"/>
      <w:pPr>
        <w:ind w:left="2160" w:hanging="360"/>
      </w:pPr>
      <w:rPr>
        <w:rFonts w:ascii="Wingdings" w:hAnsi="Wingdings" w:hint="default"/>
      </w:rPr>
    </w:lvl>
    <w:lvl w:ilvl="3" w:tplc="495CC81C">
      <w:start w:val="1"/>
      <w:numFmt w:val="bullet"/>
      <w:lvlText w:val=""/>
      <w:lvlJc w:val="left"/>
      <w:pPr>
        <w:ind w:left="2880" w:hanging="360"/>
      </w:pPr>
      <w:rPr>
        <w:rFonts w:ascii="Symbol" w:hAnsi="Symbol" w:hint="default"/>
      </w:rPr>
    </w:lvl>
    <w:lvl w:ilvl="4" w:tplc="6AFE1DA6">
      <w:start w:val="1"/>
      <w:numFmt w:val="bullet"/>
      <w:lvlText w:val="o"/>
      <w:lvlJc w:val="left"/>
      <w:pPr>
        <w:ind w:left="3600" w:hanging="360"/>
      </w:pPr>
      <w:rPr>
        <w:rFonts w:ascii="Courier New" w:hAnsi="Courier New" w:hint="default"/>
      </w:rPr>
    </w:lvl>
    <w:lvl w:ilvl="5" w:tplc="D41A7122">
      <w:start w:val="1"/>
      <w:numFmt w:val="bullet"/>
      <w:lvlText w:val=""/>
      <w:lvlJc w:val="left"/>
      <w:pPr>
        <w:ind w:left="4320" w:hanging="360"/>
      </w:pPr>
      <w:rPr>
        <w:rFonts w:ascii="Wingdings" w:hAnsi="Wingdings" w:hint="default"/>
      </w:rPr>
    </w:lvl>
    <w:lvl w:ilvl="6" w:tplc="A37E9F48">
      <w:start w:val="1"/>
      <w:numFmt w:val="bullet"/>
      <w:lvlText w:val=""/>
      <w:lvlJc w:val="left"/>
      <w:pPr>
        <w:ind w:left="5040" w:hanging="360"/>
      </w:pPr>
      <w:rPr>
        <w:rFonts w:ascii="Symbol" w:hAnsi="Symbol" w:hint="default"/>
      </w:rPr>
    </w:lvl>
    <w:lvl w:ilvl="7" w:tplc="1B923742">
      <w:start w:val="1"/>
      <w:numFmt w:val="bullet"/>
      <w:lvlText w:val="o"/>
      <w:lvlJc w:val="left"/>
      <w:pPr>
        <w:ind w:left="5760" w:hanging="360"/>
      </w:pPr>
      <w:rPr>
        <w:rFonts w:ascii="Courier New" w:hAnsi="Courier New" w:hint="default"/>
      </w:rPr>
    </w:lvl>
    <w:lvl w:ilvl="8" w:tplc="45F2BB46">
      <w:start w:val="1"/>
      <w:numFmt w:val="bullet"/>
      <w:lvlText w:val=""/>
      <w:lvlJc w:val="left"/>
      <w:pPr>
        <w:ind w:left="6480" w:hanging="360"/>
      </w:pPr>
      <w:rPr>
        <w:rFonts w:ascii="Wingdings" w:hAnsi="Wingdings" w:hint="default"/>
      </w:rPr>
    </w:lvl>
  </w:abstractNum>
  <w:abstractNum w:abstractNumId="64" w15:restartNumberingAfterBreak="0">
    <w:nsid w:val="21296993"/>
    <w:multiLevelType w:val="hybridMultilevel"/>
    <w:tmpl w:val="028C25A4"/>
    <w:lvl w:ilvl="0" w:tplc="04050001">
      <w:start w:val="1"/>
      <w:numFmt w:val="bullet"/>
      <w:lvlText w:val=""/>
      <w:lvlJc w:val="left"/>
      <w:pPr>
        <w:ind w:left="1287" w:hanging="360"/>
      </w:pPr>
      <w:rPr>
        <w:rFonts w:ascii="Symbol" w:hAnsi="Symbol" w:hint="default"/>
      </w:rPr>
    </w:lvl>
    <w:lvl w:ilvl="1" w:tplc="04050003">
      <w:start w:val="1"/>
      <w:numFmt w:val="bullet"/>
      <w:lvlText w:val="o"/>
      <w:lvlJc w:val="left"/>
      <w:pPr>
        <w:ind w:left="2007" w:hanging="360"/>
      </w:pPr>
      <w:rPr>
        <w:rFonts w:ascii="Courier New" w:hAnsi="Courier New" w:cs="Courier New" w:hint="default"/>
      </w:rPr>
    </w:lvl>
    <w:lvl w:ilvl="2" w:tplc="04050005">
      <w:start w:val="1"/>
      <w:numFmt w:val="bullet"/>
      <w:lvlText w:val=""/>
      <w:lvlJc w:val="left"/>
      <w:pPr>
        <w:ind w:left="2727" w:hanging="360"/>
      </w:pPr>
      <w:rPr>
        <w:rFonts w:ascii="Wingdings" w:hAnsi="Wingdings" w:hint="default"/>
      </w:rPr>
    </w:lvl>
    <w:lvl w:ilvl="3" w:tplc="0405000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5" w15:restartNumberingAfterBreak="0">
    <w:nsid w:val="21370494"/>
    <w:multiLevelType w:val="hybridMultilevel"/>
    <w:tmpl w:val="0E183464"/>
    <w:lvl w:ilvl="0" w:tplc="A9B8764E">
      <w:start w:val="2"/>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66" w15:restartNumberingAfterBreak="0">
    <w:nsid w:val="21F27605"/>
    <w:multiLevelType w:val="hybridMultilevel"/>
    <w:tmpl w:val="81CE3B68"/>
    <w:lvl w:ilvl="0" w:tplc="AD18FABE">
      <w:start w:val="1"/>
      <w:numFmt w:val="lowerLetter"/>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67" w15:restartNumberingAfterBreak="0">
    <w:nsid w:val="21FB5B0B"/>
    <w:multiLevelType w:val="singleLevel"/>
    <w:tmpl w:val="4B3A74F8"/>
    <w:lvl w:ilvl="0">
      <w:start w:val="1"/>
      <w:numFmt w:val="bullet"/>
      <w:pStyle w:val="vet1"/>
      <w:lvlText w:val=""/>
      <w:lvlJc w:val="left"/>
      <w:pPr>
        <w:tabs>
          <w:tab w:val="num" w:pos="360"/>
        </w:tabs>
        <w:ind w:left="340" w:hanging="340"/>
      </w:pPr>
      <w:rPr>
        <w:rFonts w:ascii="Symbol" w:hAnsi="Symbol" w:hint="default"/>
      </w:rPr>
    </w:lvl>
  </w:abstractNum>
  <w:abstractNum w:abstractNumId="68" w15:restartNumberingAfterBreak="0">
    <w:nsid w:val="2327D470"/>
    <w:multiLevelType w:val="hybridMultilevel"/>
    <w:tmpl w:val="92AC4B02"/>
    <w:lvl w:ilvl="0" w:tplc="F6A23D60">
      <w:start w:val="1"/>
      <w:numFmt w:val="bullet"/>
      <w:lvlText w:val="§"/>
      <w:lvlJc w:val="left"/>
      <w:pPr>
        <w:ind w:left="720" w:hanging="360"/>
      </w:pPr>
      <w:rPr>
        <w:rFonts w:ascii="Wingdings" w:hAnsi="Wingdings" w:hint="default"/>
      </w:rPr>
    </w:lvl>
    <w:lvl w:ilvl="1" w:tplc="F39073DE">
      <w:start w:val="1"/>
      <w:numFmt w:val="bullet"/>
      <w:lvlText w:val="o"/>
      <w:lvlJc w:val="left"/>
      <w:pPr>
        <w:ind w:left="1440" w:hanging="360"/>
      </w:pPr>
      <w:rPr>
        <w:rFonts w:ascii="Courier New" w:hAnsi="Courier New" w:hint="default"/>
      </w:rPr>
    </w:lvl>
    <w:lvl w:ilvl="2" w:tplc="688C6244">
      <w:start w:val="1"/>
      <w:numFmt w:val="bullet"/>
      <w:lvlText w:val=""/>
      <w:lvlJc w:val="left"/>
      <w:pPr>
        <w:ind w:left="2160" w:hanging="360"/>
      </w:pPr>
      <w:rPr>
        <w:rFonts w:ascii="Wingdings" w:hAnsi="Wingdings" w:hint="default"/>
      </w:rPr>
    </w:lvl>
    <w:lvl w:ilvl="3" w:tplc="236C30EA">
      <w:start w:val="1"/>
      <w:numFmt w:val="bullet"/>
      <w:lvlText w:val=""/>
      <w:lvlJc w:val="left"/>
      <w:pPr>
        <w:ind w:left="2880" w:hanging="360"/>
      </w:pPr>
      <w:rPr>
        <w:rFonts w:ascii="Symbol" w:hAnsi="Symbol" w:hint="default"/>
      </w:rPr>
    </w:lvl>
    <w:lvl w:ilvl="4" w:tplc="DE96BC7A">
      <w:start w:val="1"/>
      <w:numFmt w:val="bullet"/>
      <w:lvlText w:val="o"/>
      <w:lvlJc w:val="left"/>
      <w:pPr>
        <w:ind w:left="3600" w:hanging="360"/>
      </w:pPr>
      <w:rPr>
        <w:rFonts w:ascii="Courier New" w:hAnsi="Courier New" w:hint="default"/>
      </w:rPr>
    </w:lvl>
    <w:lvl w:ilvl="5" w:tplc="0CE6594A">
      <w:start w:val="1"/>
      <w:numFmt w:val="bullet"/>
      <w:lvlText w:val=""/>
      <w:lvlJc w:val="left"/>
      <w:pPr>
        <w:ind w:left="4320" w:hanging="360"/>
      </w:pPr>
      <w:rPr>
        <w:rFonts w:ascii="Wingdings" w:hAnsi="Wingdings" w:hint="default"/>
      </w:rPr>
    </w:lvl>
    <w:lvl w:ilvl="6" w:tplc="E17267A4">
      <w:start w:val="1"/>
      <w:numFmt w:val="bullet"/>
      <w:lvlText w:val=""/>
      <w:lvlJc w:val="left"/>
      <w:pPr>
        <w:ind w:left="5040" w:hanging="360"/>
      </w:pPr>
      <w:rPr>
        <w:rFonts w:ascii="Symbol" w:hAnsi="Symbol" w:hint="default"/>
      </w:rPr>
    </w:lvl>
    <w:lvl w:ilvl="7" w:tplc="5832F6AA">
      <w:start w:val="1"/>
      <w:numFmt w:val="bullet"/>
      <w:lvlText w:val="o"/>
      <w:lvlJc w:val="left"/>
      <w:pPr>
        <w:ind w:left="5760" w:hanging="360"/>
      </w:pPr>
      <w:rPr>
        <w:rFonts w:ascii="Courier New" w:hAnsi="Courier New" w:hint="default"/>
      </w:rPr>
    </w:lvl>
    <w:lvl w:ilvl="8" w:tplc="85E05C56">
      <w:start w:val="1"/>
      <w:numFmt w:val="bullet"/>
      <w:lvlText w:val=""/>
      <w:lvlJc w:val="left"/>
      <w:pPr>
        <w:ind w:left="6480" w:hanging="360"/>
      </w:pPr>
      <w:rPr>
        <w:rFonts w:ascii="Wingdings" w:hAnsi="Wingdings" w:hint="default"/>
      </w:rPr>
    </w:lvl>
  </w:abstractNum>
  <w:abstractNum w:abstractNumId="69" w15:restartNumberingAfterBreak="0">
    <w:nsid w:val="23C2C10E"/>
    <w:multiLevelType w:val="hybridMultilevel"/>
    <w:tmpl w:val="4816C6C8"/>
    <w:lvl w:ilvl="0" w:tplc="793C63C8">
      <w:start w:val="1"/>
      <w:numFmt w:val="bullet"/>
      <w:lvlText w:val=""/>
      <w:lvlJc w:val="left"/>
      <w:pPr>
        <w:ind w:left="720" w:hanging="360"/>
      </w:pPr>
      <w:rPr>
        <w:rFonts w:ascii="Symbol" w:hAnsi="Symbol" w:hint="default"/>
      </w:rPr>
    </w:lvl>
    <w:lvl w:ilvl="1" w:tplc="6D3AD0FA">
      <w:start w:val="1"/>
      <w:numFmt w:val="bullet"/>
      <w:lvlText w:val="§"/>
      <w:lvlJc w:val="left"/>
      <w:pPr>
        <w:ind w:left="1440" w:hanging="360"/>
      </w:pPr>
      <w:rPr>
        <w:rFonts w:ascii="Wingdings" w:hAnsi="Wingdings" w:hint="default"/>
      </w:rPr>
    </w:lvl>
    <w:lvl w:ilvl="2" w:tplc="A78C1EAE">
      <w:start w:val="1"/>
      <w:numFmt w:val="bullet"/>
      <w:lvlText w:val=""/>
      <w:lvlJc w:val="left"/>
      <w:pPr>
        <w:ind w:left="2160" w:hanging="360"/>
      </w:pPr>
      <w:rPr>
        <w:rFonts w:ascii="Wingdings" w:hAnsi="Wingdings" w:hint="default"/>
      </w:rPr>
    </w:lvl>
    <w:lvl w:ilvl="3" w:tplc="53F8E06C">
      <w:start w:val="1"/>
      <w:numFmt w:val="bullet"/>
      <w:lvlText w:val=""/>
      <w:lvlJc w:val="left"/>
      <w:pPr>
        <w:ind w:left="2880" w:hanging="360"/>
      </w:pPr>
      <w:rPr>
        <w:rFonts w:ascii="Symbol" w:hAnsi="Symbol" w:hint="default"/>
      </w:rPr>
    </w:lvl>
    <w:lvl w:ilvl="4" w:tplc="4A7AB8A8">
      <w:start w:val="1"/>
      <w:numFmt w:val="bullet"/>
      <w:lvlText w:val="o"/>
      <w:lvlJc w:val="left"/>
      <w:pPr>
        <w:ind w:left="3600" w:hanging="360"/>
      </w:pPr>
      <w:rPr>
        <w:rFonts w:ascii="Courier New" w:hAnsi="Courier New" w:hint="default"/>
      </w:rPr>
    </w:lvl>
    <w:lvl w:ilvl="5" w:tplc="AB988AEE">
      <w:start w:val="1"/>
      <w:numFmt w:val="bullet"/>
      <w:lvlText w:val=""/>
      <w:lvlJc w:val="left"/>
      <w:pPr>
        <w:ind w:left="4320" w:hanging="360"/>
      </w:pPr>
      <w:rPr>
        <w:rFonts w:ascii="Wingdings" w:hAnsi="Wingdings" w:hint="default"/>
      </w:rPr>
    </w:lvl>
    <w:lvl w:ilvl="6" w:tplc="3FB4668C">
      <w:start w:val="1"/>
      <w:numFmt w:val="bullet"/>
      <w:lvlText w:val=""/>
      <w:lvlJc w:val="left"/>
      <w:pPr>
        <w:ind w:left="5040" w:hanging="360"/>
      </w:pPr>
      <w:rPr>
        <w:rFonts w:ascii="Symbol" w:hAnsi="Symbol" w:hint="default"/>
      </w:rPr>
    </w:lvl>
    <w:lvl w:ilvl="7" w:tplc="9B9AD60C">
      <w:start w:val="1"/>
      <w:numFmt w:val="bullet"/>
      <w:lvlText w:val="o"/>
      <w:lvlJc w:val="left"/>
      <w:pPr>
        <w:ind w:left="5760" w:hanging="360"/>
      </w:pPr>
      <w:rPr>
        <w:rFonts w:ascii="Courier New" w:hAnsi="Courier New" w:hint="default"/>
      </w:rPr>
    </w:lvl>
    <w:lvl w:ilvl="8" w:tplc="215C3E9E">
      <w:start w:val="1"/>
      <w:numFmt w:val="bullet"/>
      <w:lvlText w:val=""/>
      <w:lvlJc w:val="left"/>
      <w:pPr>
        <w:ind w:left="6480" w:hanging="360"/>
      </w:pPr>
      <w:rPr>
        <w:rFonts w:ascii="Wingdings" w:hAnsi="Wingdings" w:hint="default"/>
      </w:rPr>
    </w:lvl>
  </w:abstractNum>
  <w:abstractNum w:abstractNumId="70" w15:restartNumberingAfterBreak="0">
    <w:nsid w:val="23D8F037"/>
    <w:multiLevelType w:val="hybridMultilevel"/>
    <w:tmpl w:val="30743D62"/>
    <w:lvl w:ilvl="0" w:tplc="566E0F12">
      <w:start w:val="1"/>
      <w:numFmt w:val="bullet"/>
      <w:lvlText w:val=""/>
      <w:lvlJc w:val="left"/>
      <w:pPr>
        <w:ind w:left="720" w:hanging="360"/>
      </w:pPr>
      <w:rPr>
        <w:rFonts w:ascii="Symbol" w:hAnsi="Symbol" w:hint="default"/>
      </w:rPr>
    </w:lvl>
    <w:lvl w:ilvl="1" w:tplc="72D4B11E">
      <w:start w:val="1"/>
      <w:numFmt w:val="bullet"/>
      <w:lvlText w:val="§"/>
      <w:lvlJc w:val="left"/>
      <w:pPr>
        <w:ind w:left="1440" w:hanging="360"/>
      </w:pPr>
      <w:rPr>
        <w:rFonts w:ascii="Wingdings" w:hAnsi="Wingdings" w:hint="default"/>
      </w:rPr>
    </w:lvl>
    <w:lvl w:ilvl="2" w:tplc="808050BE">
      <w:start w:val="1"/>
      <w:numFmt w:val="bullet"/>
      <w:lvlText w:val=""/>
      <w:lvlJc w:val="left"/>
      <w:pPr>
        <w:ind w:left="2160" w:hanging="360"/>
      </w:pPr>
      <w:rPr>
        <w:rFonts w:ascii="Wingdings" w:hAnsi="Wingdings" w:hint="default"/>
      </w:rPr>
    </w:lvl>
    <w:lvl w:ilvl="3" w:tplc="14960E8A">
      <w:start w:val="1"/>
      <w:numFmt w:val="bullet"/>
      <w:lvlText w:val=""/>
      <w:lvlJc w:val="left"/>
      <w:pPr>
        <w:ind w:left="2880" w:hanging="360"/>
      </w:pPr>
      <w:rPr>
        <w:rFonts w:ascii="Symbol" w:hAnsi="Symbol" w:hint="default"/>
      </w:rPr>
    </w:lvl>
    <w:lvl w:ilvl="4" w:tplc="1658902E">
      <w:start w:val="1"/>
      <w:numFmt w:val="bullet"/>
      <w:lvlText w:val="o"/>
      <w:lvlJc w:val="left"/>
      <w:pPr>
        <w:ind w:left="3600" w:hanging="360"/>
      </w:pPr>
      <w:rPr>
        <w:rFonts w:ascii="Courier New" w:hAnsi="Courier New" w:hint="default"/>
      </w:rPr>
    </w:lvl>
    <w:lvl w:ilvl="5" w:tplc="C9E4A964">
      <w:start w:val="1"/>
      <w:numFmt w:val="bullet"/>
      <w:lvlText w:val=""/>
      <w:lvlJc w:val="left"/>
      <w:pPr>
        <w:ind w:left="4320" w:hanging="360"/>
      </w:pPr>
      <w:rPr>
        <w:rFonts w:ascii="Wingdings" w:hAnsi="Wingdings" w:hint="default"/>
      </w:rPr>
    </w:lvl>
    <w:lvl w:ilvl="6" w:tplc="F5F445B2">
      <w:start w:val="1"/>
      <w:numFmt w:val="bullet"/>
      <w:lvlText w:val=""/>
      <w:lvlJc w:val="left"/>
      <w:pPr>
        <w:ind w:left="5040" w:hanging="360"/>
      </w:pPr>
      <w:rPr>
        <w:rFonts w:ascii="Symbol" w:hAnsi="Symbol" w:hint="default"/>
      </w:rPr>
    </w:lvl>
    <w:lvl w:ilvl="7" w:tplc="50C050DC">
      <w:start w:val="1"/>
      <w:numFmt w:val="bullet"/>
      <w:lvlText w:val="o"/>
      <w:lvlJc w:val="left"/>
      <w:pPr>
        <w:ind w:left="5760" w:hanging="360"/>
      </w:pPr>
      <w:rPr>
        <w:rFonts w:ascii="Courier New" w:hAnsi="Courier New" w:hint="default"/>
      </w:rPr>
    </w:lvl>
    <w:lvl w:ilvl="8" w:tplc="9F005FDE">
      <w:start w:val="1"/>
      <w:numFmt w:val="bullet"/>
      <w:lvlText w:val=""/>
      <w:lvlJc w:val="left"/>
      <w:pPr>
        <w:ind w:left="6480" w:hanging="360"/>
      </w:pPr>
      <w:rPr>
        <w:rFonts w:ascii="Wingdings" w:hAnsi="Wingdings" w:hint="default"/>
      </w:rPr>
    </w:lvl>
  </w:abstractNum>
  <w:abstractNum w:abstractNumId="71" w15:restartNumberingAfterBreak="0">
    <w:nsid w:val="242D17C5"/>
    <w:multiLevelType w:val="hybridMultilevel"/>
    <w:tmpl w:val="8F202C9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47F113E"/>
    <w:multiLevelType w:val="hybridMultilevel"/>
    <w:tmpl w:val="5A527E76"/>
    <w:lvl w:ilvl="0" w:tplc="FA064300">
      <w:start w:val="1"/>
      <w:numFmt w:val="bullet"/>
      <w:lvlText w:val=""/>
      <w:lvlJc w:val="left"/>
      <w:pPr>
        <w:ind w:left="720" w:hanging="360"/>
      </w:pPr>
      <w:rPr>
        <w:rFonts w:ascii="Symbol" w:hAnsi="Symbol" w:hint="default"/>
      </w:rPr>
    </w:lvl>
    <w:lvl w:ilvl="1" w:tplc="C584E756">
      <w:start w:val="1"/>
      <w:numFmt w:val="bullet"/>
      <w:lvlText w:val="-"/>
      <w:lvlJc w:val="left"/>
      <w:pPr>
        <w:ind w:left="1440" w:hanging="360"/>
      </w:pPr>
      <w:rPr>
        <w:rFonts w:ascii="&quot;Courier New&quot;" w:hAnsi="&quot;Courier New&quot;" w:hint="default"/>
      </w:rPr>
    </w:lvl>
    <w:lvl w:ilvl="2" w:tplc="6188F2C4">
      <w:start w:val="1"/>
      <w:numFmt w:val="bullet"/>
      <w:lvlText w:val=""/>
      <w:lvlJc w:val="left"/>
      <w:pPr>
        <w:ind w:left="2160" w:hanging="360"/>
      </w:pPr>
      <w:rPr>
        <w:rFonts w:ascii="Wingdings" w:hAnsi="Wingdings" w:hint="default"/>
      </w:rPr>
    </w:lvl>
    <w:lvl w:ilvl="3" w:tplc="CCCE97B2">
      <w:start w:val="1"/>
      <w:numFmt w:val="bullet"/>
      <w:lvlText w:val=""/>
      <w:lvlJc w:val="left"/>
      <w:pPr>
        <w:ind w:left="2880" w:hanging="360"/>
      </w:pPr>
      <w:rPr>
        <w:rFonts w:ascii="Symbol" w:hAnsi="Symbol" w:hint="default"/>
      </w:rPr>
    </w:lvl>
    <w:lvl w:ilvl="4" w:tplc="21B44736">
      <w:start w:val="1"/>
      <w:numFmt w:val="bullet"/>
      <w:lvlText w:val="o"/>
      <w:lvlJc w:val="left"/>
      <w:pPr>
        <w:ind w:left="3600" w:hanging="360"/>
      </w:pPr>
      <w:rPr>
        <w:rFonts w:ascii="Courier New" w:hAnsi="Courier New" w:hint="default"/>
      </w:rPr>
    </w:lvl>
    <w:lvl w:ilvl="5" w:tplc="4EC69760">
      <w:start w:val="1"/>
      <w:numFmt w:val="bullet"/>
      <w:lvlText w:val=""/>
      <w:lvlJc w:val="left"/>
      <w:pPr>
        <w:ind w:left="4320" w:hanging="360"/>
      </w:pPr>
      <w:rPr>
        <w:rFonts w:ascii="Wingdings" w:hAnsi="Wingdings" w:hint="default"/>
      </w:rPr>
    </w:lvl>
    <w:lvl w:ilvl="6" w:tplc="A84019A2">
      <w:start w:val="1"/>
      <w:numFmt w:val="bullet"/>
      <w:lvlText w:val=""/>
      <w:lvlJc w:val="left"/>
      <w:pPr>
        <w:ind w:left="5040" w:hanging="360"/>
      </w:pPr>
      <w:rPr>
        <w:rFonts w:ascii="Symbol" w:hAnsi="Symbol" w:hint="default"/>
      </w:rPr>
    </w:lvl>
    <w:lvl w:ilvl="7" w:tplc="BD74C284">
      <w:start w:val="1"/>
      <w:numFmt w:val="bullet"/>
      <w:lvlText w:val="o"/>
      <w:lvlJc w:val="left"/>
      <w:pPr>
        <w:ind w:left="5760" w:hanging="360"/>
      </w:pPr>
      <w:rPr>
        <w:rFonts w:ascii="Courier New" w:hAnsi="Courier New" w:hint="default"/>
      </w:rPr>
    </w:lvl>
    <w:lvl w:ilvl="8" w:tplc="D7020BB4">
      <w:start w:val="1"/>
      <w:numFmt w:val="bullet"/>
      <w:lvlText w:val=""/>
      <w:lvlJc w:val="left"/>
      <w:pPr>
        <w:ind w:left="6480" w:hanging="360"/>
      </w:pPr>
      <w:rPr>
        <w:rFonts w:ascii="Wingdings" w:hAnsi="Wingdings" w:hint="default"/>
      </w:rPr>
    </w:lvl>
  </w:abstractNum>
  <w:abstractNum w:abstractNumId="73" w15:restartNumberingAfterBreak="0">
    <w:nsid w:val="25862213"/>
    <w:multiLevelType w:val="hybridMultilevel"/>
    <w:tmpl w:val="2572E360"/>
    <w:lvl w:ilvl="0" w:tplc="57AA8FDC">
      <w:start w:val="1"/>
      <w:numFmt w:val="bullet"/>
      <w:lvlText w:val="§"/>
      <w:lvlJc w:val="left"/>
      <w:pPr>
        <w:ind w:left="720" w:hanging="360"/>
      </w:pPr>
      <w:rPr>
        <w:rFonts w:ascii="Wingdings" w:hAnsi="Wingdings" w:hint="default"/>
      </w:rPr>
    </w:lvl>
    <w:lvl w:ilvl="1" w:tplc="6A268E84">
      <w:start w:val="1"/>
      <w:numFmt w:val="bullet"/>
      <w:lvlText w:val="o"/>
      <w:lvlJc w:val="left"/>
      <w:pPr>
        <w:ind w:left="1440" w:hanging="360"/>
      </w:pPr>
      <w:rPr>
        <w:rFonts w:ascii="Courier New" w:hAnsi="Courier New" w:hint="default"/>
      </w:rPr>
    </w:lvl>
    <w:lvl w:ilvl="2" w:tplc="C1F088EE">
      <w:start w:val="1"/>
      <w:numFmt w:val="bullet"/>
      <w:lvlText w:val=""/>
      <w:lvlJc w:val="left"/>
      <w:pPr>
        <w:ind w:left="2160" w:hanging="360"/>
      </w:pPr>
      <w:rPr>
        <w:rFonts w:ascii="Wingdings" w:hAnsi="Wingdings" w:hint="default"/>
      </w:rPr>
    </w:lvl>
    <w:lvl w:ilvl="3" w:tplc="ACEA28C0">
      <w:start w:val="1"/>
      <w:numFmt w:val="bullet"/>
      <w:lvlText w:val=""/>
      <w:lvlJc w:val="left"/>
      <w:pPr>
        <w:ind w:left="2880" w:hanging="360"/>
      </w:pPr>
      <w:rPr>
        <w:rFonts w:ascii="Symbol" w:hAnsi="Symbol" w:hint="default"/>
      </w:rPr>
    </w:lvl>
    <w:lvl w:ilvl="4" w:tplc="AD6469BC">
      <w:start w:val="1"/>
      <w:numFmt w:val="bullet"/>
      <w:lvlText w:val="o"/>
      <w:lvlJc w:val="left"/>
      <w:pPr>
        <w:ind w:left="3600" w:hanging="360"/>
      </w:pPr>
      <w:rPr>
        <w:rFonts w:ascii="Courier New" w:hAnsi="Courier New" w:hint="default"/>
      </w:rPr>
    </w:lvl>
    <w:lvl w:ilvl="5" w:tplc="C0E0ED88">
      <w:start w:val="1"/>
      <w:numFmt w:val="bullet"/>
      <w:lvlText w:val=""/>
      <w:lvlJc w:val="left"/>
      <w:pPr>
        <w:ind w:left="4320" w:hanging="360"/>
      </w:pPr>
      <w:rPr>
        <w:rFonts w:ascii="Wingdings" w:hAnsi="Wingdings" w:hint="default"/>
      </w:rPr>
    </w:lvl>
    <w:lvl w:ilvl="6" w:tplc="13D091B4">
      <w:start w:val="1"/>
      <w:numFmt w:val="bullet"/>
      <w:lvlText w:val=""/>
      <w:lvlJc w:val="left"/>
      <w:pPr>
        <w:ind w:left="5040" w:hanging="360"/>
      </w:pPr>
      <w:rPr>
        <w:rFonts w:ascii="Symbol" w:hAnsi="Symbol" w:hint="default"/>
      </w:rPr>
    </w:lvl>
    <w:lvl w:ilvl="7" w:tplc="13983456">
      <w:start w:val="1"/>
      <w:numFmt w:val="bullet"/>
      <w:lvlText w:val="o"/>
      <w:lvlJc w:val="left"/>
      <w:pPr>
        <w:ind w:left="5760" w:hanging="360"/>
      </w:pPr>
      <w:rPr>
        <w:rFonts w:ascii="Courier New" w:hAnsi="Courier New" w:hint="default"/>
      </w:rPr>
    </w:lvl>
    <w:lvl w:ilvl="8" w:tplc="49828376">
      <w:start w:val="1"/>
      <w:numFmt w:val="bullet"/>
      <w:lvlText w:val=""/>
      <w:lvlJc w:val="left"/>
      <w:pPr>
        <w:ind w:left="6480" w:hanging="360"/>
      </w:pPr>
      <w:rPr>
        <w:rFonts w:ascii="Wingdings" w:hAnsi="Wingdings" w:hint="default"/>
      </w:rPr>
    </w:lvl>
  </w:abstractNum>
  <w:abstractNum w:abstractNumId="74" w15:restartNumberingAfterBreak="0">
    <w:nsid w:val="25D33373"/>
    <w:multiLevelType w:val="hybridMultilevel"/>
    <w:tmpl w:val="22568058"/>
    <w:lvl w:ilvl="0" w:tplc="437A1EB6">
      <w:start w:val="1"/>
      <w:numFmt w:val="bullet"/>
      <w:lvlText w:val="§"/>
      <w:lvlJc w:val="left"/>
      <w:pPr>
        <w:ind w:left="720" w:hanging="360"/>
      </w:pPr>
      <w:rPr>
        <w:rFonts w:ascii="Wingdings" w:hAnsi="Wingdings" w:hint="default"/>
      </w:rPr>
    </w:lvl>
    <w:lvl w:ilvl="1" w:tplc="B5C4C356">
      <w:start w:val="1"/>
      <w:numFmt w:val="bullet"/>
      <w:lvlText w:val="o"/>
      <w:lvlJc w:val="left"/>
      <w:pPr>
        <w:ind w:left="1440" w:hanging="360"/>
      </w:pPr>
      <w:rPr>
        <w:rFonts w:ascii="Courier New" w:hAnsi="Courier New" w:hint="default"/>
      </w:rPr>
    </w:lvl>
    <w:lvl w:ilvl="2" w:tplc="4F90A240">
      <w:start w:val="1"/>
      <w:numFmt w:val="bullet"/>
      <w:lvlText w:val=""/>
      <w:lvlJc w:val="left"/>
      <w:pPr>
        <w:ind w:left="2160" w:hanging="360"/>
      </w:pPr>
      <w:rPr>
        <w:rFonts w:ascii="Wingdings" w:hAnsi="Wingdings" w:hint="default"/>
      </w:rPr>
    </w:lvl>
    <w:lvl w:ilvl="3" w:tplc="F26497B2">
      <w:start w:val="1"/>
      <w:numFmt w:val="bullet"/>
      <w:lvlText w:val=""/>
      <w:lvlJc w:val="left"/>
      <w:pPr>
        <w:ind w:left="2880" w:hanging="360"/>
      </w:pPr>
      <w:rPr>
        <w:rFonts w:ascii="Symbol" w:hAnsi="Symbol" w:hint="default"/>
      </w:rPr>
    </w:lvl>
    <w:lvl w:ilvl="4" w:tplc="0CC66AA8">
      <w:start w:val="1"/>
      <w:numFmt w:val="bullet"/>
      <w:lvlText w:val="o"/>
      <w:lvlJc w:val="left"/>
      <w:pPr>
        <w:ind w:left="3600" w:hanging="360"/>
      </w:pPr>
      <w:rPr>
        <w:rFonts w:ascii="Courier New" w:hAnsi="Courier New" w:hint="default"/>
      </w:rPr>
    </w:lvl>
    <w:lvl w:ilvl="5" w:tplc="1492710A">
      <w:start w:val="1"/>
      <w:numFmt w:val="bullet"/>
      <w:lvlText w:val=""/>
      <w:lvlJc w:val="left"/>
      <w:pPr>
        <w:ind w:left="4320" w:hanging="360"/>
      </w:pPr>
      <w:rPr>
        <w:rFonts w:ascii="Wingdings" w:hAnsi="Wingdings" w:hint="default"/>
      </w:rPr>
    </w:lvl>
    <w:lvl w:ilvl="6" w:tplc="F2CC472C">
      <w:start w:val="1"/>
      <w:numFmt w:val="bullet"/>
      <w:lvlText w:val=""/>
      <w:lvlJc w:val="left"/>
      <w:pPr>
        <w:ind w:left="5040" w:hanging="360"/>
      </w:pPr>
      <w:rPr>
        <w:rFonts w:ascii="Symbol" w:hAnsi="Symbol" w:hint="default"/>
      </w:rPr>
    </w:lvl>
    <w:lvl w:ilvl="7" w:tplc="BABC6200">
      <w:start w:val="1"/>
      <w:numFmt w:val="bullet"/>
      <w:lvlText w:val="o"/>
      <w:lvlJc w:val="left"/>
      <w:pPr>
        <w:ind w:left="5760" w:hanging="360"/>
      </w:pPr>
      <w:rPr>
        <w:rFonts w:ascii="Courier New" w:hAnsi="Courier New" w:hint="default"/>
      </w:rPr>
    </w:lvl>
    <w:lvl w:ilvl="8" w:tplc="32B6F554">
      <w:start w:val="1"/>
      <w:numFmt w:val="bullet"/>
      <w:lvlText w:val=""/>
      <w:lvlJc w:val="left"/>
      <w:pPr>
        <w:ind w:left="6480" w:hanging="360"/>
      </w:pPr>
      <w:rPr>
        <w:rFonts w:ascii="Wingdings" w:hAnsi="Wingdings" w:hint="default"/>
      </w:rPr>
    </w:lvl>
  </w:abstractNum>
  <w:abstractNum w:abstractNumId="75" w15:restartNumberingAfterBreak="0">
    <w:nsid w:val="272324D9"/>
    <w:multiLevelType w:val="hybridMultilevel"/>
    <w:tmpl w:val="516AD7B6"/>
    <w:lvl w:ilvl="0" w:tplc="F79CA4FC">
      <w:start w:val="1"/>
      <w:numFmt w:val="bullet"/>
      <w:lvlText w:val="·"/>
      <w:lvlJc w:val="left"/>
      <w:pPr>
        <w:ind w:left="720" w:hanging="360"/>
      </w:pPr>
      <w:rPr>
        <w:rFonts w:ascii="Symbol" w:hAnsi="Symbol" w:hint="default"/>
      </w:rPr>
    </w:lvl>
    <w:lvl w:ilvl="1" w:tplc="C05AF118">
      <w:start w:val="1"/>
      <w:numFmt w:val="bullet"/>
      <w:lvlText w:val="o"/>
      <w:lvlJc w:val="left"/>
      <w:pPr>
        <w:ind w:left="1440" w:hanging="360"/>
      </w:pPr>
      <w:rPr>
        <w:rFonts w:ascii="Courier New" w:hAnsi="Courier New" w:hint="default"/>
      </w:rPr>
    </w:lvl>
    <w:lvl w:ilvl="2" w:tplc="C07A7A82">
      <w:start w:val="1"/>
      <w:numFmt w:val="bullet"/>
      <w:lvlText w:val=""/>
      <w:lvlJc w:val="left"/>
      <w:pPr>
        <w:ind w:left="2160" w:hanging="360"/>
      </w:pPr>
      <w:rPr>
        <w:rFonts w:ascii="Wingdings" w:hAnsi="Wingdings" w:hint="default"/>
      </w:rPr>
    </w:lvl>
    <w:lvl w:ilvl="3" w:tplc="2C96D724">
      <w:start w:val="1"/>
      <w:numFmt w:val="bullet"/>
      <w:lvlText w:val=""/>
      <w:lvlJc w:val="left"/>
      <w:pPr>
        <w:ind w:left="2880" w:hanging="360"/>
      </w:pPr>
      <w:rPr>
        <w:rFonts w:ascii="Symbol" w:hAnsi="Symbol" w:hint="default"/>
      </w:rPr>
    </w:lvl>
    <w:lvl w:ilvl="4" w:tplc="4038262C">
      <w:start w:val="1"/>
      <w:numFmt w:val="bullet"/>
      <w:lvlText w:val="o"/>
      <w:lvlJc w:val="left"/>
      <w:pPr>
        <w:ind w:left="3600" w:hanging="360"/>
      </w:pPr>
      <w:rPr>
        <w:rFonts w:ascii="Courier New" w:hAnsi="Courier New" w:hint="default"/>
      </w:rPr>
    </w:lvl>
    <w:lvl w:ilvl="5" w:tplc="A95CC3C4">
      <w:start w:val="1"/>
      <w:numFmt w:val="bullet"/>
      <w:lvlText w:val=""/>
      <w:lvlJc w:val="left"/>
      <w:pPr>
        <w:ind w:left="4320" w:hanging="360"/>
      </w:pPr>
      <w:rPr>
        <w:rFonts w:ascii="Wingdings" w:hAnsi="Wingdings" w:hint="default"/>
      </w:rPr>
    </w:lvl>
    <w:lvl w:ilvl="6" w:tplc="E94A3A46">
      <w:start w:val="1"/>
      <w:numFmt w:val="bullet"/>
      <w:lvlText w:val=""/>
      <w:lvlJc w:val="left"/>
      <w:pPr>
        <w:ind w:left="5040" w:hanging="360"/>
      </w:pPr>
      <w:rPr>
        <w:rFonts w:ascii="Symbol" w:hAnsi="Symbol" w:hint="default"/>
      </w:rPr>
    </w:lvl>
    <w:lvl w:ilvl="7" w:tplc="09B27044">
      <w:start w:val="1"/>
      <w:numFmt w:val="bullet"/>
      <w:lvlText w:val="o"/>
      <w:lvlJc w:val="left"/>
      <w:pPr>
        <w:ind w:left="5760" w:hanging="360"/>
      </w:pPr>
      <w:rPr>
        <w:rFonts w:ascii="Courier New" w:hAnsi="Courier New" w:hint="default"/>
      </w:rPr>
    </w:lvl>
    <w:lvl w:ilvl="8" w:tplc="4A6A3B12">
      <w:start w:val="1"/>
      <w:numFmt w:val="bullet"/>
      <w:lvlText w:val=""/>
      <w:lvlJc w:val="left"/>
      <w:pPr>
        <w:ind w:left="6480" w:hanging="360"/>
      </w:pPr>
      <w:rPr>
        <w:rFonts w:ascii="Wingdings" w:hAnsi="Wingdings" w:hint="default"/>
      </w:rPr>
    </w:lvl>
  </w:abstractNum>
  <w:abstractNum w:abstractNumId="76" w15:restartNumberingAfterBreak="0">
    <w:nsid w:val="2775DAFC"/>
    <w:multiLevelType w:val="hybridMultilevel"/>
    <w:tmpl w:val="B68E137A"/>
    <w:lvl w:ilvl="0" w:tplc="9AE0FA9E">
      <w:start w:val="1"/>
      <w:numFmt w:val="bullet"/>
      <w:lvlText w:val=""/>
      <w:lvlJc w:val="left"/>
      <w:pPr>
        <w:ind w:left="720" w:hanging="360"/>
      </w:pPr>
      <w:rPr>
        <w:rFonts w:ascii="Symbol" w:hAnsi="Symbol" w:hint="default"/>
      </w:rPr>
    </w:lvl>
    <w:lvl w:ilvl="1" w:tplc="0CC4FEC8">
      <w:start w:val="1"/>
      <w:numFmt w:val="bullet"/>
      <w:lvlText w:val="-"/>
      <w:lvlJc w:val="left"/>
      <w:pPr>
        <w:ind w:left="1440" w:hanging="360"/>
      </w:pPr>
      <w:rPr>
        <w:rFonts w:ascii="&quot;Courier New&quot;" w:hAnsi="&quot;Courier New&quot;" w:hint="default"/>
      </w:rPr>
    </w:lvl>
    <w:lvl w:ilvl="2" w:tplc="09C2ADBA">
      <w:start w:val="1"/>
      <w:numFmt w:val="bullet"/>
      <w:lvlText w:val=""/>
      <w:lvlJc w:val="left"/>
      <w:pPr>
        <w:ind w:left="2160" w:hanging="360"/>
      </w:pPr>
      <w:rPr>
        <w:rFonts w:ascii="Wingdings" w:hAnsi="Wingdings" w:hint="default"/>
      </w:rPr>
    </w:lvl>
    <w:lvl w:ilvl="3" w:tplc="2E8AD058">
      <w:start w:val="1"/>
      <w:numFmt w:val="bullet"/>
      <w:lvlText w:val=""/>
      <w:lvlJc w:val="left"/>
      <w:pPr>
        <w:ind w:left="2880" w:hanging="360"/>
      </w:pPr>
      <w:rPr>
        <w:rFonts w:ascii="Symbol" w:hAnsi="Symbol" w:hint="default"/>
      </w:rPr>
    </w:lvl>
    <w:lvl w:ilvl="4" w:tplc="4378A5B4">
      <w:start w:val="1"/>
      <w:numFmt w:val="bullet"/>
      <w:lvlText w:val="o"/>
      <w:lvlJc w:val="left"/>
      <w:pPr>
        <w:ind w:left="3600" w:hanging="360"/>
      </w:pPr>
      <w:rPr>
        <w:rFonts w:ascii="Courier New" w:hAnsi="Courier New" w:hint="default"/>
      </w:rPr>
    </w:lvl>
    <w:lvl w:ilvl="5" w:tplc="6582AA6A">
      <w:start w:val="1"/>
      <w:numFmt w:val="bullet"/>
      <w:lvlText w:val=""/>
      <w:lvlJc w:val="left"/>
      <w:pPr>
        <w:ind w:left="4320" w:hanging="360"/>
      </w:pPr>
      <w:rPr>
        <w:rFonts w:ascii="Wingdings" w:hAnsi="Wingdings" w:hint="default"/>
      </w:rPr>
    </w:lvl>
    <w:lvl w:ilvl="6" w:tplc="0E485E7E">
      <w:start w:val="1"/>
      <w:numFmt w:val="bullet"/>
      <w:lvlText w:val=""/>
      <w:lvlJc w:val="left"/>
      <w:pPr>
        <w:ind w:left="5040" w:hanging="360"/>
      </w:pPr>
      <w:rPr>
        <w:rFonts w:ascii="Symbol" w:hAnsi="Symbol" w:hint="default"/>
      </w:rPr>
    </w:lvl>
    <w:lvl w:ilvl="7" w:tplc="948C4A24">
      <w:start w:val="1"/>
      <w:numFmt w:val="bullet"/>
      <w:lvlText w:val="o"/>
      <w:lvlJc w:val="left"/>
      <w:pPr>
        <w:ind w:left="5760" w:hanging="360"/>
      </w:pPr>
      <w:rPr>
        <w:rFonts w:ascii="Courier New" w:hAnsi="Courier New" w:hint="default"/>
      </w:rPr>
    </w:lvl>
    <w:lvl w:ilvl="8" w:tplc="D3D632DA">
      <w:start w:val="1"/>
      <w:numFmt w:val="bullet"/>
      <w:lvlText w:val=""/>
      <w:lvlJc w:val="left"/>
      <w:pPr>
        <w:ind w:left="6480" w:hanging="360"/>
      </w:pPr>
      <w:rPr>
        <w:rFonts w:ascii="Wingdings" w:hAnsi="Wingdings" w:hint="default"/>
      </w:rPr>
    </w:lvl>
  </w:abstractNum>
  <w:abstractNum w:abstractNumId="77" w15:restartNumberingAfterBreak="0">
    <w:nsid w:val="27AF1777"/>
    <w:multiLevelType w:val="multilevel"/>
    <w:tmpl w:val="9AA40524"/>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d1"/>
      <w:lvlText w:val="d.%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8" w15:restartNumberingAfterBreak="0">
    <w:nsid w:val="28E540E5"/>
    <w:multiLevelType w:val="hybridMultilevel"/>
    <w:tmpl w:val="C18EF2D8"/>
    <w:lvl w:ilvl="0" w:tplc="04C2C354">
      <w:start w:val="1"/>
      <w:numFmt w:val="bullet"/>
      <w:lvlText w:val="§"/>
      <w:lvlJc w:val="left"/>
      <w:pPr>
        <w:ind w:left="720" w:hanging="360"/>
      </w:pPr>
      <w:rPr>
        <w:rFonts w:ascii="Wingdings" w:hAnsi="Wingdings" w:hint="default"/>
      </w:rPr>
    </w:lvl>
    <w:lvl w:ilvl="1" w:tplc="17E407AA">
      <w:start w:val="1"/>
      <w:numFmt w:val="bullet"/>
      <w:lvlText w:val="o"/>
      <w:lvlJc w:val="left"/>
      <w:pPr>
        <w:ind w:left="1440" w:hanging="360"/>
      </w:pPr>
      <w:rPr>
        <w:rFonts w:ascii="Courier New" w:hAnsi="Courier New" w:hint="default"/>
      </w:rPr>
    </w:lvl>
    <w:lvl w:ilvl="2" w:tplc="7ECE20CE">
      <w:start w:val="1"/>
      <w:numFmt w:val="bullet"/>
      <w:lvlText w:val=""/>
      <w:lvlJc w:val="left"/>
      <w:pPr>
        <w:ind w:left="2160" w:hanging="360"/>
      </w:pPr>
      <w:rPr>
        <w:rFonts w:ascii="Wingdings" w:hAnsi="Wingdings" w:hint="default"/>
      </w:rPr>
    </w:lvl>
    <w:lvl w:ilvl="3" w:tplc="F31030B8">
      <w:start w:val="1"/>
      <w:numFmt w:val="bullet"/>
      <w:lvlText w:val=""/>
      <w:lvlJc w:val="left"/>
      <w:pPr>
        <w:ind w:left="2880" w:hanging="360"/>
      </w:pPr>
      <w:rPr>
        <w:rFonts w:ascii="Symbol" w:hAnsi="Symbol" w:hint="default"/>
      </w:rPr>
    </w:lvl>
    <w:lvl w:ilvl="4" w:tplc="4BF45BEC">
      <w:start w:val="1"/>
      <w:numFmt w:val="bullet"/>
      <w:lvlText w:val="o"/>
      <w:lvlJc w:val="left"/>
      <w:pPr>
        <w:ind w:left="3600" w:hanging="360"/>
      </w:pPr>
      <w:rPr>
        <w:rFonts w:ascii="Courier New" w:hAnsi="Courier New" w:hint="default"/>
      </w:rPr>
    </w:lvl>
    <w:lvl w:ilvl="5" w:tplc="08AE5718">
      <w:start w:val="1"/>
      <w:numFmt w:val="bullet"/>
      <w:lvlText w:val=""/>
      <w:lvlJc w:val="left"/>
      <w:pPr>
        <w:ind w:left="4320" w:hanging="360"/>
      </w:pPr>
      <w:rPr>
        <w:rFonts w:ascii="Wingdings" w:hAnsi="Wingdings" w:hint="default"/>
      </w:rPr>
    </w:lvl>
    <w:lvl w:ilvl="6" w:tplc="8B6AFCC6">
      <w:start w:val="1"/>
      <w:numFmt w:val="bullet"/>
      <w:lvlText w:val=""/>
      <w:lvlJc w:val="left"/>
      <w:pPr>
        <w:ind w:left="5040" w:hanging="360"/>
      </w:pPr>
      <w:rPr>
        <w:rFonts w:ascii="Symbol" w:hAnsi="Symbol" w:hint="default"/>
      </w:rPr>
    </w:lvl>
    <w:lvl w:ilvl="7" w:tplc="BF22FE2A">
      <w:start w:val="1"/>
      <w:numFmt w:val="bullet"/>
      <w:lvlText w:val="o"/>
      <w:lvlJc w:val="left"/>
      <w:pPr>
        <w:ind w:left="5760" w:hanging="360"/>
      </w:pPr>
      <w:rPr>
        <w:rFonts w:ascii="Courier New" w:hAnsi="Courier New" w:hint="default"/>
      </w:rPr>
    </w:lvl>
    <w:lvl w:ilvl="8" w:tplc="4092AA9C">
      <w:start w:val="1"/>
      <w:numFmt w:val="bullet"/>
      <w:lvlText w:val=""/>
      <w:lvlJc w:val="left"/>
      <w:pPr>
        <w:ind w:left="6480" w:hanging="360"/>
      </w:pPr>
      <w:rPr>
        <w:rFonts w:ascii="Wingdings" w:hAnsi="Wingdings" w:hint="default"/>
      </w:rPr>
    </w:lvl>
  </w:abstractNum>
  <w:abstractNum w:abstractNumId="79" w15:restartNumberingAfterBreak="0">
    <w:nsid w:val="292D6767"/>
    <w:multiLevelType w:val="singleLevel"/>
    <w:tmpl w:val="44D890DE"/>
    <w:lvl w:ilvl="0">
      <w:start w:val="1"/>
      <w:numFmt w:val="upperLetter"/>
      <w:lvlText w:val="%1."/>
      <w:lvlJc w:val="left"/>
      <w:pPr>
        <w:tabs>
          <w:tab w:val="num" w:pos="360"/>
        </w:tabs>
        <w:ind w:left="360" w:hanging="360"/>
      </w:pPr>
      <w:rPr>
        <w:rFonts w:hint="default"/>
      </w:rPr>
    </w:lvl>
  </w:abstractNum>
  <w:abstractNum w:abstractNumId="80" w15:restartNumberingAfterBreak="0">
    <w:nsid w:val="29CEE8A0"/>
    <w:multiLevelType w:val="hybridMultilevel"/>
    <w:tmpl w:val="181C3402"/>
    <w:lvl w:ilvl="0" w:tplc="97FC0F8E">
      <w:start w:val="1"/>
      <w:numFmt w:val="bullet"/>
      <w:lvlText w:val="·"/>
      <w:lvlJc w:val="left"/>
      <w:pPr>
        <w:ind w:left="720" w:hanging="360"/>
      </w:pPr>
      <w:rPr>
        <w:rFonts w:ascii="Symbol" w:hAnsi="Symbol" w:hint="default"/>
      </w:rPr>
    </w:lvl>
    <w:lvl w:ilvl="1" w:tplc="1CD0B34A">
      <w:start w:val="1"/>
      <w:numFmt w:val="bullet"/>
      <w:lvlText w:val="o"/>
      <w:lvlJc w:val="left"/>
      <w:pPr>
        <w:ind w:left="1440" w:hanging="360"/>
      </w:pPr>
      <w:rPr>
        <w:rFonts w:ascii="Courier New" w:hAnsi="Courier New" w:hint="default"/>
      </w:rPr>
    </w:lvl>
    <w:lvl w:ilvl="2" w:tplc="BB264BCA">
      <w:start w:val="1"/>
      <w:numFmt w:val="bullet"/>
      <w:lvlText w:val=""/>
      <w:lvlJc w:val="left"/>
      <w:pPr>
        <w:ind w:left="2160" w:hanging="360"/>
      </w:pPr>
      <w:rPr>
        <w:rFonts w:ascii="Wingdings" w:hAnsi="Wingdings" w:hint="default"/>
      </w:rPr>
    </w:lvl>
    <w:lvl w:ilvl="3" w:tplc="048A8E64">
      <w:start w:val="1"/>
      <w:numFmt w:val="bullet"/>
      <w:lvlText w:val=""/>
      <w:lvlJc w:val="left"/>
      <w:pPr>
        <w:ind w:left="2880" w:hanging="360"/>
      </w:pPr>
      <w:rPr>
        <w:rFonts w:ascii="Symbol" w:hAnsi="Symbol" w:hint="default"/>
      </w:rPr>
    </w:lvl>
    <w:lvl w:ilvl="4" w:tplc="2354D780">
      <w:start w:val="1"/>
      <w:numFmt w:val="bullet"/>
      <w:lvlText w:val="o"/>
      <w:lvlJc w:val="left"/>
      <w:pPr>
        <w:ind w:left="3600" w:hanging="360"/>
      </w:pPr>
      <w:rPr>
        <w:rFonts w:ascii="Courier New" w:hAnsi="Courier New" w:hint="default"/>
      </w:rPr>
    </w:lvl>
    <w:lvl w:ilvl="5" w:tplc="D4C4F43A">
      <w:start w:val="1"/>
      <w:numFmt w:val="bullet"/>
      <w:lvlText w:val=""/>
      <w:lvlJc w:val="left"/>
      <w:pPr>
        <w:ind w:left="4320" w:hanging="360"/>
      </w:pPr>
      <w:rPr>
        <w:rFonts w:ascii="Wingdings" w:hAnsi="Wingdings" w:hint="default"/>
      </w:rPr>
    </w:lvl>
    <w:lvl w:ilvl="6" w:tplc="074EA622">
      <w:start w:val="1"/>
      <w:numFmt w:val="bullet"/>
      <w:lvlText w:val=""/>
      <w:lvlJc w:val="left"/>
      <w:pPr>
        <w:ind w:left="5040" w:hanging="360"/>
      </w:pPr>
      <w:rPr>
        <w:rFonts w:ascii="Symbol" w:hAnsi="Symbol" w:hint="default"/>
      </w:rPr>
    </w:lvl>
    <w:lvl w:ilvl="7" w:tplc="D32E11DA">
      <w:start w:val="1"/>
      <w:numFmt w:val="bullet"/>
      <w:lvlText w:val="o"/>
      <w:lvlJc w:val="left"/>
      <w:pPr>
        <w:ind w:left="5760" w:hanging="360"/>
      </w:pPr>
      <w:rPr>
        <w:rFonts w:ascii="Courier New" w:hAnsi="Courier New" w:hint="default"/>
      </w:rPr>
    </w:lvl>
    <w:lvl w:ilvl="8" w:tplc="2864DD3E">
      <w:start w:val="1"/>
      <w:numFmt w:val="bullet"/>
      <w:lvlText w:val=""/>
      <w:lvlJc w:val="left"/>
      <w:pPr>
        <w:ind w:left="6480" w:hanging="360"/>
      </w:pPr>
      <w:rPr>
        <w:rFonts w:ascii="Wingdings" w:hAnsi="Wingdings" w:hint="default"/>
      </w:rPr>
    </w:lvl>
  </w:abstractNum>
  <w:abstractNum w:abstractNumId="81" w15:restartNumberingAfterBreak="0">
    <w:nsid w:val="29EB71E3"/>
    <w:multiLevelType w:val="hybridMultilevel"/>
    <w:tmpl w:val="FA7A9F2A"/>
    <w:lvl w:ilvl="0" w:tplc="80CCB732">
      <w:start w:val="1"/>
      <w:numFmt w:val="bullet"/>
      <w:lvlText w:val="§"/>
      <w:lvlJc w:val="left"/>
      <w:pPr>
        <w:ind w:left="720" w:hanging="360"/>
      </w:pPr>
      <w:rPr>
        <w:rFonts w:ascii="Wingdings" w:hAnsi="Wingdings" w:hint="default"/>
      </w:rPr>
    </w:lvl>
    <w:lvl w:ilvl="1" w:tplc="6DE460B2">
      <w:start w:val="1"/>
      <w:numFmt w:val="bullet"/>
      <w:lvlText w:val="o"/>
      <w:lvlJc w:val="left"/>
      <w:pPr>
        <w:ind w:left="1440" w:hanging="360"/>
      </w:pPr>
      <w:rPr>
        <w:rFonts w:ascii="Courier New" w:hAnsi="Courier New" w:hint="default"/>
      </w:rPr>
    </w:lvl>
    <w:lvl w:ilvl="2" w:tplc="E7042840">
      <w:start w:val="1"/>
      <w:numFmt w:val="bullet"/>
      <w:lvlText w:val=""/>
      <w:lvlJc w:val="left"/>
      <w:pPr>
        <w:ind w:left="2160" w:hanging="360"/>
      </w:pPr>
      <w:rPr>
        <w:rFonts w:ascii="Wingdings" w:hAnsi="Wingdings" w:hint="default"/>
      </w:rPr>
    </w:lvl>
    <w:lvl w:ilvl="3" w:tplc="A420F6DA">
      <w:start w:val="1"/>
      <w:numFmt w:val="bullet"/>
      <w:lvlText w:val=""/>
      <w:lvlJc w:val="left"/>
      <w:pPr>
        <w:ind w:left="2880" w:hanging="360"/>
      </w:pPr>
      <w:rPr>
        <w:rFonts w:ascii="Symbol" w:hAnsi="Symbol" w:hint="default"/>
      </w:rPr>
    </w:lvl>
    <w:lvl w:ilvl="4" w:tplc="9CAAD3D0">
      <w:start w:val="1"/>
      <w:numFmt w:val="bullet"/>
      <w:lvlText w:val="o"/>
      <w:lvlJc w:val="left"/>
      <w:pPr>
        <w:ind w:left="3600" w:hanging="360"/>
      </w:pPr>
      <w:rPr>
        <w:rFonts w:ascii="Courier New" w:hAnsi="Courier New" w:hint="default"/>
      </w:rPr>
    </w:lvl>
    <w:lvl w:ilvl="5" w:tplc="6BFC0E14">
      <w:start w:val="1"/>
      <w:numFmt w:val="bullet"/>
      <w:lvlText w:val=""/>
      <w:lvlJc w:val="left"/>
      <w:pPr>
        <w:ind w:left="4320" w:hanging="360"/>
      </w:pPr>
      <w:rPr>
        <w:rFonts w:ascii="Wingdings" w:hAnsi="Wingdings" w:hint="default"/>
      </w:rPr>
    </w:lvl>
    <w:lvl w:ilvl="6" w:tplc="81A2BE74">
      <w:start w:val="1"/>
      <w:numFmt w:val="bullet"/>
      <w:lvlText w:val=""/>
      <w:lvlJc w:val="left"/>
      <w:pPr>
        <w:ind w:left="5040" w:hanging="360"/>
      </w:pPr>
      <w:rPr>
        <w:rFonts w:ascii="Symbol" w:hAnsi="Symbol" w:hint="default"/>
      </w:rPr>
    </w:lvl>
    <w:lvl w:ilvl="7" w:tplc="FB569A08">
      <w:start w:val="1"/>
      <w:numFmt w:val="bullet"/>
      <w:lvlText w:val="o"/>
      <w:lvlJc w:val="left"/>
      <w:pPr>
        <w:ind w:left="5760" w:hanging="360"/>
      </w:pPr>
      <w:rPr>
        <w:rFonts w:ascii="Courier New" w:hAnsi="Courier New" w:hint="default"/>
      </w:rPr>
    </w:lvl>
    <w:lvl w:ilvl="8" w:tplc="B64C0874">
      <w:start w:val="1"/>
      <w:numFmt w:val="bullet"/>
      <w:lvlText w:val=""/>
      <w:lvlJc w:val="left"/>
      <w:pPr>
        <w:ind w:left="6480" w:hanging="360"/>
      </w:pPr>
      <w:rPr>
        <w:rFonts w:ascii="Wingdings" w:hAnsi="Wingdings" w:hint="default"/>
      </w:rPr>
    </w:lvl>
  </w:abstractNum>
  <w:abstractNum w:abstractNumId="82" w15:restartNumberingAfterBreak="0">
    <w:nsid w:val="2C339371"/>
    <w:multiLevelType w:val="hybridMultilevel"/>
    <w:tmpl w:val="3E161E16"/>
    <w:lvl w:ilvl="0" w:tplc="A65473AE">
      <w:start w:val="1"/>
      <w:numFmt w:val="bullet"/>
      <w:lvlText w:val=""/>
      <w:lvlJc w:val="left"/>
      <w:pPr>
        <w:ind w:left="720" w:hanging="360"/>
      </w:pPr>
      <w:rPr>
        <w:rFonts w:ascii="Symbol" w:hAnsi="Symbol" w:hint="default"/>
      </w:rPr>
    </w:lvl>
    <w:lvl w:ilvl="1" w:tplc="63368046">
      <w:start w:val="1"/>
      <w:numFmt w:val="bullet"/>
      <w:lvlText w:val="§"/>
      <w:lvlJc w:val="left"/>
      <w:pPr>
        <w:ind w:left="1440" w:hanging="360"/>
      </w:pPr>
      <w:rPr>
        <w:rFonts w:ascii="Wingdings" w:hAnsi="Wingdings" w:hint="default"/>
      </w:rPr>
    </w:lvl>
    <w:lvl w:ilvl="2" w:tplc="92683CC6">
      <w:start w:val="1"/>
      <w:numFmt w:val="bullet"/>
      <w:lvlText w:val=""/>
      <w:lvlJc w:val="left"/>
      <w:pPr>
        <w:ind w:left="2160" w:hanging="360"/>
      </w:pPr>
      <w:rPr>
        <w:rFonts w:ascii="Wingdings" w:hAnsi="Wingdings" w:hint="default"/>
      </w:rPr>
    </w:lvl>
    <w:lvl w:ilvl="3" w:tplc="FF6EB8AA">
      <w:start w:val="1"/>
      <w:numFmt w:val="bullet"/>
      <w:lvlText w:val=""/>
      <w:lvlJc w:val="left"/>
      <w:pPr>
        <w:ind w:left="2880" w:hanging="360"/>
      </w:pPr>
      <w:rPr>
        <w:rFonts w:ascii="Symbol" w:hAnsi="Symbol" w:hint="default"/>
      </w:rPr>
    </w:lvl>
    <w:lvl w:ilvl="4" w:tplc="E5FC9690">
      <w:start w:val="1"/>
      <w:numFmt w:val="bullet"/>
      <w:lvlText w:val="o"/>
      <w:lvlJc w:val="left"/>
      <w:pPr>
        <w:ind w:left="3600" w:hanging="360"/>
      </w:pPr>
      <w:rPr>
        <w:rFonts w:ascii="Courier New" w:hAnsi="Courier New" w:hint="default"/>
      </w:rPr>
    </w:lvl>
    <w:lvl w:ilvl="5" w:tplc="8CF88AAA">
      <w:start w:val="1"/>
      <w:numFmt w:val="bullet"/>
      <w:lvlText w:val=""/>
      <w:lvlJc w:val="left"/>
      <w:pPr>
        <w:ind w:left="4320" w:hanging="360"/>
      </w:pPr>
      <w:rPr>
        <w:rFonts w:ascii="Wingdings" w:hAnsi="Wingdings" w:hint="default"/>
      </w:rPr>
    </w:lvl>
    <w:lvl w:ilvl="6" w:tplc="30E4E082">
      <w:start w:val="1"/>
      <w:numFmt w:val="bullet"/>
      <w:lvlText w:val=""/>
      <w:lvlJc w:val="left"/>
      <w:pPr>
        <w:ind w:left="5040" w:hanging="360"/>
      </w:pPr>
      <w:rPr>
        <w:rFonts w:ascii="Symbol" w:hAnsi="Symbol" w:hint="default"/>
      </w:rPr>
    </w:lvl>
    <w:lvl w:ilvl="7" w:tplc="5E74EDAA">
      <w:start w:val="1"/>
      <w:numFmt w:val="bullet"/>
      <w:lvlText w:val="o"/>
      <w:lvlJc w:val="left"/>
      <w:pPr>
        <w:ind w:left="5760" w:hanging="360"/>
      </w:pPr>
      <w:rPr>
        <w:rFonts w:ascii="Courier New" w:hAnsi="Courier New" w:hint="default"/>
      </w:rPr>
    </w:lvl>
    <w:lvl w:ilvl="8" w:tplc="1726943A">
      <w:start w:val="1"/>
      <w:numFmt w:val="bullet"/>
      <w:lvlText w:val=""/>
      <w:lvlJc w:val="left"/>
      <w:pPr>
        <w:ind w:left="6480" w:hanging="360"/>
      </w:pPr>
      <w:rPr>
        <w:rFonts w:ascii="Wingdings" w:hAnsi="Wingdings" w:hint="default"/>
      </w:rPr>
    </w:lvl>
  </w:abstractNum>
  <w:abstractNum w:abstractNumId="83" w15:restartNumberingAfterBreak="0">
    <w:nsid w:val="2C560D28"/>
    <w:multiLevelType w:val="singleLevel"/>
    <w:tmpl w:val="E5E4DAD4"/>
    <w:lvl w:ilvl="0">
      <w:start w:val="4"/>
      <w:numFmt w:val="decimal"/>
      <w:lvlText w:val="%1."/>
      <w:lvlJc w:val="left"/>
      <w:pPr>
        <w:tabs>
          <w:tab w:val="num" w:pos="2550"/>
        </w:tabs>
        <w:ind w:left="2550" w:hanging="570"/>
      </w:pPr>
      <w:rPr>
        <w:rFonts w:hint="default"/>
      </w:rPr>
    </w:lvl>
  </w:abstractNum>
  <w:abstractNum w:abstractNumId="84" w15:restartNumberingAfterBreak="0">
    <w:nsid w:val="2D05CD5E"/>
    <w:multiLevelType w:val="hybridMultilevel"/>
    <w:tmpl w:val="8DA6C2C2"/>
    <w:lvl w:ilvl="0" w:tplc="2ABE138E">
      <w:start w:val="1"/>
      <w:numFmt w:val="bullet"/>
      <w:lvlText w:val="§"/>
      <w:lvlJc w:val="left"/>
      <w:pPr>
        <w:ind w:left="720" w:hanging="360"/>
      </w:pPr>
      <w:rPr>
        <w:rFonts w:ascii="Wingdings" w:hAnsi="Wingdings" w:hint="default"/>
      </w:rPr>
    </w:lvl>
    <w:lvl w:ilvl="1" w:tplc="793A243E">
      <w:start w:val="1"/>
      <w:numFmt w:val="bullet"/>
      <w:lvlText w:val="o"/>
      <w:lvlJc w:val="left"/>
      <w:pPr>
        <w:ind w:left="1440" w:hanging="360"/>
      </w:pPr>
      <w:rPr>
        <w:rFonts w:ascii="Courier New" w:hAnsi="Courier New" w:hint="default"/>
      </w:rPr>
    </w:lvl>
    <w:lvl w:ilvl="2" w:tplc="A5E0FEE4">
      <w:start w:val="1"/>
      <w:numFmt w:val="bullet"/>
      <w:lvlText w:val=""/>
      <w:lvlJc w:val="left"/>
      <w:pPr>
        <w:ind w:left="2160" w:hanging="360"/>
      </w:pPr>
      <w:rPr>
        <w:rFonts w:ascii="Wingdings" w:hAnsi="Wingdings" w:hint="default"/>
      </w:rPr>
    </w:lvl>
    <w:lvl w:ilvl="3" w:tplc="25FA7300">
      <w:start w:val="1"/>
      <w:numFmt w:val="bullet"/>
      <w:lvlText w:val=""/>
      <w:lvlJc w:val="left"/>
      <w:pPr>
        <w:ind w:left="2880" w:hanging="360"/>
      </w:pPr>
      <w:rPr>
        <w:rFonts w:ascii="Symbol" w:hAnsi="Symbol" w:hint="default"/>
      </w:rPr>
    </w:lvl>
    <w:lvl w:ilvl="4" w:tplc="451218B4">
      <w:start w:val="1"/>
      <w:numFmt w:val="bullet"/>
      <w:lvlText w:val="o"/>
      <w:lvlJc w:val="left"/>
      <w:pPr>
        <w:ind w:left="3600" w:hanging="360"/>
      </w:pPr>
      <w:rPr>
        <w:rFonts w:ascii="Courier New" w:hAnsi="Courier New" w:hint="default"/>
      </w:rPr>
    </w:lvl>
    <w:lvl w:ilvl="5" w:tplc="F48C2294">
      <w:start w:val="1"/>
      <w:numFmt w:val="bullet"/>
      <w:lvlText w:val=""/>
      <w:lvlJc w:val="left"/>
      <w:pPr>
        <w:ind w:left="4320" w:hanging="360"/>
      </w:pPr>
      <w:rPr>
        <w:rFonts w:ascii="Wingdings" w:hAnsi="Wingdings" w:hint="default"/>
      </w:rPr>
    </w:lvl>
    <w:lvl w:ilvl="6" w:tplc="EC2AC810">
      <w:start w:val="1"/>
      <w:numFmt w:val="bullet"/>
      <w:lvlText w:val=""/>
      <w:lvlJc w:val="left"/>
      <w:pPr>
        <w:ind w:left="5040" w:hanging="360"/>
      </w:pPr>
      <w:rPr>
        <w:rFonts w:ascii="Symbol" w:hAnsi="Symbol" w:hint="default"/>
      </w:rPr>
    </w:lvl>
    <w:lvl w:ilvl="7" w:tplc="C9BA86A2">
      <w:start w:val="1"/>
      <w:numFmt w:val="bullet"/>
      <w:lvlText w:val="o"/>
      <w:lvlJc w:val="left"/>
      <w:pPr>
        <w:ind w:left="5760" w:hanging="360"/>
      </w:pPr>
      <w:rPr>
        <w:rFonts w:ascii="Courier New" w:hAnsi="Courier New" w:hint="default"/>
      </w:rPr>
    </w:lvl>
    <w:lvl w:ilvl="8" w:tplc="91784A48">
      <w:start w:val="1"/>
      <w:numFmt w:val="bullet"/>
      <w:lvlText w:val=""/>
      <w:lvlJc w:val="left"/>
      <w:pPr>
        <w:ind w:left="6480" w:hanging="360"/>
      </w:pPr>
      <w:rPr>
        <w:rFonts w:ascii="Wingdings" w:hAnsi="Wingdings" w:hint="default"/>
      </w:rPr>
    </w:lvl>
  </w:abstractNum>
  <w:abstractNum w:abstractNumId="85" w15:restartNumberingAfterBreak="0">
    <w:nsid w:val="2D417AE1"/>
    <w:multiLevelType w:val="hybridMultilevel"/>
    <w:tmpl w:val="1266286E"/>
    <w:lvl w:ilvl="0" w:tplc="7FA41410">
      <w:start w:val="1"/>
      <w:numFmt w:val="bullet"/>
      <w:lvlText w:val="§"/>
      <w:lvlJc w:val="left"/>
      <w:pPr>
        <w:ind w:left="720" w:hanging="360"/>
      </w:pPr>
      <w:rPr>
        <w:rFonts w:ascii="Wingdings" w:hAnsi="Wingdings" w:hint="default"/>
      </w:rPr>
    </w:lvl>
    <w:lvl w:ilvl="1" w:tplc="1A6AD1E8">
      <w:start w:val="1"/>
      <w:numFmt w:val="bullet"/>
      <w:lvlText w:val="o"/>
      <w:lvlJc w:val="left"/>
      <w:pPr>
        <w:ind w:left="1440" w:hanging="360"/>
      </w:pPr>
      <w:rPr>
        <w:rFonts w:ascii="Courier New" w:hAnsi="Courier New" w:hint="default"/>
      </w:rPr>
    </w:lvl>
    <w:lvl w:ilvl="2" w:tplc="47BC84A0">
      <w:start w:val="1"/>
      <w:numFmt w:val="bullet"/>
      <w:lvlText w:val=""/>
      <w:lvlJc w:val="left"/>
      <w:pPr>
        <w:ind w:left="2160" w:hanging="360"/>
      </w:pPr>
      <w:rPr>
        <w:rFonts w:ascii="Wingdings" w:hAnsi="Wingdings" w:hint="default"/>
      </w:rPr>
    </w:lvl>
    <w:lvl w:ilvl="3" w:tplc="8050E738">
      <w:start w:val="1"/>
      <w:numFmt w:val="bullet"/>
      <w:lvlText w:val=""/>
      <w:lvlJc w:val="left"/>
      <w:pPr>
        <w:ind w:left="2880" w:hanging="360"/>
      </w:pPr>
      <w:rPr>
        <w:rFonts w:ascii="Symbol" w:hAnsi="Symbol" w:hint="default"/>
      </w:rPr>
    </w:lvl>
    <w:lvl w:ilvl="4" w:tplc="DC8434A6">
      <w:start w:val="1"/>
      <w:numFmt w:val="bullet"/>
      <w:lvlText w:val="o"/>
      <w:lvlJc w:val="left"/>
      <w:pPr>
        <w:ind w:left="3600" w:hanging="360"/>
      </w:pPr>
      <w:rPr>
        <w:rFonts w:ascii="Courier New" w:hAnsi="Courier New" w:hint="default"/>
      </w:rPr>
    </w:lvl>
    <w:lvl w:ilvl="5" w:tplc="1E421384">
      <w:start w:val="1"/>
      <w:numFmt w:val="bullet"/>
      <w:lvlText w:val=""/>
      <w:lvlJc w:val="left"/>
      <w:pPr>
        <w:ind w:left="4320" w:hanging="360"/>
      </w:pPr>
      <w:rPr>
        <w:rFonts w:ascii="Wingdings" w:hAnsi="Wingdings" w:hint="default"/>
      </w:rPr>
    </w:lvl>
    <w:lvl w:ilvl="6" w:tplc="FE9AE740">
      <w:start w:val="1"/>
      <w:numFmt w:val="bullet"/>
      <w:lvlText w:val=""/>
      <w:lvlJc w:val="left"/>
      <w:pPr>
        <w:ind w:left="5040" w:hanging="360"/>
      </w:pPr>
      <w:rPr>
        <w:rFonts w:ascii="Symbol" w:hAnsi="Symbol" w:hint="default"/>
      </w:rPr>
    </w:lvl>
    <w:lvl w:ilvl="7" w:tplc="104EC5CA">
      <w:start w:val="1"/>
      <w:numFmt w:val="bullet"/>
      <w:lvlText w:val="o"/>
      <w:lvlJc w:val="left"/>
      <w:pPr>
        <w:ind w:left="5760" w:hanging="360"/>
      </w:pPr>
      <w:rPr>
        <w:rFonts w:ascii="Courier New" w:hAnsi="Courier New" w:hint="default"/>
      </w:rPr>
    </w:lvl>
    <w:lvl w:ilvl="8" w:tplc="5A2822D6">
      <w:start w:val="1"/>
      <w:numFmt w:val="bullet"/>
      <w:lvlText w:val=""/>
      <w:lvlJc w:val="left"/>
      <w:pPr>
        <w:ind w:left="6480" w:hanging="360"/>
      </w:pPr>
      <w:rPr>
        <w:rFonts w:ascii="Wingdings" w:hAnsi="Wingdings" w:hint="default"/>
      </w:rPr>
    </w:lvl>
  </w:abstractNum>
  <w:abstractNum w:abstractNumId="86" w15:restartNumberingAfterBreak="0">
    <w:nsid w:val="2DD20040"/>
    <w:multiLevelType w:val="multilevel"/>
    <w:tmpl w:val="6D70BEDA"/>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n1"/>
      <w:lvlText w:val="n.%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2DE8E665"/>
    <w:multiLevelType w:val="hybridMultilevel"/>
    <w:tmpl w:val="2B388200"/>
    <w:lvl w:ilvl="0" w:tplc="E228ACE2">
      <w:start w:val="1"/>
      <w:numFmt w:val="bullet"/>
      <w:lvlText w:val="§"/>
      <w:lvlJc w:val="left"/>
      <w:pPr>
        <w:ind w:left="720" w:hanging="360"/>
      </w:pPr>
      <w:rPr>
        <w:rFonts w:ascii="Wingdings" w:hAnsi="Wingdings" w:hint="default"/>
      </w:rPr>
    </w:lvl>
    <w:lvl w:ilvl="1" w:tplc="CE7E3EC2">
      <w:start w:val="1"/>
      <w:numFmt w:val="bullet"/>
      <w:lvlText w:val="o"/>
      <w:lvlJc w:val="left"/>
      <w:pPr>
        <w:ind w:left="1440" w:hanging="360"/>
      </w:pPr>
      <w:rPr>
        <w:rFonts w:ascii="Courier New" w:hAnsi="Courier New" w:hint="default"/>
      </w:rPr>
    </w:lvl>
    <w:lvl w:ilvl="2" w:tplc="294E0278">
      <w:start w:val="1"/>
      <w:numFmt w:val="bullet"/>
      <w:lvlText w:val=""/>
      <w:lvlJc w:val="left"/>
      <w:pPr>
        <w:ind w:left="2160" w:hanging="360"/>
      </w:pPr>
      <w:rPr>
        <w:rFonts w:ascii="Wingdings" w:hAnsi="Wingdings" w:hint="default"/>
      </w:rPr>
    </w:lvl>
    <w:lvl w:ilvl="3" w:tplc="30126ECA">
      <w:start w:val="1"/>
      <w:numFmt w:val="bullet"/>
      <w:lvlText w:val=""/>
      <w:lvlJc w:val="left"/>
      <w:pPr>
        <w:ind w:left="2880" w:hanging="360"/>
      </w:pPr>
      <w:rPr>
        <w:rFonts w:ascii="Symbol" w:hAnsi="Symbol" w:hint="default"/>
      </w:rPr>
    </w:lvl>
    <w:lvl w:ilvl="4" w:tplc="9446EEB2">
      <w:start w:val="1"/>
      <w:numFmt w:val="bullet"/>
      <w:lvlText w:val="o"/>
      <w:lvlJc w:val="left"/>
      <w:pPr>
        <w:ind w:left="3600" w:hanging="360"/>
      </w:pPr>
      <w:rPr>
        <w:rFonts w:ascii="Courier New" w:hAnsi="Courier New" w:hint="default"/>
      </w:rPr>
    </w:lvl>
    <w:lvl w:ilvl="5" w:tplc="C336A9F2">
      <w:start w:val="1"/>
      <w:numFmt w:val="bullet"/>
      <w:lvlText w:val=""/>
      <w:lvlJc w:val="left"/>
      <w:pPr>
        <w:ind w:left="4320" w:hanging="360"/>
      </w:pPr>
      <w:rPr>
        <w:rFonts w:ascii="Wingdings" w:hAnsi="Wingdings" w:hint="default"/>
      </w:rPr>
    </w:lvl>
    <w:lvl w:ilvl="6" w:tplc="398893BC">
      <w:start w:val="1"/>
      <w:numFmt w:val="bullet"/>
      <w:lvlText w:val=""/>
      <w:lvlJc w:val="left"/>
      <w:pPr>
        <w:ind w:left="5040" w:hanging="360"/>
      </w:pPr>
      <w:rPr>
        <w:rFonts w:ascii="Symbol" w:hAnsi="Symbol" w:hint="default"/>
      </w:rPr>
    </w:lvl>
    <w:lvl w:ilvl="7" w:tplc="1668EECA">
      <w:start w:val="1"/>
      <w:numFmt w:val="bullet"/>
      <w:lvlText w:val="o"/>
      <w:lvlJc w:val="left"/>
      <w:pPr>
        <w:ind w:left="5760" w:hanging="360"/>
      </w:pPr>
      <w:rPr>
        <w:rFonts w:ascii="Courier New" w:hAnsi="Courier New" w:hint="default"/>
      </w:rPr>
    </w:lvl>
    <w:lvl w:ilvl="8" w:tplc="7966D07A">
      <w:start w:val="1"/>
      <w:numFmt w:val="bullet"/>
      <w:lvlText w:val=""/>
      <w:lvlJc w:val="left"/>
      <w:pPr>
        <w:ind w:left="6480" w:hanging="360"/>
      </w:pPr>
      <w:rPr>
        <w:rFonts w:ascii="Wingdings" w:hAnsi="Wingdings" w:hint="default"/>
      </w:rPr>
    </w:lvl>
  </w:abstractNum>
  <w:abstractNum w:abstractNumId="88" w15:restartNumberingAfterBreak="0">
    <w:nsid w:val="2E313B2A"/>
    <w:multiLevelType w:val="hybridMultilevel"/>
    <w:tmpl w:val="34AAD6BE"/>
    <w:lvl w:ilvl="0" w:tplc="BF442194">
      <w:start w:val="1"/>
      <w:numFmt w:val="bullet"/>
      <w:lvlText w:val="-"/>
      <w:lvlJc w:val="left"/>
      <w:pPr>
        <w:ind w:left="720" w:hanging="360"/>
      </w:pPr>
      <w:rPr>
        <w:rFonts w:ascii="&quot;Calibri&quot;,sans-serif" w:hAnsi="&quot;Calibri&quot;,sans-serif" w:hint="default"/>
      </w:rPr>
    </w:lvl>
    <w:lvl w:ilvl="1" w:tplc="75E0885E">
      <w:start w:val="1"/>
      <w:numFmt w:val="bullet"/>
      <w:lvlText w:val="o"/>
      <w:lvlJc w:val="left"/>
      <w:pPr>
        <w:ind w:left="1440" w:hanging="360"/>
      </w:pPr>
      <w:rPr>
        <w:rFonts w:ascii="Courier New" w:hAnsi="Courier New" w:hint="default"/>
      </w:rPr>
    </w:lvl>
    <w:lvl w:ilvl="2" w:tplc="F5627CE6">
      <w:start w:val="1"/>
      <w:numFmt w:val="bullet"/>
      <w:lvlText w:val=""/>
      <w:lvlJc w:val="left"/>
      <w:pPr>
        <w:ind w:left="2160" w:hanging="360"/>
      </w:pPr>
      <w:rPr>
        <w:rFonts w:ascii="Wingdings" w:hAnsi="Wingdings" w:hint="default"/>
      </w:rPr>
    </w:lvl>
    <w:lvl w:ilvl="3" w:tplc="187CCD8E">
      <w:start w:val="1"/>
      <w:numFmt w:val="bullet"/>
      <w:lvlText w:val=""/>
      <w:lvlJc w:val="left"/>
      <w:pPr>
        <w:ind w:left="2880" w:hanging="360"/>
      </w:pPr>
      <w:rPr>
        <w:rFonts w:ascii="Symbol" w:hAnsi="Symbol" w:hint="default"/>
      </w:rPr>
    </w:lvl>
    <w:lvl w:ilvl="4" w:tplc="47D87544">
      <w:start w:val="1"/>
      <w:numFmt w:val="bullet"/>
      <w:lvlText w:val="o"/>
      <w:lvlJc w:val="left"/>
      <w:pPr>
        <w:ind w:left="3600" w:hanging="360"/>
      </w:pPr>
      <w:rPr>
        <w:rFonts w:ascii="Courier New" w:hAnsi="Courier New" w:hint="default"/>
      </w:rPr>
    </w:lvl>
    <w:lvl w:ilvl="5" w:tplc="0D0CD352">
      <w:start w:val="1"/>
      <w:numFmt w:val="bullet"/>
      <w:lvlText w:val=""/>
      <w:lvlJc w:val="left"/>
      <w:pPr>
        <w:ind w:left="4320" w:hanging="360"/>
      </w:pPr>
      <w:rPr>
        <w:rFonts w:ascii="Wingdings" w:hAnsi="Wingdings" w:hint="default"/>
      </w:rPr>
    </w:lvl>
    <w:lvl w:ilvl="6" w:tplc="7418443E">
      <w:start w:val="1"/>
      <w:numFmt w:val="bullet"/>
      <w:lvlText w:val=""/>
      <w:lvlJc w:val="left"/>
      <w:pPr>
        <w:ind w:left="5040" w:hanging="360"/>
      </w:pPr>
      <w:rPr>
        <w:rFonts w:ascii="Symbol" w:hAnsi="Symbol" w:hint="default"/>
      </w:rPr>
    </w:lvl>
    <w:lvl w:ilvl="7" w:tplc="80FEFBD2">
      <w:start w:val="1"/>
      <w:numFmt w:val="bullet"/>
      <w:lvlText w:val="o"/>
      <w:lvlJc w:val="left"/>
      <w:pPr>
        <w:ind w:left="5760" w:hanging="360"/>
      </w:pPr>
      <w:rPr>
        <w:rFonts w:ascii="Courier New" w:hAnsi="Courier New" w:hint="default"/>
      </w:rPr>
    </w:lvl>
    <w:lvl w:ilvl="8" w:tplc="2E6C721A">
      <w:start w:val="1"/>
      <w:numFmt w:val="bullet"/>
      <w:lvlText w:val=""/>
      <w:lvlJc w:val="left"/>
      <w:pPr>
        <w:ind w:left="6480" w:hanging="360"/>
      </w:pPr>
      <w:rPr>
        <w:rFonts w:ascii="Wingdings" w:hAnsi="Wingdings" w:hint="default"/>
      </w:rPr>
    </w:lvl>
  </w:abstractNum>
  <w:abstractNum w:abstractNumId="89" w15:restartNumberingAfterBreak="0">
    <w:nsid w:val="2EA69339"/>
    <w:multiLevelType w:val="hybridMultilevel"/>
    <w:tmpl w:val="6BE21F54"/>
    <w:lvl w:ilvl="0" w:tplc="55506A58">
      <w:start w:val="1"/>
      <w:numFmt w:val="bullet"/>
      <w:lvlText w:val="-"/>
      <w:lvlJc w:val="left"/>
      <w:pPr>
        <w:ind w:left="1429" w:hanging="360"/>
      </w:pPr>
      <w:rPr>
        <w:rFonts w:ascii="&quot;Courier New&quot;" w:hAnsi="&quot;Courier New&quot;" w:hint="default"/>
      </w:rPr>
    </w:lvl>
    <w:lvl w:ilvl="1" w:tplc="43BE20B0">
      <w:start w:val="1"/>
      <w:numFmt w:val="bullet"/>
      <w:lvlText w:val="o"/>
      <w:lvlJc w:val="left"/>
      <w:pPr>
        <w:ind w:left="2149" w:hanging="360"/>
      </w:pPr>
      <w:rPr>
        <w:rFonts w:ascii="Courier New" w:hAnsi="Courier New" w:hint="default"/>
      </w:rPr>
    </w:lvl>
    <w:lvl w:ilvl="2" w:tplc="8772C1B8">
      <w:start w:val="1"/>
      <w:numFmt w:val="bullet"/>
      <w:lvlText w:val=""/>
      <w:lvlJc w:val="left"/>
      <w:pPr>
        <w:ind w:left="2869" w:hanging="360"/>
      </w:pPr>
      <w:rPr>
        <w:rFonts w:ascii="Wingdings" w:hAnsi="Wingdings" w:hint="default"/>
      </w:rPr>
    </w:lvl>
    <w:lvl w:ilvl="3" w:tplc="2F368F46">
      <w:start w:val="1"/>
      <w:numFmt w:val="bullet"/>
      <w:lvlText w:val=""/>
      <w:lvlJc w:val="left"/>
      <w:pPr>
        <w:ind w:left="3589" w:hanging="360"/>
      </w:pPr>
      <w:rPr>
        <w:rFonts w:ascii="Symbol" w:hAnsi="Symbol" w:hint="default"/>
      </w:rPr>
    </w:lvl>
    <w:lvl w:ilvl="4" w:tplc="1DF0C736">
      <w:start w:val="1"/>
      <w:numFmt w:val="bullet"/>
      <w:lvlText w:val="o"/>
      <w:lvlJc w:val="left"/>
      <w:pPr>
        <w:ind w:left="4309" w:hanging="360"/>
      </w:pPr>
      <w:rPr>
        <w:rFonts w:ascii="Courier New" w:hAnsi="Courier New" w:hint="default"/>
      </w:rPr>
    </w:lvl>
    <w:lvl w:ilvl="5" w:tplc="F83475BC">
      <w:start w:val="1"/>
      <w:numFmt w:val="bullet"/>
      <w:lvlText w:val=""/>
      <w:lvlJc w:val="left"/>
      <w:pPr>
        <w:ind w:left="5029" w:hanging="360"/>
      </w:pPr>
      <w:rPr>
        <w:rFonts w:ascii="Wingdings" w:hAnsi="Wingdings" w:hint="default"/>
      </w:rPr>
    </w:lvl>
    <w:lvl w:ilvl="6" w:tplc="461C2AD4">
      <w:start w:val="1"/>
      <w:numFmt w:val="bullet"/>
      <w:lvlText w:val=""/>
      <w:lvlJc w:val="left"/>
      <w:pPr>
        <w:ind w:left="5749" w:hanging="360"/>
      </w:pPr>
      <w:rPr>
        <w:rFonts w:ascii="Symbol" w:hAnsi="Symbol" w:hint="default"/>
      </w:rPr>
    </w:lvl>
    <w:lvl w:ilvl="7" w:tplc="510EFCC6">
      <w:start w:val="1"/>
      <w:numFmt w:val="bullet"/>
      <w:lvlText w:val="o"/>
      <w:lvlJc w:val="left"/>
      <w:pPr>
        <w:ind w:left="6469" w:hanging="360"/>
      </w:pPr>
      <w:rPr>
        <w:rFonts w:ascii="Courier New" w:hAnsi="Courier New" w:hint="default"/>
      </w:rPr>
    </w:lvl>
    <w:lvl w:ilvl="8" w:tplc="EE20020C">
      <w:start w:val="1"/>
      <w:numFmt w:val="bullet"/>
      <w:lvlText w:val=""/>
      <w:lvlJc w:val="left"/>
      <w:pPr>
        <w:ind w:left="7189" w:hanging="360"/>
      </w:pPr>
      <w:rPr>
        <w:rFonts w:ascii="Wingdings" w:hAnsi="Wingdings" w:hint="default"/>
      </w:rPr>
    </w:lvl>
  </w:abstractNum>
  <w:abstractNum w:abstractNumId="90" w15:restartNumberingAfterBreak="0">
    <w:nsid w:val="2F2AE1E0"/>
    <w:multiLevelType w:val="hybridMultilevel"/>
    <w:tmpl w:val="80524FB8"/>
    <w:lvl w:ilvl="0" w:tplc="CC684486">
      <w:start w:val="1"/>
      <w:numFmt w:val="bullet"/>
      <w:lvlText w:val="-"/>
      <w:lvlJc w:val="left"/>
      <w:pPr>
        <w:ind w:left="720" w:hanging="360"/>
      </w:pPr>
      <w:rPr>
        <w:rFonts w:ascii="&quot;Calibri&quot;,sans-serif" w:hAnsi="&quot;Calibri&quot;,sans-serif" w:hint="default"/>
      </w:rPr>
    </w:lvl>
    <w:lvl w:ilvl="1" w:tplc="5EE86B06">
      <w:start w:val="1"/>
      <w:numFmt w:val="bullet"/>
      <w:lvlText w:val="o"/>
      <w:lvlJc w:val="left"/>
      <w:pPr>
        <w:ind w:left="1440" w:hanging="360"/>
      </w:pPr>
      <w:rPr>
        <w:rFonts w:ascii="Courier New" w:hAnsi="Courier New" w:hint="default"/>
      </w:rPr>
    </w:lvl>
    <w:lvl w:ilvl="2" w:tplc="37B0A1E4">
      <w:start w:val="1"/>
      <w:numFmt w:val="bullet"/>
      <w:lvlText w:val=""/>
      <w:lvlJc w:val="left"/>
      <w:pPr>
        <w:ind w:left="2160" w:hanging="360"/>
      </w:pPr>
      <w:rPr>
        <w:rFonts w:ascii="Wingdings" w:hAnsi="Wingdings" w:hint="default"/>
      </w:rPr>
    </w:lvl>
    <w:lvl w:ilvl="3" w:tplc="31643068">
      <w:start w:val="1"/>
      <w:numFmt w:val="bullet"/>
      <w:lvlText w:val=""/>
      <w:lvlJc w:val="left"/>
      <w:pPr>
        <w:ind w:left="2880" w:hanging="360"/>
      </w:pPr>
      <w:rPr>
        <w:rFonts w:ascii="Symbol" w:hAnsi="Symbol" w:hint="default"/>
      </w:rPr>
    </w:lvl>
    <w:lvl w:ilvl="4" w:tplc="71D2F5AC">
      <w:start w:val="1"/>
      <w:numFmt w:val="bullet"/>
      <w:lvlText w:val="o"/>
      <w:lvlJc w:val="left"/>
      <w:pPr>
        <w:ind w:left="3600" w:hanging="360"/>
      </w:pPr>
      <w:rPr>
        <w:rFonts w:ascii="Courier New" w:hAnsi="Courier New" w:hint="default"/>
      </w:rPr>
    </w:lvl>
    <w:lvl w:ilvl="5" w:tplc="86249532">
      <w:start w:val="1"/>
      <w:numFmt w:val="bullet"/>
      <w:lvlText w:val=""/>
      <w:lvlJc w:val="left"/>
      <w:pPr>
        <w:ind w:left="4320" w:hanging="360"/>
      </w:pPr>
      <w:rPr>
        <w:rFonts w:ascii="Wingdings" w:hAnsi="Wingdings" w:hint="default"/>
      </w:rPr>
    </w:lvl>
    <w:lvl w:ilvl="6" w:tplc="0D583F0E">
      <w:start w:val="1"/>
      <w:numFmt w:val="bullet"/>
      <w:lvlText w:val=""/>
      <w:lvlJc w:val="left"/>
      <w:pPr>
        <w:ind w:left="5040" w:hanging="360"/>
      </w:pPr>
      <w:rPr>
        <w:rFonts w:ascii="Symbol" w:hAnsi="Symbol" w:hint="default"/>
      </w:rPr>
    </w:lvl>
    <w:lvl w:ilvl="7" w:tplc="4B0A2126">
      <w:start w:val="1"/>
      <w:numFmt w:val="bullet"/>
      <w:lvlText w:val="o"/>
      <w:lvlJc w:val="left"/>
      <w:pPr>
        <w:ind w:left="5760" w:hanging="360"/>
      </w:pPr>
      <w:rPr>
        <w:rFonts w:ascii="Courier New" w:hAnsi="Courier New" w:hint="default"/>
      </w:rPr>
    </w:lvl>
    <w:lvl w:ilvl="8" w:tplc="12C0C314">
      <w:start w:val="1"/>
      <w:numFmt w:val="bullet"/>
      <w:lvlText w:val=""/>
      <w:lvlJc w:val="left"/>
      <w:pPr>
        <w:ind w:left="6480" w:hanging="360"/>
      </w:pPr>
      <w:rPr>
        <w:rFonts w:ascii="Wingdings" w:hAnsi="Wingdings" w:hint="default"/>
      </w:rPr>
    </w:lvl>
  </w:abstractNum>
  <w:abstractNum w:abstractNumId="91" w15:restartNumberingAfterBreak="0">
    <w:nsid w:val="2FAD2B1D"/>
    <w:multiLevelType w:val="hybridMultilevel"/>
    <w:tmpl w:val="390CED5E"/>
    <w:lvl w:ilvl="0" w:tplc="F8A6C268">
      <w:start w:val="1"/>
      <w:numFmt w:val="bullet"/>
      <w:lvlText w:val="§"/>
      <w:lvlJc w:val="left"/>
      <w:pPr>
        <w:ind w:left="720" w:hanging="360"/>
      </w:pPr>
      <w:rPr>
        <w:rFonts w:ascii="Wingdings" w:hAnsi="Wingdings" w:hint="default"/>
      </w:rPr>
    </w:lvl>
    <w:lvl w:ilvl="1" w:tplc="BD340408">
      <w:start w:val="1"/>
      <w:numFmt w:val="bullet"/>
      <w:lvlText w:val="o"/>
      <w:lvlJc w:val="left"/>
      <w:pPr>
        <w:ind w:left="1440" w:hanging="360"/>
      </w:pPr>
      <w:rPr>
        <w:rFonts w:ascii="Courier New" w:hAnsi="Courier New" w:hint="default"/>
      </w:rPr>
    </w:lvl>
    <w:lvl w:ilvl="2" w:tplc="005E66D2">
      <w:start w:val="1"/>
      <w:numFmt w:val="bullet"/>
      <w:lvlText w:val=""/>
      <w:lvlJc w:val="left"/>
      <w:pPr>
        <w:ind w:left="2160" w:hanging="360"/>
      </w:pPr>
      <w:rPr>
        <w:rFonts w:ascii="Wingdings" w:hAnsi="Wingdings" w:hint="default"/>
      </w:rPr>
    </w:lvl>
    <w:lvl w:ilvl="3" w:tplc="023ABF98">
      <w:start w:val="1"/>
      <w:numFmt w:val="bullet"/>
      <w:lvlText w:val=""/>
      <w:lvlJc w:val="left"/>
      <w:pPr>
        <w:ind w:left="2880" w:hanging="360"/>
      </w:pPr>
      <w:rPr>
        <w:rFonts w:ascii="Symbol" w:hAnsi="Symbol" w:hint="default"/>
      </w:rPr>
    </w:lvl>
    <w:lvl w:ilvl="4" w:tplc="B9EAC4BA">
      <w:start w:val="1"/>
      <w:numFmt w:val="bullet"/>
      <w:lvlText w:val="o"/>
      <w:lvlJc w:val="left"/>
      <w:pPr>
        <w:ind w:left="3600" w:hanging="360"/>
      </w:pPr>
      <w:rPr>
        <w:rFonts w:ascii="Courier New" w:hAnsi="Courier New" w:hint="default"/>
      </w:rPr>
    </w:lvl>
    <w:lvl w:ilvl="5" w:tplc="87CADA06">
      <w:start w:val="1"/>
      <w:numFmt w:val="bullet"/>
      <w:lvlText w:val=""/>
      <w:lvlJc w:val="left"/>
      <w:pPr>
        <w:ind w:left="4320" w:hanging="360"/>
      </w:pPr>
      <w:rPr>
        <w:rFonts w:ascii="Wingdings" w:hAnsi="Wingdings" w:hint="default"/>
      </w:rPr>
    </w:lvl>
    <w:lvl w:ilvl="6" w:tplc="98AEB0F8">
      <w:start w:val="1"/>
      <w:numFmt w:val="bullet"/>
      <w:lvlText w:val=""/>
      <w:lvlJc w:val="left"/>
      <w:pPr>
        <w:ind w:left="5040" w:hanging="360"/>
      </w:pPr>
      <w:rPr>
        <w:rFonts w:ascii="Symbol" w:hAnsi="Symbol" w:hint="default"/>
      </w:rPr>
    </w:lvl>
    <w:lvl w:ilvl="7" w:tplc="B1081E92">
      <w:start w:val="1"/>
      <w:numFmt w:val="bullet"/>
      <w:lvlText w:val="o"/>
      <w:lvlJc w:val="left"/>
      <w:pPr>
        <w:ind w:left="5760" w:hanging="360"/>
      </w:pPr>
      <w:rPr>
        <w:rFonts w:ascii="Courier New" w:hAnsi="Courier New" w:hint="default"/>
      </w:rPr>
    </w:lvl>
    <w:lvl w:ilvl="8" w:tplc="30D2697C">
      <w:start w:val="1"/>
      <w:numFmt w:val="bullet"/>
      <w:lvlText w:val=""/>
      <w:lvlJc w:val="left"/>
      <w:pPr>
        <w:ind w:left="6480" w:hanging="360"/>
      </w:pPr>
      <w:rPr>
        <w:rFonts w:ascii="Wingdings" w:hAnsi="Wingdings" w:hint="default"/>
      </w:rPr>
    </w:lvl>
  </w:abstractNum>
  <w:abstractNum w:abstractNumId="92" w15:restartNumberingAfterBreak="0">
    <w:nsid w:val="3123CF0A"/>
    <w:multiLevelType w:val="hybridMultilevel"/>
    <w:tmpl w:val="79A29934"/>
    <w:lvl w:ilvl="0" w:tplc="CC28D668">
      <w:start w:val="1"/>
      <w:numFmt w:val="decimal"/>
      <w:lvlText w:val="%1."/>
      <w:lvlJc w:val="left"/>
      <w:pPr>
        <w:ind w:left="720" w:hanging="360"/>
      </w:pPr>
    </w:lvl>
    <w:lvl w:ilvl="1" w:tplc="08B2CE02">
      <w:start w:val="1"/>
      <w:numFmt w:val="lowerLetter"/>
      <w:lvlText w:val="%2."/>
      <w:lvlJc w:val="left"/>
      <w:pPr>
        <w:ind w:left="1440" w:hanging="360"/>
      </w:pPr>
    </w:lvl>
    <w:lvl w:ilvl="2" w:tplc="BD48FAF4">
      <w:start w:val="1"/>
      <w:numFmt w:val="decimal"/>
      <w:lvlText w:val="%3."/>
      <w:lvlJc w:val="left"/>
      <w:pPr>
        <w:ind w:left="2160" w:hanging="180"/>
      </w:pPr>
    </w:lvl>
    <w:lvl w:ilvl="3" w:tplc="0FD26A5A">
      <w:start w:val="1"/>
      <w:numFmt w:val="decimal"/>
      <w:lvlText w:val="%4."/>
      <w:lvlJc w:val="left"/>
      <w:pPr>
        <w:ind w:left="2880" w:hanging="360"/>
      </w:pPr>
    </w:lvl>
    <w:lvl w:ilvl="4" w:tplc="6C7C43BE">
      <w:start w:val="1"/>
      <w:numFmt w:val="lowerLetter"/>
      <w:lvlText w:val="%5."/>
      <w:lvlJc w:val="left"/>
      <w:pPr>
        <w:ind w:left="3600" w:hanging="360"/>
      </w:pPr>
    </w:lvl>
    <w:lvl w:ilvl="5" w:tplc="2AF665EC">
      <w:start w:val="1"/>
      <w:numFmt w:val="lowerRoman"/>
      <w:lvlText w:val="%6."/>
      <w:lvlJc w:val="right"/>
      <w:pPr>
        <w:ind w:left="4320" w:hanging="180"/>
      </w:pPr>
    </w:lvl>
    <w:lvl w:ilvl="6" w:tplc="955EAED8">
      <w:start w:val="1"/>
      <w:numFmt w:val="decimal"/>
      <w:lvlText w:val="%7."/>
      <w:lvlJc w:val="left"/>
      <w:pPr>
        <w:ind w:left="5040" w:hanging="360"/>
      </w:pPr>
    </w:lvl>
    <w:lvl w:ilvl="7" w:tplc="26D2BC22">
      <w:start w:val="1"/>
      <w:numFmt w:val="lowerLetter"/>
      <w:lvlText w:val="%8."/>
      <w:lvlJc w:val="left"/>
      <w:pPr>
        <w:ind w:left="5760" w:hanging="360"/>
      </w:pPr>
    </w:lvl>
    <w:lvl w:ilvl="8" w:tplc="E74250F8">
      <w:start w:val="1"/>
      <w:numFmt w:val="lowerRoman"/>
      <w:lvlText w:val="%9."/>
      <w:lvlJc w:val="right"/>
      <w:pPr>
        <w:ind w:left="6480" w:hanging="180"/>
      </w:pPr>
    </w:lvl>
  </w:abstractNum>
  <w:abstractNum w:abstractNumId="93" w15:restartNumberingAfterBreak="0">
    <w:nsid w:val="319BE241"/>
    <w:multiLevelType w:val="hybridMultilevel"/>
    <w:tmpl w:val="FEC0D5FE"/>
    <w:lvl w:ilvl="0" w:tplc="334C51FC">
      <w:start w:val="1"/>
      <w:numFmt w:val="bullet"/>
      <w:lvlText w:val="-"/>
      <w:lvlJc w:val="left"/>
      <w:pPr>
        <w:ind w:left="720" w:hanging="360"/>
      </w:pPr>
      <w:rPr>
        <w:rFonts w:ascii="&quot;Calibri&quot;,sans-serif" w:hAnsi="&quot;Calibri&quot;,sans-serif" w:hint="default"/>
      </w:rPr>
    </w:lvl>
    <w:lvl w:ilvl="1" w:tplc="ADE01FAC">
      <w:start w:val="1"/>
      <w:numFmt w:val="bullet"/>
      <w:lvlText w:val="o"/>
      <w:lvlJc w:val="left"/>
      <w:pPr>
        <w:ind w:left="1440" w:hanging="360"/>
      </w:pPr>
      <w:rPr>
        <w:rFonts w:ascii="Courier New" w:hAnsi="Courier New" w:hint="default"/>
      </w:rPr>
    </w:lvl>
    <w:lvl w:ilvl="2" w:tplc="8A8CB29A">
      <w:start w:val="1"/>
      <w:numFmt w:val="bullet"/>
      <w:lvlText w:val=""/>
      <w:lvlJc w:val="left"/>
      <w:pPr>
        <w:ind w:left="2160" w:hanging="360"/>
      </w:pPr>
      <w:rPr>
        <w:rFonts w:ascii="Wingdings" w:hAnsi="Wingdings" w:hint="default"/>
      </w:rPr>
    </w:lvl>
    <w:lvl w:ilvl="3" w:tplc="60503CCC">
      <w:start w:val="1"/>
      <w:numFmt w:val="bullet"/>
      <w:lvlText w:val=""/>
      <w:lvlJc w:val="left"/>
      <w:pPr>
        <w:ind w:left="2880" w:hanging="360"/>
      </w:pPr>
      <w:rPr>
        <w:rFonts w:ascii="Symbol" w:hAnsi="Symbol" w:hint="default"/>
      </w:rPr>
    </w:lvl>
    <w:lvl w:ilvl="4" w:tplc="B75CB386">
      <w:start w:val="1"/>
      <w:numFmt w:val="bullet"/>
      <w:lvlText w:val="o"/>
      <w:lvlJc w:val="left"/>
      <w:pPr>
        <w:ind w:left="3600" w:hanging="360"/>
      </w:pPr>
      <w:rPr>
        <w:rFonts w:ascii="Courier New" w:hAnsi="Courier New" w:hint="default"/>
      </w:rPr>
    </w:lvl>
    <w:lvl w:ilvl="5" w:tplc="C136F086">
      <w:start w:val="1"/>
      <w:numFmt w:val="bullet"/>
      <w:lvlText w:val=""/>
      <w:lvlJc w:val="left"/>
      <w:pPr>
        <w:ind w:left="4320" w:hanging="360"/>
      </w:pPr>
      <w:rPr>
        <w:rFonts w:ascii="Wingdings" w:hAnsi="Wingdings" w:hint="default"/>
      </w:rPr>
    </w:lvl>
    <w:lvl w:ilvl="6" w:tplc="0936BBEA">
      <w:start w:val="1"/>
      <w:numFmt w:val="bullet"/>
      <w:lvlText w:val=""/>
      <w:lvlJc w:val="left"/>
      <w:pPr>
        <w:ind w:left="5040" w:hanging="360"/>
      </w:pPr>
      <w:rPr>
        <w:rFonts w:ascii="Symbol" w:hAnsi="Symbol" w:hint="default"/>
      </w:rPr>
    </w:lvl>
    <w:lvl w:ilvl="7" w:tplc="7E421EB8">
      <w:start w:val="1"/>
      <w:numFmt w:val="bullet"/>
      <w:lvlText w:val="o"/>
      <w:lvlJc w:val="left"/>
      <w:pPr>
        <w:ind w:left="5760" w:hanging="360"/>
      </w:pPr>
      <w:rPr>
        <w:rFonts w:ascii="Courier New" w:hAnsi="Courier New" w:hint="default"/>
      </w:rPr>
    </w:lvl>
    <w:lvl w:ilvl="8" w:tplc="C30AD044">
      <w:start w:val="1"/>
      <w:numFmt w:val="bullet"/>
      <w:lvlText w:val=""/>
      <w:lvlJc w:val="left"/>
      <w:pPr>
        <w:ind w:left="6480" w:hanging="360"/>
      </w:pPr>
      <w:rPr>
        <w:rFonts w:ascii="Wingdings" w:hAnsi="Wingdings" w:hint="default"/>
      </w:rPr>
    </w:lvl>
  </w:abstractNum>
  <w:abstractNum w:abstractNumId="94" w15:restartNumberingAfterBreak="0">
    <w:nsid w:val="32412A50"/>
    <w:multiLevelType w:val="hybridMultilevel"/>
    <w:tmpl w:val="2CD087C6"/>
    <w:lvl w:ilvl="0" w:tplc="0BDA00E8">
      <w:start w:val="1"/>
      <w:numFmt w:val="lowerLetter"/>
      <w:lvlText w:val="%1)"/>
      <w:lvlJc w:val="left"/>
      <w:pPr>
        <w:ind w:left="1494" w:hanging="360"/>
      </w:pPr>
      <w:rPr>
        <w:rFonts w:hint="default"/>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95" w15:restartNumberingAfterBreak="0">
    <w:nsid w:val="32B91766"/>
    <w:multiLevelType w:val="hybridMultilevel"/>
    <w:tmpl w:val="4930052E"/>
    <w:lvl w:ilvl="0" w:tplc="EE2A58D6">
      <w:start w:val="1"/>
      <w:numFmt w:val="lowerLetter"/>
      <w:lvlText w:val="%1)"/>
      <w:lvlJc w:val="left"/>
      <w:pPr>
        <w:ind w:left="2073" w:hanging="360"/>
      </w:pPr>
      <w:rPr>
        <w:rFonts w:hint="default"/>
        <w:b/>
        <w:color w:val="auto"/>
      </w:rPr>
    </w:lvl>
    <w:lvl w:ilvl="1" w:tplc="04050019" w:tentative="1">
      <w:start w:val="1"/>
      <w:numFmt w:val="lowerLetter"/>
      <w:lvlText w:val="%2."/>
      <w:lvlJc w:val="left"/>
      <w:pPr>
        <w:ind w:left="2793" w:hanging="360"/>
      </w:pPr>
    </w:lvl>
    <w:lvl w:ilvl="2" w:tplc="0405001B" w:tentative="1">
      <w:start w:val="1"/>
      <w:numFmt w:val="lowerRoman"/>
      <w:lvlText w:val="%3."/>
      <w:lvlJc w:val="right"/>
      <w:pPr>
        <w:ind w:left="3513" w:hanging="180"/>
      </w:pPr>
    </w:lvl>
    <w:lvl w:ilvl="3" w:tplc="0405000F" w:tentative="1">
      <w:start w:val="1"/>
      <w:numFmt w:val="decimal"/>
      <w:lvlText w:val="%4."/>
      <w:lvlJc w:val="left"/>
      <w:pPr>
        <w:ind w:left="4233" w:hanging="360"/>
      </w:pPr>
    </w:lvl>
    <w:lvl w:ilvl="4" w:tplc="04050019" w:tentative="1">
      <w:start w:val="1"/>
      <w:numFmt w:val="lowerLetter"/>
      <w:lvlText w:val="%5."/>
      <w:lvlJc w:val="left"/>
      <w:pPr>
        <w:ind w:left="4953" w:hanging="360"/>
      </w:pPr>
    </w:lvl>
    <w:lvl w:ilvl="5" w:tplc="0405001B" w:tentative="1">
      <w:start w:val="1"/>
      <w:numFmt w:val="lowerRoman"/>
      <w:lvlText w:val="%6."/>
      <w:lvlJc w:val="right"/>
      <w:pPr>
        <w:ind w:left="5673" w:hanging="180"/>
      </w:pPr>
    </w:lvl>
    <w:lvl w:ilvl="6" w:tplc="0405000F" w:tentative="1">
      <w:start w:val="1"/>
      <w:numFmt w:val="decimal"/>
      <w:lvlText w:val="%7."/>
      <w:lvlJc w:val="left"/>
      <w:pPr>
        <w:ind w:left="6393" w:hanging="360"/>
      </w:pPr>
    </w:lvl>
    <w:lvl w:ilvl="7" w:tplc="04050019" w:tentative="1">
      <w:start w:val="1"/>
      <w:numFmt w:val="lowerLetter"/>
      <w:lvlText w:val="%8."/>
      <w:lvlJc w:val="left"/>
      <w:pPr>
        <w:ind w:left="7113" w:hanging="360"/>
      </w:pPr>
    </w:lvl>
    <w:lvl w:ilvl="8" w:tplc="0405001B" w:tentative="1">
      <w:start w:val="1"/>
      <w:numFmt w:val="lowerRoman"/>
      <w:lvlText w:val="%9."/>
      <w:lvlJc w:val="right"/>
      <w:pPr>
        <w:ind w:left="7833" w:hanging="180"/>
      </w:pPr>
    </w:lvl>
  </w:abstractNum>
  <w:abstractNum w:abstractNumId="96" w15:restartNumberingAfterBreak="0">
    <w:nsid w:val="330C36DB"/>
    <w:multiLevelType w:val="hybridMultilevel"/>
    <w:tmpl w:val="C12AEDF2"/>
    <w:lvl w:ilvl="0" w:tplc="F9BE9DEA">
      <w:start w:val="1"/>
      <w:numFmt w:val="bullet"/>
      <w:lvlText w:val="§"/>
      <w:lvlJc w:val="left"/>
      <w:pPr>
        <w:ind w:left="720" w:hanging="360"/>
      </w:pPr>
      <w:rPr>
        <w:rFonts w:ascii="Wingdings" w:hAnsi="Wingdings" w:hint="default"/>
      </w:rPr>
    </w:lvl>
    <w:lvl w:ilvl="1" w:tplc="BA7484C0">
      <w:start w:val="1"/>
      <w:numFmt w:val="bullet"/>
      <w:lvlText w:val="o"/>
      <w:lvlJc w:val="left"/>
      <w:pPr>
        <w:ind w:left="1440" w:hanging="360"/>
      </w:pPr>
      <w:rPr>
        <w:rFonts w:ascii="Courier New" w:hAnsi="Courier New" w:hint="default"/>
      </w:rPr>
    </w:lvl>
    <w:lvl w:ilvl="2" w:tplc="55C4D938">
      <w:start w:val="1"/>
      <w:numFmt w:val="bullet"/>
      <w:lvlText w:val=""/>
      <w:lvlJc w:val="left"/>
      <w:pPr>
        <w:ind w:left="2160" w:hanging="360"/>
      </w:pPr>
      <w:rPr>
        <w:rFonts w:ascii="Wingdings" w:hAnsi="Wingdings" w:hint="default"/>
      </w:rPr>
    </w:lvl>
    <w:lvl w:ilvl="3" w:tplc="E4B811C8">
      <w:start w:val="1"/>
      <w:numFmt w:val="bullet"/>
      <w:lvlText w:val=""/>
      <w:lvlJc w:val="left"/>
      <w:pPr>
        <w:ind w:left="2880" w:hanging="360"/>
      </w:pPr>
      <w:rPr>
        <w:rFonts w:ascii="Symbol" w:hAnsi="Symbol" w:hint="default"/>
      </w:rPr>
    </w:lvl>
    <w:lvl w:ilvl="4" w:tplc="876A8CCA">
      <w:start w:val="1"/>
      <w:numFmt w:val="bullet"/>
      <w:lvlText w:val="o"/>
      <w:lvlJc w:val="left"/>
      <w:pPr>
        <w:ind w:left="3600" w:hanging="360"/>
      </w:pPr>
      <w:rPr>
        <w:rFonts w:ascii="Courier New" w:hAnsi="Courier New" w:hint="default"/>
      </w:rPr>
    </w:lvl>
    <w:lvl w:ilvl="5" w:tplc="9B5EF260">
      <w:start w:val="1"/>
      <w:numFmt w:val="bullet"/>
      <w:lvlText w:val=""/>
      <w:lvlJc w:val="left"/>
      <w:pPr>
        <w:ind w:left="4320" w:hanging="360"/>
      </w:pPr>
      <w:rPr>
        <w:rFonts w:ascii="Wingdings" w:hAnsi="Wingdings" w:hint="default"/>
      </w:rPr>
    </w:lvl>
    <w:lvl w:ilvl="6" w:tplc="07AA4A72">
      <w:start w:val="1"/>
      <w:numFmt w:val="bullet"/>
      <w:lvlText w:val=""/>
      <w:lvlJc w:val="left"/>
      <w:pPr>
        <w:ind w:left="5040" w:hanging="360"/>
      </w:pPr>
      <w:rPr>
        <w:rFonts w:ascii="Symbol" w:hAnsi="Symbol" w:hint="default"/>
      </w:rPr>
    </w:lvl>
    <w:lvl w:ilvl="7" w:tplc="77021222">
      <w:start w:val="1"/>
      <w:numFmt w:val="bullet"/>
      <w:lvlText w:val="o"/>
      <w:lvlJc w:val="left"/>
      <w:pPr>
        <w:ind w:left="5760" w:hanging="360"/>
      </w:pPr>
      <w:rPr>
        <w:rFonts w:ascii="Courier New" w:hAnsi="Courier New" w:hint="default"/>
      </w:rPr>
    </w:lvl>
    <w:lvl w:ilvl="8" w:tplc="F7648320">
      <w:start w:val="1"/>
      <w:numFmt w:val="bullet"/>
      <w:lvlText w:val=""/>
      <w:lvlJc w:val="left"/>
      <w:pPr>
        <w:ind w:left="6480" w:hanging="360"/>
      </w:pPr>
      <w:rPr>
        <w:rFonts w:ascii="Wingdings" w:hAnsi="Wingdings" w:hint="default"/>
      </w:rPr>
    </w:lvl>
  </w:abstractNum>
  <w:abstractNum w:abstractNumId="97" w15:restartNumberingAfterBreak="0">
    <w:nsid w:val="33882CE5"/>
    <w:multiLevelType w:val="singleLevel"/>
    <w:tmpl w:val="058290A6"/>
    <w:lvl w:ilvl="0">
      <w:numFmt w:val="bullet"/>
      <w:lvlText w:val="-"/>
      <w:lvlJc w:val="left"/>
      <w:pPr>
        <w:tabs>
          <w:tab w:val="num" w:pos="360"/>
        </w:tabs>
        <w:ind w:left="360" w:hanging="360"/>
      </w:pPr>
      <w:rPr>
        <w:rFonts w:hint="default"/>
      </w:rPr>
    </w:lvl>
  </w:abstractNum>
  <w:abstractNum w:abstractNumId="98" w15:restartNumberingAfterBreak="0">
    <w:nsid w:val="33F375BC"/>
    <w:multiLevelType w:val="hybridMultilevel"/>
    <w:tmpl w:val="F0DE3000"/>
    <w:lvl w:ilvl="0" w:tplc="FD18144A">
      <w:start w:val="1"/>
      <w:numFmt w:val="bullet"/>
      <w:lvlText w:val="§"/>
      <w:lvlJc w:val="left"/>
      <w:pPr>
        <w:ind w:left="720" w:hanging="360"/>
      </w:pPr>
      <w:rPr>
        <w:rFonts w:ascii="Wingdings" w:hAnsi="Wingdings" w:hint="default"/>
      </w:rPr>
    </w:lvl>
    <w:lvl w:ilvl="1" w:tplc="BD144726">
      <w:start w:val="1"/>
      <w:numFmt w:val="bullet"/>
      <w:lvlText w:val="o"/>
      <w:lvlJc w:val="left"/>
      <w:pPr>
        <w:ind w:left="1440" w:hanging="360"/>
      </w:pPr>
      <w:rPr>
        <w:rFonts w:ascii="Courier New" w:hAnsi="Courier New" w:hint="default"/>
      </w:rPr>
    </w:lvl>
    <w:lvl w:ilvl="2" w:tplc="11E4B844">
      <w:start w:val="1"/>
      <w:numFmt w:val="bullet"/>
      <w:lvlText w:val=""/>
      <w:lvlJc w:val="left"/>
      <w:pPr>
        <w:ind w:left="2160" w:hanging="360"/>
      </w:pPr>
      <w:rPr>
        <w:rFonts w:ascii="Wingdings" w:hAnsi="Wingdings" w:hint="default"/>
      </w:rPr>
    </w:lvl>
    <w:lvl w:ilvl="3" w:tplc="9F6A3384">
      <w:start w:val="1"/>
      <w:numFmt w:val="bullet"/>
      <w:lvlText w:val=""/>
      <w:lvlJc w:val="left"/>
      <w:pPr>
        <w:ind w:left="2880" w:hanging="360"/>
      </w:pPr>
      <w:rPr>
        <w:rFonts w:ascii="Symbol" w:hAnsi="Symbol" w:hint="default"/>
      </w:rPr>
    </w:lvl>
    <w:lvl w:ilvl="4" w:tplc="D004DE4C">
      <w:start w:val="1"/>
      <w:numFmt w:val="bullet"/>
      <w:lvlText w:val="o"/>
      <w:lvlJc w:val="left"/>
      <w:pPr>
        <w:ind w:left="3600" w:hanging="360"/>
      </w:pPr>
      <w:rPr>
        <w:rFonts w:ascii="Courier New" w:hAnsi="Courier New" w:hint="default"/>
      </w:rPr>
    </w:lvl>
    <w:lvl w:ilvl="5" w:tplc="B96C07E0">
      <w:start w:val="1"/>
      <w:numFmt w:val="bullet"/>
      <w:lvlText w:val=""/>
      <w:lvlJc w:val="left"/>
      <w:pPr>
        <w:ind w:left="4320" w:hanging="360"/>
      </w:pPr>
      <w:rPr>
        <w:rFonts w:ascii="Wingdings" w:hAnsi="Wingdings" w:hint="default"/>
      </w:rPr>
    </w:lvl>
    <w:lvl w:ilvl="6" w:tplc="6EB462AC">
      <w:start w:val="1"/>
      <w:numFmt w:val="bullet"/>
      <w:lvlText w:val=""/>
      <w:lvlJc w:val="left"/>
      <w:pPr>
        <w:ind w:left="5040" w:hanging="360"/>
      </w:pPr>
      <w:rPr>
        <w:rFonts w:ascii="Symbol" w:hAnsi="Symbol" w:hint="default"/>
      </w:rPr>
    </w:lvl>
    <w:lvl w:ilvl="7" w:tplc="D70EE83E">
      <w:start w:val="1"/>
      <w:numFmt w:val="bullet"/>
      <w:lvlText w:val="o"/>
      <w:lvlJc w:val="left"/>
      <w:pPr>
        <w:ind w:left="5760" w:hanging="360"/>
      </w:pPr>
      <w:rPr>
        <w:rFonts w:ascii="Courier New" w:hAnsi="Courier New" w:hint="default"/>
      </w:rPr>
    </w:lvl>
    <w:lvl w:ilvl="8" w:tplc="27A8DDFA">
      <w:start w:val="1"/>
      <w:numFmt w:val="bullet"/>
      <w:lvlText w:val=""/>
      <w:lvlJc w:val="left"/>
      <w:pPr>
        <w:ind w:left="6480" w:hanging="360"/>
      </w:pPr>
      <w:rPr>
        <w:rFonts w:ascii="Wingdings" w:hAnsi="Wingdings" w:hint="default"/>
      </w:rPr>
    </w:lvl>
  </w:abstractNum>
  <w:abstractNum w:abstractNumId="99" w15:restartNumberingAfterBreak="0">
    <w:nsid w:val="34973C76"/>
    <w:multiLevelType w:val="hybridMultilevel"/>
    <w:tmpl w:val="1A5A5E96"/>
    <w:lvl w:ilvl="0" w:tplc="2A30F02A">
      <w:start w:val="1"/>
      <w:numFmt w:val="lowerLetter"/>
      <w:lvlText w:val="%1)"/>
      <w:lvlJc w:val="left"/>
      <w:pPr>
        <w:ind w:left="1494" w:hanging="360"/>
      </w:pPr>
      <w:rPr>
        <w:rFonts w:hint="default"/>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00" w15:restartNumberingAfterBreak="0">
    <w:nsid w:val="353333E2"/>
    <w:multiLevelType w:val="hybridMultilevel"/>
    <w:tmpl w:val="E5C094CC"/>
    <w:lvl w:ilvl="0" w:tplc="EF8C949A">
      <w:start w:val="1"/>
      <w:numFmt w:val="decimal"/>
      <w:lvlText w:val="%1."/>
      <w:lvlJc w:val="left"/>
      <w:pPr>
        <w:ind w:left="720" w:hanging="360"/>
      </w:pPr>
    </w:lvl>
    <w:lvl w:ilvl="1" w:tplc="73F869CE">
      <w:start w:val="1"/>
      <w:numFmt w:val="lowerLetter"/>
      <w:lvlText w:val="%2."/>
      <w:lvlJc w:val="left"/>
      <w:pPr>
        <w:ind w:left="1440" w:hanging="360"/>
      </w:pPr>
    </w:lvl>
    <w:lvl w:ilvl="2" w:tplc="9C18B008">
      <w:start w:val="1"/>
      <w:numFmt w:val="decimal"/>
      <w:lvlText w:val="%3."/>
      <w:lvlJc w:val="left"/>
      <w:pPr>
        <w:ind w:left="2160" w:hanging="180"/>
      </w:pPr>
    </w:lvl>
    <w:lvl w:ilvl="3" w:tplc="B9B628C4">
      <w:start w:val="1"/>
      <w:numFmt w:val="decimal"/>
      <w:lvlText w:val="%4."/>
      <w:lvlJc w:val="left"/>
      <w:pPr>
        <w:ind w:left="2880" w:hanging="360"/>
      </w:pPr>
    </w:lvl>
    <w:lvl w:ilvl="4" w:tplc="47C4B4DC">
      <w:start w:val="1"/>
      <w:numFmt w:val="lowerLetter"/>
      <w:lvlText w:val="%5."/>
      <w:lvlJc w:val="left"/>
      <w:pPr>
        <w:ind w:left="3600" w:hanging="360"/>
      </w:pPr>
    </w:lvl>
    <w:lvl w:ilvl="5" w:tplc="129C527A">
      <w:start w:val="1"/>
      <w:numFmt w:val="lowerRoman"/>
      <w:lvlText w:val="%6."/>
      <w:lvlJc w:val="right"/>
      <w:pPr>
        <w:ind w:left="4320" w:hanging="180"/>
      </w:pPr>
    </w:lvl>
    <w:lvl w:ilvl="6" w:tplc="88B071DE">
      <w:start w:val="1"/>
      <w:numFmt w:val="decimal"/>
      <w:lvlText w:val="%7."/>
      <w:lvlJc w:val="left"/>
      <w:pPr>
        <w:ind w:left="5040" w:hanging="360"/>
      </w:pPr>
    </w:lvl>
    <w:lvl w:ilvl="7" w:tplc="E550EC72">
      <w:start w:val="1"/>
      <w:numFmt w:val="lowerLetter"/>
      <w:lvlText w:val="%8."/>
      <w:lvlJc w:val="left"/>
      <w:pPr>
        <w:ind w:left="5760" w:hanging="360"/>
      </w:pPr>
    </w:lvl>
    <w:lvl w:ilvl="8" w:tplc="5650CD7C">
      <w:start w:val="1"/>
      <w:numFmt w:val="lowerRoman"/>
      <w:lvlText w:val="%9."/>
      <w:lvlJc w:val="right"/>
      <w:pPr>
        <w:ind w:left="6480" w:hanging="180"/>
      </w:pPr>
    </w:lvl>
  </w:abstractNum>
  <w:abstractNum w:abstractNumId="101" w15:restartNumberingAfterBreak="0">
    <w:nsid w:val="355D59F9"/>
    <w:multiLevelType w:val="hybridMultilevel"/>
    <w:tmpl w:val="694CE5F8"/>
    <w:lvl w:ilvl="0" w:tplc="DA3CD688">
      <w:start w:val="1"/>
      <w:numFmt w:val="bullet"/>
      <w:lvlText w:val="§"/>
      <w:lvlJc w:val="left"/>
      <w:pPr>
        <w:ind w:left="720" w:hanging="360"/>
      </w:pPr>
      <w:rPr>
        <w:rFonts w:ascii="Wingdings" w:hAnsi="Wingdings" w:hint="default"/>
      </w:rPr>
    </w:lvl>
    <w:lvl w:ilvl="1" w:tplc="C882D432">
      <w:start w:val="1"/>
      <w:numFmt w:val="bullet"/>
      <w:lvlText w:val="o"/>
      <w:lvlJc w:val="left"/>
      <w:pPr>
        <w:ind w:left="1440" w:hanging="360"/>
      </w:pPr>
      <w:rPr>
        <w:rFonts w:ascii="Courier New" w:hAnsi="Courier New" w:hint="default"/>
      </w:rPr>
    </w:lvl>
    <w:lvl w:ilvl="2" w:tplc="0100B952">
      <w:start w:val="1"/>
      <w:numFmt w:val="bullet"/>
      <w:lvlText w:val=""/>
      <w:lvlJc w:val="left"/>
      <w:pPr>
        <w:ind w:left="2160" w:hanging="360"/>
      </w:pPr>
      <w:rPr>
        <w:rFonts w:ascii="Wingdings" w:hAnsi="Wingdings" w:hint="default"/>
      </w:rPr>
    </w:lvl>
    <w:lvl w:ilvl="3" w:tplc="30881BA4">
      <w:start w:val="1"/>
      <w:numFmt w:val="bullet"/>
      <w:lvlText w:val=""/>
      <w:lvlJc w:val="left"/>
      <w:pPr>
        <w:ind w:left="2880" w:hanging="360"/>
      </w:pPr>
      <w:rPr>
        <w:rFonts w:ascii="Symbol" w:hAnsi="Symbol" w:hint="default"/>
      </w:rPr>
    </w:lvl>
    <w:lvl w:ilvl="4" w:tplc="AA283FE0">
      <w:start w:val="1"/>
      <w:numFmt w:val="bullet"/>
      <w:lvlText w:val="o"/>
      <w:lvlJc w:val="left"/>
      <w:pPr>
        <w:ind w:left="3600" w:hanging="360"/>
      </w:pPr>
      <w:rPr>
        <w:rFonts w:ascii="Courier New" w:hAnsi="Courier New" w:hint="default"/>
      </w:rPr>
    </w:lvl>
    <w:lvl w:ilvl="5" w:tplc="DD62AC40">
      <w:start w:val="1"/>
      <w:numFmt w:val="bullet"/>
      <w:lvlText w:val=""/>
      <w:lvlJc w:val="left"/>
      <w:pPr>
        <w:ind w:left="4320" w:hanging="360"/>
      </w:pPr>
      <w:rPr>
        <w:rFonts w:ascii="Wingdings" w:hAnsi="Wingdings" w:hint="default"/>
      </w:rPr>
    </w:lvl>
    <w:lvl w:ilvl="6" w:tplc="7F4AABD8">
      <w:start w:val="1"/>
      <w:numFmt w:val="bullet"/>
      <w:lvlText w:val=""/>
      <w:lvlJc w:val="left"/>
      <w:pPr>
        <w:ind w:left="5040" w:hanging="360"/>
      </w:pPr>
      <w:rPr>
        <w:rFonts w:ascii="Symbol" w:hAnsi="Symbol" w:hint="default"/>
      </w:rPr>
    </w:lvl>
    <w:lvl w:ilvl="7" w:tplc="FFDC6646">
      <w:start w:val="1"/>
      <w:numFmt w:val="bullet"/>
      <w:lvlText w:val="o"/>
      <w:lvlJc w:val="left"/>
      <w:pPr>
        <w:ind w:left="5760" w:hanging="360"/>
      </w:pPr>
      <w:rPr>
        <w:rFonts w:ascii="Courier New" w:hAnsi="Courier New" w:hint="default"/>
      </w:rPr>
    </w:lvl>
    <w:lvl w:ilvl="8" w:tplc="F43E9284">
      <w:start w:val="1"/>
      <w:numFmt w:val="bullet"/>
      <w:lvlText w:val=""/>
      <w:lvlJc w:val="left"/>
      <w:pPr>
        <w:ind w:left="6480" w:hanging="360"/>
      </w:pPr>
      <w:rPr>
        <w:rFonts w:ascii="Wingdings" w:hAnsi="Wingdings" w:hint="default"/>
      </w:rPr>
    </w:lvl>
  </w:abstractNum>
  <w:abstractNum w:abstractNumId="102" w15:restartNumberingAfterBreak="0">
    <w:nsid w:val="35DFC51B"/>
    <w:multiLevelType w:val="hybridMultilevel"/>
    <w:tmpl w:val="AD10C412"/>
    <w:lvl w:ilvl="0" w:tplc="92C28610">
      <w:start w:val="1"/>
      <w:numFmt w:val="bullet"/>
      <w:lvlText w:val="-"/>
      <w:lvlJc w:val="left"/>
      <w:pPr>
        <w:ind w:left="720" w:hanging="360"/>
      </w:pPr>
      <w:rPr>
        <w:rFonts w:ascii="&quot;Calibri&quot;,sans-serif" w:hAnsi="&quot;Calibri&quot;,sans-serif" w:hint="default"/>
      </w:rPr>
    </w:lvl>
    <w:lvl w:ilvl="1" w:tplc="AA4CC5FE">
      <w:start w:val="1"/>
      <w:numFmt w:val="bullet"/>
      <w:lvlText w:val="o"/>
      <w:lvlJc w:val="left"/>
      <w:pPr>
        <w:ind w:left="1440" w:hanging="360"/>
      </w:pPr>
      <w:rPr>
        <w:rFonts w:ascii="Courier New" w:hAnsi="Courier New" w:hint="default"/>
      </w:rPr>
    </w:lvl>
    <w:lvl w:ilvl="2" w:tplc="49E413B0">
      <w:start w:val="1"/>
      <w:numFmt w:val="bullet"/>
      <w:lvlText w:val=""/>
      <w:lvlJc w:val="left"/>
      <w:pPr>
        <w:ind w:left="2160" w:hanging="360"/>
      </w:pPr>
      <w:rPr>
        <w:rFonts w:ascii="Wingdings" w:hAnsi="Wingdings" w:hint="default"/>
      </w:rPr>
    </w:lvl>
    <w:lvl w:ilvl="3" w:tplc="A8B248D4">
      <w:start w:val="1"/>
      <w:numFmt w:val="bullet"/>
      <w:lvlText w:val=""/>
      <w:lvlJc w:val="left"/>
      <w:pPr>
        <w:ind w:left="2880" w:hanging="360"/>
      </w:pPr>
      <w:rPr>
        <w:rFonts w:ascii="Symbol" w:hAnsi="Symbol" w:hint="default"/>
      </w:rPr>
    </w:lvl>
    <w:lvl w:ilvl="4" w:tplc="709817AC">
      <w:start w:val="1"/>
      <w:numFmt w:val="bullet"/>
      <w:lvlText w:val="o"/>
      <w:lvlJc w:val="left"/>
      <w:pPr>
        <w:ind w:left="3600" w:hanging="360"/>
      </w:pPr>
      <w:rPr>
        <w:rFonts w:ascii="Courier New" w:hAnsi="Courier New" w:hint="default"/>
      </w:rPr>
    </w:lvl>
    <w:lvl w:ilvl="5" w:tplc="8970FEA2">
      <w:start w:val="1"/>
      <w:numFmt w:val="bullet"/>
      <w:lvlText w:val=""/>
      <w:lvlJc w:val="left"/>
      <w:pPr>
        <w:ind w:left="4320" w:hanging="360"/>
      </w:pPr>
      <w:rPr>
        <w:rFonts w:ascii="Wingdings" w:hAnsi="Wingdings" w:hint="default"/>
      </w:rPr>
    </w:lvl>
    <w:lvl w:ilvl="6" w:tplc="3CC6E1DC">
      <w:start w:val="1"/>
      <w:numFmt w:val="bullet"/>
      <w:lvlText w:val=""/>
      <w:lvlJc w:val="left"/>
      <w:pPr>
        <w:ind w:left="5040" w:hanging="360"/>
      </w:pPr>
      <w:rPr>
        <w:rFonts w:ascii="Symbol" w:hAnsi="Symbol" w:hint="default"/>
      </w:rPr>
    </w:lvl>
    <w:lvl w:ilvl="7" w:tplc="67E08320">
      <w:start w:val="1"/>
      <w:numFmt w:val="bullet"/>
      <w:lvlText w:val="o"/>
      <w:lvlJc w:val="left"/>
      <w:pPr>
        <w:ind w:left="5760" w:hanging="360"/>
      </w:pPr>
      <w:rPr>
        <w:rFonts w:ascii="Courier New" w:hAnsi="Courier New" w:hint="default"/>
      </w:rPr>
    </w:lvl>
    <w:lvl w:ilvl="8" w:tplc="D58E6860">
      <w:start w:val="1"/>
      <w:numFmt w:val="bullet"/>
      <w:lvlText w:val=""/>
      <w:lvlJc w:val="left"/>
      <w:pPr>
        <w:ind w:left="6480" w:hanging="360"/>
      </w:pPr>
      <w:rPr>
        <w:rFonts w:ascii="Wingdings" w:hAnsi="Wingdings" w:hint="default"/>
      </w:rPr>
    </w:lvl>
  </w:abstractNum>
  <w:abstractNum w:abstractNumId="103" w15:restartNumberingAfterBreak="0">
    <w:nsid w:val="35EE5E48"/>
    <w:multiLevelType w:val="hybridMultilevel"/>
    <w:tmpl w:val="465249E8"/>
    <w:lvl w:ilvl="0" w:tplc="CCA456FC">
      <w:start w:val="1"/>
      <w:numFmt w:val="bullet"/>
      <w:lvlText w:val="§"/>
      <w:lvlJc w:val="left"/>
      <w:pPr>
        <w:ind w:left="720" w:hanging="360"/>
      </w:pPr>
      <w:rPr>
        <w:rFonts w:ascii="Wingdings" w:hAnsi="Wingdings" w:hint="default"/>
      </w:rPr>
    </w:lvl>
    <w:lvl w:ilvl="1" w:tplc="936AF78A">
      <w:start w:val="1"/>
      <w:numFmt w:val="bullet"/>
      <w:lvlText w:val="o"/>
      <w:lvlJc w:val="left"/>
      <w:pPr>
        <w:ind w:left="1440" w:hanging="360"/>
      </w:pPr>
      <w:rPr>
        <w:rFonts w:ascii="Courier New" w:hAnsi="Courier New" w:hint="default"/>
      </w:rPr>
    </w:lvl>
    <w:lvl w:ilvl="2" w:tplc="1BD0781A">
      <w:start w:val="1"/>
      <w:numFmt w:val="bullet"/>
      <w:lvlText w:val=""/>
      <w:lvlJc w:val="left"/>
      <w:pPr>
        <w:ind w:left="2160" w:hanging="360"/>
      </w:pPr>
      <w:rPr>
        <w:rFonts w:ascii="Wingdings" w:hAnsi="Wingdings" w:hint="default"/>
      </w:rPr>
    </w:lvl>
    <w:lvl w:ilvl="3" w:tplc="161C8488">
      <w:start w:val="1"/>
      <w:numFmt w:val="bullet"/>
      <w:lvlText w:val=""/>
      <w:lvlJc w:val="left"/>
      <w:pPr>
        <w:ind w:left="2880" w:hanging="360"/>
      </w:pPr>
      <w:rPr>
        <w:rFonts w:ascii="Symbol" w:hAnsi="Symbol" w:hint="default"/>
      </w:rPr>
    </w:lvl>
    <w:lvl w:ilvl="4" w:tplc="D090CFBE">
      <w:start w:val="1"/>
      <w:numFmt w:val="bullet"/>
      <w:lvlText w:val="o"/>
      <w:lvlJc w:val="left"/>
      <w:pPr>
        <w:ind w:left="3600" w:hanging="360"/>
      </w:pPr>
      <w:rPr>
        <w:rFonts w:ascii="Courier New" w:hAnsi="Courier New" w:hint="default"/>
      </w:rPr>
    </w:lvl>
    <w:lvl w:ilvl="5" w:tplc="6A5CABC0">
      <w:start w:val="1"/>
      <w:numFmt w:val="bullet"/>
      <w:lvlText w:val=""/>
      <w:lvlJc w:val="left"/>
      <w:pPr>
        <w:ind w:left="4320" w:hanging="360"/>
      </w:pPr>
      <w:rPr>
        <w:rFonts w:ascii="Wingdings" w:hAnsi="Wingdings" w:hint="default"/>
      </w:rPr>
    </w:lvl>
    <w:lvl w:ilvl="6" w:tplc="84D6868E">
      <w:start w:val="1"/>
      <w:numFmt w:val="bullet"/>
      <w:lvlText w:val=""/>
      <w:lvlJc w:val="left"/>
      <w:pPr>
        <w:ind w:left="5040" w:hanging="360"/>
      </w:pPr>
      <w:rPr>
        <w:rFonts w:ascii="Symbol" w:hAnsi="Symbol" w:hint="default"/>
      </w:rPr>
    </w:lvl>
    <w:lvl w:ilvl="7" w:tplc="9B489502">
      <w:start w:val="1"/>
      <w:numFmt w:val="bullet"/>
      <w:lvlText w:val="o"/>
      <w:lvlJc w:val="left"/>
      <w:pPr>
        <w:ind w:left="5760" w:hanging="360"/>
      </w:pPr>
      <w:rPr>
        <w:rFonts w:ascii="Courier New" w:hAnsi="Courier New" w:hint="default"/>
      </w:rPr>
    </w:lvl>
    <w:lvl w:ilvl="8" w:tplc="F4807114">
      <w:start w:val="1"/>
      <w:numFmt w:val="bullet"/>
      <w:lvlText w:val=""/>
      <w:lvlJc w:val="left"/>
      <w:pPr>
        <w:ind w:left="6480" w:hanging="360"/>
      </w:pPr>
      <w:rPr>
        <w:rFonts w:ascii="Wingdings" w:hAnsi="Wingdings" w:hint="default"/>
      </w:rPr>
    </w:lvl>
  </w:abstractNum>
  <w:abstractNum w:abstractNumId="104" w15:restartNumberingAfterBreak="0">
    <w:nsid w:val="3785AD93"/>
    <w:multiLevelType w:val="hybridMultilevel"/>
    <w:tmpl w:val="A33CBCA6"/>
    <w:lvl w:ilvl="0" w:tplc="C5D4E71E">
      <w:start w:val="1"/>
      <w:numFmt w:val="bullet"/>
      <w:lvlText w:val="-"/>
      <w:lvlJc w:val="left"/>
      <w:pPr>
        <w:ind w:left="720" w:hanging="360"/>
      </w:pPr>
      <w:rPr>
        <w:rFonts w:ascii="&quot;Calibri&quot;,sans-serif" w:hAnsi="&quot;Calibri&quot;,sans-serif" w:hint="default"/>
      </w:rPr>
    </w:lvl>
    <w:lvl w:ilvl="1" w:tplc="03AE7B52">
      <w:start w:val="1"/>
      <w:numFmt w:val="bullet"/>
      <w:lvlText w:val="o"/>
      <w:lvlJc w:val="left"/>
      <w:pPr>
        <w:ind w:left="1440" w:hanging="360"/>
      </w:pPr>
      <w:rPr>
        <w:rFonts w:ascii="Courier New" w:hAnsi="Courier New" w:hint="default"/>
      </w:rPr>
    </w:lvl>
    <w:lvl w:ilvl="2" w:tplc="57A6F8C2">
      <w:start w:val="1"/>
      <w:numFmt w:val="bullet"/>
      <w:lvlText w:val=""/>
      <w:lvlJc w:val="left"/>
      <w:pPr>
        <w:ind w:left="2160" w:hanging="360"/>
      </w:pPr>
      <w:rPr>
        <w:rFonts w:ascii="Wingdings" w:hAnsi="Wingdings" w:hint="default"/>
      </w:rPr>
    </w:lvl>
    <w:lvl w:ilvl="3" w:tplc="BD04E36C">
      <w:start w:val="1"/>
      <w:numFmt w:val="bullet"/>
      <w:lvlText w:val=""/>
      <w:lvlJc w:val="left"/>
      <w:pPr>
        <w:ind w:left="2880" w:hanging="360"/>
      </w:pPr>
      <w:rPr>
        <w:rFonts w:ascii="Symbol" w:hAnsi="Symbol" w:hint="default"/>
      </w:rPr>
    </w:lvl>
    <w:lvl w:ilvl="4" w:tplc="613EF5DC">
      <w:start w:val="1"/>
      <w:numFmt w:val="bullet"/>
      <w:lvlText w:val="o"/>
      <w:lvlJc w:val="left"/>
      <w:pPr>
        <w:ind w:left="3600" w:hanging="360"/>
      </w:pPr>
      <w:rPr>
        <w:rFonts w:ascii="Courier New" w:hAnsi="Courier New" w:hint="default"/>
      </w:rPr>
    </w:lvl>
    <w:lvl w:ilvl="5" w:tplc="95E621D6">
      <w:start w:val="1"/>
      <w:numFmt w:val="bullet"/>
      <w:lvlText w:val=""/>
      <w:lvlJc w:val="left"/>
      <w:pPr>
        <w:ind w:left="4320" w:hanging="360"/>
      </w:pPr>
      <w:rPr>
        <w:rFonts w:ascii="Wingdings" w:hAnsi="Wingdings" w:hint="default"/>
      </w:rPr>
    </w:lvl>
    <w:lvl w:ilvl="6" w:tplc="8E8E7612">
      <w:start w:val="1"/>
      <w:numFmt w:val="bullet"/>
      <w:lvlText w:val=""/>
      <w:lvlJc w:val="left"/>
      <w:pPr>
        <w:ind w:left="5040" w:hanging="360"/>
      </w:pPr>
      <w:rPr>
        <w:rFonts w:ascii="Symbol" w:hAnsi="Symbol" w:hint="default"/>
      </w:rPr>
    </w:lvl>
    <w:lvl w:ilvl="7" w:tplc="2736B0D4">
      <w:start w:val="1"/>
      <w:numFmt w:val="bullet"/>
      <w:lvlText w:val="o"/>
      <w:lvlJc w:val="left"/>
      <w:pPr>
        <w:ind w:left="5760" w:hanging="360"/>
      </w:pPr>
      <w:rPr>
        <w:rFonts w:ascii="Courier New" w:hAnsi="Courier New" w:hint="default"/>
      </w:rPr>
    </w:lvl>
    <w:lvl w:ilvl="8" w:tplc="20A00E6C">
      <w:start w:val="1"/>
      <w:numFmt w:val="bullet"/>
      <w:lvlText w:val=""/>
      <w:lvlJc w:val="left"/>
      <w:pPr>
        <w:ind w:left="6480" w:hanging="360"/>
      </w:pPr>
      <w:rPr>
        <w:rFonts w:ascii="Wingdings" w:hAnsi="Wingdings" w:hint="default"/>
      </w:rPr>
    </w:lvl>
  </w:abstractNum>
  <w:abstractNum w:abstractNumId="105" w15:restartNumberingAfterBreak="0">
    <w:nsid w:val="386069A5"/>
    <w:multiLevelType w:val="hybridMultilevel"/>
    <w:tmpl w:val="04021AF8"/>
    <w:lvl w:ilvl="0" w:tplc="71F4150E">
      <w:start w:val="1"/>
      <w:numFmt w:val="bullet"/>
      <w:lvlText w:val="-"/>
      <w:lvlJc w:val="left"/>
      <w:pPr>
        <w:ind w:left="1494" w:hanging="360"/>
      </w:pPr>
      <w:rPr>
        <w:rFonts w:ascii="Arial" w:eastAsia="Times New Roman" w:hAnsi="Arial" w:cs="Arial" w:hint="default"/>
      </w:rPr>
    </w:lvl>
    <w:lvl w:ilvl="1" w:tplc="04050003" w:tentative="1">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106" w15:restartNumberingAfterBreak="0">
    <w:nsid w:val="386E05A2"/>
    <w:multiLevelType w:val="multilevel"/>
    <w:tmpl w:val="2DF47882"/>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c1"/>
      <w:lvlText w:val="c.%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39287E37"/>
    <w:multiLevelType w:val="singleLevel"/>
    <w:tmpl w:val="BE5A0A80"/>
    <w:lvl w:ilvl="0">
      <w:start w:val="2"/>
      <w:numFmt w:val="bullet"/>
      <w:lvlText w:val="-"/>
      <w:lvlJc w:val="left"/>
      <w:pPr>
        <w:tabs>
          <w:tab w:val="num" w:pos="1497"/>
        </w:tabs>
        <w:ind w:left="1497" w:hanging="360"/>
      </w:pPr>
      <w:rPr>
        <w:rFonts w:ascii="Times New Roman" w:hAnsi="Times New Roman" w:hint="default"/>
      </w:rPr>
    </w:lvl>
  </w:abstractNum>
  <w:abstractNum w:abstractNumId="108" w15:restartNumberingAfterBreak="0">
    <w:nsid w:val="397F840F"/>
    <w:multiLevelType w:val="hybridMultilevel"/>
    <w:tmpl w:val="071617F2"/>
    <w:lvl w:ilvl="0" w:tplc="05502076">
      <w:start w:val="1"/>
      <w:numFmt w:val="bullet"/>
      <w:lvlText w:val=""/>
      <w:lvlJc w:val="left"/>
      <w:pPr>
        <w:ind w:left="720" w:hanging="360"/>
      </w:pPr>
      <w:rPr>
        <w:rFonts w:ascii="Symbol" w:hAnsi="Symbol" w:hint="default"/>
      </w:rPr>
    </w:lvl>
    <w:lvl w:ilvl="1" w:tplc="BE5E8D0E">
      <w:start w:val="1"/>
      <w:numFmt w:val="bullet"/>
      <w:lvlText w:val="-"/>
      <w:lvlJc w:val="left"/>
      <w:pPr>
        <w:ind w:left="1440" w:hanging="360"/>
      </w:pPr>
      <w:rPr>
        <w:rFonts w:ascii="&quot;Courier New&quot;" w:hAnsi="&quot;Courier New&quot;" w:hint="default"/>
      </w:rPr>
    </w:lvl>
    <w:lvl w:ilvl="2" w:tplc="DDE41C7A">
      <w:start w:val="1"/>
      <w:numFmt w:val="bullet"/>
      <w:lvlText w:val=""/>
      <w:lvlJc w:val="left"/>
      <w:pPr>
        <w:ind w:left="2160" w:hanging="360"/>
      </w:pPr>
      <w:rPr>
        <w:rFonts w:ascii="Wingdings" w:hAnsi="Wingdings" w:hint="default"/>
      </w:rPr>
    </w:lvl>
    <w:lvl w:ilvl="3" w:tplc="C69AAFCE">
      <w:start w:val="1"/>
      <w:numFmt w:val="bullet"/>
      <w:lvlText w:val=""/>
      <w:lvlJc w:val="left"/>
      <w:pPr>
        <w:ind w:left="2880" w:hanging="360"/>
      </w:pPr>
      <w:rPr>
        <w:rFonts w:ascii="Symbol" w:hAnsi="Symbol" w:hint="default"/>
      </w:rPr>
    </w:lvl>
    <w:lvl w:ilvl="4" w:tplc="081EB366">
      <w:start w:val="1"/>
      <w:numFmt w:val="bullet"/>
      <w:lvlText w:val="o"/>
      <w:lvlJc w:val="left"/>
      <w:pPr>
        <w:ind w:left="3600" w:hanging="360"/>
      </w:pPr>
      <w:rPr>
        <w:rFonts w:ascii="Courier New" w:hAnsi="Courier New" w:hint="default"/>
      </w:rPr>
    </w:lvl>
    <w:lvl w:ilvl="5" w:tplc="DCE27B94">
      <w:start w:val="1"/>
      <w:numFmt w:val="bullet"/>
      <w:lvlText w:val=""/>
      <w:lvlJc w:val="left"/>
      <w:pPr>
        <w:ind w:left="4320" w:hanging="360"/>
      </w:pPr>
      <w:rPr>
        <w:rFonts w:ascii="Wingdings" w:hAnsi="Wingdings" w:hint="default"/>
      </w:rPr>
    </w:lvl>
    <w:lvl w:ilvl="6" w:tplc="6472EB18">
      <w:start w:val="1"/>
      <w:numFmt w:val="bullet"/>
      <w:lvlText w:val=""/>
      <w:lvlJc w:val="left"/>
      <w:pPr>
        <w:ind w:left="5040" w:hanging="360"/>
      </w:pPr>
      <w:rPr>
        <w:rFonts w:ascii="Symbol" w:hAnsi="Symbol" w:hint="default"/>
      </w:rPr>
    </w:lvl>
    <w:lvl w:ilvl="7" w:tplc="7FDEF32A">
      <w:start w:val="1"/>
      <w:numFmt w:val="bullet"/>
      <w:lvlText w:val="o"/>
      <w:lvlJc w:val="left"/>
      <w:pPr>
        <w:ind w:left="5760" w:hanging="360"/>
      </w:pPr>
      <w:rPr>
        <w:rFonts w:ascii="Courier New" w:hAnsi="Courier New" w:hint="default"/>
      </w:rPr>
    </w:lvl>
    <w:lvl w:ilvl="8" w:tplc="180E41BE">
      <w:start w:val="1"/>
      <w:numFmt w:val="bullet"/>
      <w:lvlText w:val=""/>
      <w:lvlJc w:val="left"/>
      <w:pPr>
        <w:ind w:left="6480" w:hanging="360"/>
      </w:pPr>
      <w:rPr>
        <w:rFonts w:ascii="Wingdings" w:hAnsi="Wingdings" w:hint="default"/>
      </w:rPr>
    </w:lvl>
  </w:abstractNum>
  <w:abstractNum w:abstractNumId="109" w15:restartNumberingAfterBreak="0">
    <w:nsid w:val="398D39CC"/>
    <w:multiLevelType w:val="hybridMultilevel"/>
    <w:tmpl w:val="EABA6D76"/>
    <w:lvl w:ilvl="0" w:tplc="C896D786">
      <w:start w:val="1"/>
      <w:numFmt w:val="bullet"/>
      <w:lvlText w:val="·"/>
      <w:lvlJc w:val="left"/>
      <w:pPr>
        <w:ind w:left="720" w:hanging="360"/>
      </w:pPr>
      <w:rPr>
        <w:rFonts w:ascii="Symbol" w:hAnsi="Symbol" w:hint="default"/>
      </w:rPr>
    </w:lvl>
    <w:lvl w:ilvl="1" w:tplc="EE0872D4">
      <w:start w:val="1"/>
      <w:numFmt w:val="bullet"/>
      <w:lvlText w:val="o"/>
      <w:lvlJc w:val="left"/>
      <w:pPr>
        <w:ind w:left="1440" w:hanging="360"/>
      </w:pPr>
      <w:rPr>
        <w:rFonts w:ascii="Courier New" w:hAnsi="Courier New" w:hint="default"/>
      </w:rPr>
    </w:lvl>
    <w:lvl w:ilvl="2" w:tplc="993E6C8E">
      <w:start w:val="1"/>
      <w:numFmt w:val="bullet"/>
      <w:lvlText w:val=""/>
      <w:lvlJc w:val="left"/>
      <w:pPr>
        <w:ind w:left="2160" w:hanging="360"/>
      </w:pPr>
      <w:rPr>
        <w:rFonts w:ascii="Wingdings" w:hAnsi="Wingdings" w:hint="default"/>
      </w:rPr>
    </w:lvl>
    <w:lvl w:ilvl="3" w:tplc="E5245AE6">
      <w:start w:val="1"/>
      <w:numFmt w:val="bullet"/>
      <w:lvlText w:val=""/>
      <w:lvlJc w:val="left"/>
      <w:pPr>
        <w:ind w:left="2880" w:hanging="360"/>
      </w:pPr>
      <w:rPr>
        <w:rFonts w:ascii="Symbol" w:hAnsi="Symbol" w:hint="default"/>
      </w:rPr>
    </w:lvl>
    <w:lvl w:ilvl="4" w:tplc="A5F4EB7E">
      <w:start w:val="1"/>
      <w:numFmt w:val="bullet"/>
      <w:lvlText w:val="o"/>
      <w:lvlJc w:val="left"/>
      <w:pPr>
        <w:ind w:left="3600" w:hanging="360"/>
      </w:pPr>
      <w:rPr>
        <w:rFonts w:ascii="Courier New" w:hAnsi="Courier New" w:hint="default"/>
      </w:rPr>
    </w:lvl>
    <w:lvl w:ilvl="5" w:tplc="BF329362">
      <w:start w:val="1"/>
      <w:numFmt w:val="bullet"/>
      <w:lvlText w:val=""/>
      <w:lvlJc w:val="left"/>
      <w:pPr>
        <w:ind w:left="4320" w:hanging="360"/>
      </w:pPr>
      <w:rPr>
        <w:rFonts w:ascii="Wingdings" w:hAnsi="Wingdings" w:hint="default"/>
      </w:rPr>
    </w:lvl>
    <w:lvl w:ilvl="6" w:tplc="9BE6583A">
      <w:start w:val="1"/>
      <w:numFmt w:val="bullet"/>
      <w:lvlText w:val=""/>
      <w:lvlJc w:val="left"/>
      <w:pPr>
        <w:ind w:left="5040" w:hanging="360"/>
      </w:pPr>
      <w:rPr>
        <w:rFonts w:ascii="Symbol" w:hAnsi="Symbol" w:hint="default"/>
      </w:rPr>
    </w:lvl>
    <w:lvl w:ilvl="7" w:tplc="2CEA6762">
      <w:start w:val="1"/>
      <w:numFmt w:val="bullet"/>
      <w:lvlText w:val="o"/>
      <w:lvlJc w:val="left"/>
      <w:pPr>
        <w:ind w:left="5760" w:hanging="360"/>
      </w:pPr>
      <w:rPr>
        <w:rFonts w:ascii="Courier New" w:hAnsi="Courier New" w:hint="default"/>
      </w:rPr>
    </w:lvl>
    <w:lvl w:ilvl="8" w:tplc="A0AC577A">
      <w:start w:val="1"/>
      <w:numFmt w:val="bullet"/>
      <w:lvlText w:val=""/>
      <w:lvlJc w:val="left"/>
      <w:pPr>
        <w:ind w:left="6480" w:hanging="360"/>
      </w:pPr>
      <w:rPr>
        <w:rFonts w:ascii="Wingdings" w:hAnsi="Wingdings" w:hint="default"/>
      </w:rPr>
    </w:lvl>
  </w:abstractNum>
  <w:abstractNum w:abstractNumId="110" w15:restartNumberingAfterBreak="0">
    <w:nsid w:val="39A1106E"/>
    <w:multiLevelType w:val="hybridMultilevel"/>
    <w:tmpl w:val="4B767E18"/>
    <w:lvl w:ilvl="0" w:tplc="BD4ED230">
      <w:start w:val="1"/>
      <w:numFmt w:val="lowerLetter"/>
      <w:lvlText w:val="%1)"/>
      <w:lvlJc w:val="left"/>
      <w:pPr>
        <w:ind w:left="1494" w:hanging="360"/>
      </w:pPr>
      <w:rPr>
        <w:rFonts w:hint="default"/>
        <w:color w:val="auto"/>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11" w15:restartNumberingAfterBreak="0">
    <w:nsid w:val="3A19129E"/>
    <w:multiLevelType w:val="hybridMultilevel"/>
    <w:tmpl w:val="EB9C7D14"/>
    <w:lvl w:ilvl="0" w:tplc="FC46D552">
      <w:start w:val="1"/>
      <w:numFmt w:val="bullet"/>
      <w:lvlText w:val="§"/>
      <w:lvlJc w:val="left"/>
      <w:pPr>
        <w:ind w:left="720" w:hanging="360"/>
      </w:pPr>
      <w:rPr>
        <w:rFonts w:ascii="Wingdings" w:hAnsi="Wingdings" w:hint="default"/>
      </w:rPr>
    </w:lvl>
    <w:lvl w:ilvl="1" w:tplc="430CA7DE">
      <w:start w:val="1"/>
      <w:numFmt w:val="bullet"/>
      <w:lvlText w:val="o"/>
      <w:lvlJc w:val="left"/>
      <w:pPr>
        <w:ind w:left="1440" w:hanging="360"/>
      </w:pPr>
      <w:rPr>
        <w:rFonts w:ascii="Courier New" w:hAnsi="Courier New" w:hint="default"/>
      </w:rPr>
    </w:lvl>
    <w:lvl w:ilvl="2" w:tplc="9484F476">
      <w:start w:val="1"/>
      <w:numFmt w:val="bullet"/>
      <w:lvlText w:val=""/>
      <w:lvlJc w:val="left"/>
      <w:pPr>
        <w:ind w:left="2160" w:hanging="360"/>
      </w:pPr>
      <w:rPr>
        <w:rFonts w:ascii="Wingdings" w:hAnsi="Wingdings" w:hint="default"/>
      </w:rPr>
    </w:lvl>
    <w:lvl w:ilvl="3" w:tplc="DAD81524">
      <w:start w:val="1"/>
      <w:numFmt w:val="bullet"/>
      <w:lvlText w:val=""/>
      <w:lvlJc w:val="left"/>
      <w:pPr>
        <w:ind w:left="2880" w:hanging="360"/>
      </w:pPr>
      <w:rPr>
        <w:rFonts w:ascii="Symbol" w:hAnsi="Symbol" w:hint="default"/>
      </w:rPr>
    </w:lvl>
    <w:lvl w:ilvl="4" w:tplc="825A2278">
      <w:start w:val="1"/>
      <w:numFmt w:val="bullet"/>
      <w:lvlText w:val="o"/>
      <w:lvlJc w:val="left"/>
      <w:pPr>
        <w:ind w:left="3600" w:hanging="360"/>
      </w:pPr>
      <w:rPr>
        <w:rFonts w:ascii="Courier New" w:hAnsi="Courier New" w:hint="default"/>
      </w:rPr>
    </w:lvl>
    <w:lvl w:ilvl="5" w:tplc="D9983D8A">
      <w:start w:val="1"/>
      <w:numFmt w:val="bullet"/>
      <w:lvlText w:val=""/>
      <w:lvlJc w:val="left"/>
      <w:pPr>
        <w:ind w:left="4320" w:hanging="360"/>
      </w:pPr>
      <w:rPr>
        <w:rFonts w:ascii="Wingdings" w:hAnsi="Wingdings" w:hint="default"/>
      </w:rPr>
    </w:lvl>
    <w:lvl w:ilvl="6" w:tplc="378C76DA">
      <w:start w:val="1"/>
      <w:numFmt w:val="bullet"/>
      <w:lvlText w:val=""/>
      <w:lvlJc w:val="left"/>
      <w:pPr>
        <w:ind w:left="5040" w:hanging="360"/>
      </w:pPr>
      <w:rPr>
        <w:rFonts w:ascii="Symbol" w:hAnsi="Symbol" w:hint="default"/>
      </w:rPr>
    </w:lvl>
    <w:lvl w:ilvl="7" w:tplc="07383700">
      <w:start w:val="1"/>
      <w:numFmt w:val="bullet"/>
      <w:lvlText w:val="o"/>
      <w:lvlJc w:val="left"/>
      <w:pPr>
        <w:ind w:left="5760" w:hanging="360"/>
      </w:pPr>
      <w:rPr>
        <w:rFonts w:ascii="Courier New" w:hAnsi="Courier New" w:hint="default"/>
      </w:rPr>
    </w:lvl>
    <w:lvl w:ilvl="8" w:tplc="54024B30">
      <w:start w:val="1"/>
      <w:numFmt w:val="bullet"/>
      <w:lvlText w:val=""/>
      <w:lvlJc w:val="left"/>
      <w:pPr>
        <w:ind w:left="6480" w:hanging="360"/>
      </w:pPr>
      <w:rPr>
        <w:rFonts w:ascii="Wingdings" w:hAnsi="Wingdings" w:hint="default"/>
      </w:rPr>
    </w:lvl>
  </w:abstractNum>
  <w:abstractNum w:abstractNumId="112" w15:restartNumberingAfterBreak="0">
    <w:nsid w:val="3A2B35D3"/>
    <w:multiLevelType w:val="hybridMultilevel"/>
    <w:tmpl w:val="096E2016"/>
    <w:lvl w:ilvl="0" w:tplc="3E747658">
      <w:start w:val="1"/>
      <w:numFmt w:val="bullet"/>
      <w:lvlText w:val=""/>
      <w:lvlJc w:val="left"/>
      <w:pPr>
        <w:ind w:left="720" w:hanging="360"/>
      </w:pPr>
      <w:rPr>
        <w:rFonts w:ascii="Symbol" w:hAnsi="Symbol" w:hint="default"/>
      </w:rPr>
    </w:lvl>
    <w:lvl w:ilvl="1" w:tplc="7EFADB84">
      <w:start w:val="1"/>
      <w:numFmt w:val="bullet"/>
      <w:lvlText w:val="§"/>
      <w:lvlJc w:val="left"/>
      <w:pPr>
        <w:ind w:left="1440" w:hanging="360"/>
      </w:pPr>
      <w:rPr>
        <w:rFonts w:ascii="Wingdings" w:hAnsi="Wingdings" w:hint="default"/>
      </w:rPr>
    </w:lvl>
    <w:lvl w:ilvl="2" w:tplc="0088ABD2">
      <w:start w:val="1"/>
      <w:numFmt w:val="bullet"/>
      <w:lvlText w:val=""/>
      <w:lvlJc w:val="left"/>
      <w:pPr>
        <w:ind w:left="2160" w:hanging="360"/>
      </w:pPr>
      <w:rPr>
        <w:rFonts w:ascii="Wingdings" w:hAnsi="Wingdings" w:hint="default"/>
      </w:rPr>
    </w:lvl>
    <w:lvl w:ilvl="3" w:tplc="2AF08F8E">
      <w:start w:val="1"/>
      <w:numFmt w:val="bullet"/>
      <w:lvlText w:val=""/>
      <w:lvlJc w:val="left"/>
      <w:pPr>
        <w:ind w:left="2880" w:hanging="360"/>
      </w:pPr>
      <w:rPr>
        <w:rFonts w:ascii="Symbol" w:hAnsi="Symbol" w:hint="default"/>
      </w:rPr>
    </w:lvl>
    <w:lvl w:ilvl="4" w:tplc="BD6C49DE">
      <w:start w:val="1"/>
      <w:numFmt w:val="bullet"/>
      <w:lvlText w:val="o"/>
      <w:lvlJc w:val="left"/>
      <w:pPr>
        <w:ind w:left="3600" w:hanging="360"/>
      </w:pPr>
      <w:rPr>
        <w:rFonts w:ascii="Courier New" w:hAnsi="Courier New" w:hint="default"/>
      </w:rPr>
    </w:lvl>
    <w:lvl w:ilvl="5" w:tplc="202CAB64">
      <w:start w:val="1"/>
      <w:numFmt w:val="bullet"/>
      <w:lvlText w:val=""/>
      <w:lvlJc w:val="left"/>
      <w:pPr>
        <w:ind w:left="4320" w:hanging="360"/>
      </w:pPr>
      <w:rPr>
        <w:rFonts w:ascii="Wingdings" w:hAnsi="Wingdings" w:hint="default"/>
      </w:rPr>
    </w:lvl>
    <w:lvl w:ilvl="6" w:tplc="9C781A44">
      <w:start w:val="1"/>
      <w:numFmt w:val="bullet"/>
      <w:lvlText w:val=""/>
      <w:lvlJc w:val="left"/>
      <w:pPr>
        <w:ind w:left="5040" w:hanging="360"/>
      </w:pPr>
      <w:rPr>
        <w:rFonts w:ascii="Symbol" w:hAnsi="Symbol" w:hint="default"/>
      </w:rPr>
    </w:lvl>
    <w:lvl w:ilvl="7" w:tplc="FA926C70">
      <w:start w:val="1"/>
      <w:numFmt w:val="bullet"/>
      <w:lvlText w:val="o"/>
      <w:lvlJc w:val="left"/>
      <w:pPr>
        <w:ind w:left="5760" w:hanging="360"/>
      </w:pPr>
      <w:rPr>
        <w:rFonts w:ascii="Courier New" w:hAnsi="Courier New" w:hint="default"/>
      </w:rPr>
    </w:lvl>
    <w:lvl w:ilvl="8" w:tplc="89FE5868">
      <w:start w:val="1"/>
      <w:numFmt w:val="bullet"/>
      <w:lvlText w:val=""/>
      <w:lvlJc w:val="left"/>
      <w:pPr>
        <w:ind w:left="6480" w:hanging="360"/>
      </w:pPr>
      <w:rPr>
        <w:rFonts w:ascii="Wingdings" w:hAnsi="Wingdings" w:hint="default"/>
      </w:rPr>
    </w:lvl>
  </w:abstractNum>
  <w:abstractNum w:abstractNumId="113" w15:restartNumberingAfterBreak="0">
    <w:nsid w:val="3B36C736"/>
    <w:multiLevelType w:val="hybridMultilevel"/>
    <w:tmpl w:val="8AD48504"/>
    <w:lvl w:ilvl="0" w:tplc="78F4A0E8">
      <w:start w:val="1"/>
      <w:numFmt w:val="bullet"/>
      <w:lvlText w:val="·"/>
      <w:lvlJc w:val="left"/>
      <w:pPr>
        <w:ind w:left="720" w:hanging="360"/>
      </w:pPr>
      <w:rPr>
        <w:rFonts w:ascii="Symbol" w:hAnsi="Symbol" w:hint="default"/>
      </w:rPr>
    </w:lvl>
    <w:lvl w:ilvl="1" w:tplc="82E62598">
      <w:start w:val="1"/>
      <w:numFmt w:val="bullet"/>
      <w:lvlText w:val="o"/>
      <w:lvlJc w:val="left"/>
      <w:pPr>
        <w:ind w:left="1440" w:hanging="360"/>
      </w:pPr>
      <w:rPr>
        <w:rFonts w:ascii="Courier New" w:hAnsi="Courier New" w:hint="default"/>
      </w:rPr>
    </w:lvl>
    <w:lvl w:ilvl="2" w:tplc="9314DD30">
      <w:start w:val="1"/>
      <w:numFmt w:val="bullet"/>
      <w:lvlText w:val=""/>
      <w:lvlJc w:val="left"/>
      <w:pPr>
        <w:ind w:left="2160" w:hanging="360"/>
      </w:pPr>
      <w:rPr>
        <w:rFonts w:ascii="Wingdings" w:hAnsi="Wingdings" w:hint="default"/>
      </w:rPr>
    </w:lvl>
    <w:lvl w:ilvl="3" w:tplc="349EF258">
      <w:start w:val="1"/>
      <w:numFmt w:val="bullet"/>
      <w:lvlText w:val=""/>
      <w:lvlJc w:val="left"/>
      <w:pPr>
        <w:ind w:left="2880" w:hanging="360"/>
      </w:pPr>
      <w:rPr>
        <w:rFonts w:ascii="Symbol" w:hAnsi="Symbol" w:hint="default"/>
      </w:rPr>
    </w:lvl>
    <w:lvl w:ilvl="4" w:tplc="A448FC98">
      <w:start w:val="1"/>
      <w:numFmt w:val="bullet"/>
      <w:lvlText w:val="o"/>
      <w:lvlJc w:val="left"/>
      <w:pPr>
        <w:ind w:left="3600" w:hanging="360"/>
      </w:pPr>
      <w:rPr>
        <w:rFonts w:ascii="Courier New" w:hAnsi="Courier New" w:hint="default"/>
      </w:rPr>
    </w:lvl>
    <w:lvl w:ilvl="5" w:tplc="F3C8C658">
      <w:start w:val="1"/>
      <w:numFmt w:val="bullet"/>
      <w:lvlText w:val=""/>
      <w:lvlJc w:val="left"/>
      <w:pPr>
        <w:ind w:left="4320" w:hanging="360"/>
      </w:pPr>
      <w:rPr>
        <w:rFonts w:ascii="Wingdings" w:hAnsi="Wingdings" w:hint="default"/>
      </w:rPr>
    </w:lvl>
    <w:lvl w:ilvl="6" w:tplc="907AFD68">
      <w:start w:val="1"/>
      <w:numFmt w:val="bullet"/>
      <w:lvlText w:val=""/>
      <w:lvlJc w:val="left"/>
      <w:pPr>
        <w:ind w:left="5040" w:hanging="360"/>
      </w:pPr>
      <w:rPr>
        <w:rFonts w:ascii="Symbol" w:hAnsi="Symbol" w:hint="default"/>
      </w:rPr>
    </w:lvl>
    <w:lvl w:ilvl="7" w:tplc="343C5072">
      <w:start w:val="1"/>
      <w:numFmt w:val="bullet"/>
      <w:lvlText w:val="o"/>
      <w:lvlJc w:val="left"/>
      <w:pPr>
        <w:ind w:left="5760" w:hanging="360"/>
      </w:pPr>
      <w:rPr>
        <w:rFonts w:ascii="Courier New" w:hAnsi="Courier New" w:hint="default"/>
      </w:rPr>
    </w:lvl>
    <w:lvl w:ilvl="8" w:tplc="B3126D62">
      <w:start w:val="1"/>
      <w:numFmt w:val="bullet"/>
      <w:lvlText w:val=""/>
      <w:lvlJc w:val="left"/>
      <w:pPr>
        <w:ind w:left="6480" w:hanging="360"/>
      </w:pPr>
      <w:rPr>
        <w:rFonts w:ascii="Wingdings" w:hAnsi="Wingdings" w:hint="default"/>
      </w:rPr>
    </w:lvl>
  </w:abstractNum>
  <w:abstractNum w:abstractNumId="114" w15:restartNumberingAfterBreak="0">
    <w:nsid w:val="3B625A8A"/>
    <w:multiLevelType w:val="multilevel"/>
    <w:tmpl w:val="8B1A0FF4"/>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j1"/>
      <w:lvlText w:val="j.%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5" w15:restartNumberingAfterBreak="0">
    <w:nsid w:val="3B88E985"/>
    <w:multiLevelType w:val="hybridMultilevel"/>
    <w:tmpl w:val="48241282"/>
    <w:lvl w:ilvl="0" w:tplc="625E314A">
      <w:start w:val="1"/>
      <w:numFmt w:val="bullet"/>
      <w:lvlText w:val="·"/>
      <w:lvlJc w:val="left"/>
      <w:pPr>
        <w:ind w:left="720" w:hanging="360"/>
      </w:pPr>
      <w:rPr>
        <w:rFonts w:ascii="Symbol" w:hAnsi="Symbol" w:hint="default"/>
      </w:rPr>
    </w:lvl>
    <w:lvl w:ilvl="1" w:tplc="539C0166">
      <w:start w:val="1"/>
      <w:numFmt w:val="bullet"/>
      <w:lvlText w:val="o"/>
      <w:lvlJc w:val="left"/>
      <w:pPr>
        <w:ind w:left="1440" w:hanging="360"/>
      </w:pPr>
      <w:rPr>
        <w:rFonts w:ascii="Courier New" w:hAnsi="Courier New" w:hint="default"/>
      </w:rPr>
    </w:lvl>
    <w:lvl w:ilvl="2" w:tplc="0470BED4">
      <w:start w:val="1"/>
      <w:numFmt w:val="bullet"/>
      <w:lvlText w:val=""/>
      <w:lvlJc w:val="left"/>
      <w:pPr>
        <w:ind w:left="2160" w:hanging="360"/>
      </w:pPr>
      <w:rPr>
        <w:rFonts w:ascii="Wingdings" w:hAnsi="Wingdings" w:hint="default"/>
      </w:rPr>
    </w:lvl>
    <w:lvl w:ilvl="3" w:tplc="3E244198">
      <w:start w:val="1"/>
      <w:numFmt w:val="bullet"/>
      <w:lvlText w:val=""/>
      <w:lvlJc w:val="left"/>
      <w:pPr>
        <w:ind w:left="2880" w:hanging="360"/>
      </w:pPr>
      <w:rPr>
        <w:rFonts w:ascii="Symbol" w:hAnsi="Symbol" w:hint="default"/>
      </w:rPr>
    </w:lvl>
    <w:lvl w:ilvl="4" w:tplc="F8D46FBA">
      <w:start w:val="1"/>
      <w:numFmt w:val="bullet"/>
      <w:lvlText w:val="o"/>
      <w:lvlJc w:val="left"/>
      <w:pPr>
        <w:ind w:left="3600" w:hanging="360"/>
      </w:pPr>
      <w:rPr>
        <w:rFonts w:ascii="Courier New" w:hAnsi="Courier New" w:hint="default"/>
      </w:rPr>
    </w:lvl>
    <w:lvl w:ilvl="5" w:tplc="C1FA2C30">
      <w:start w:val="1"/>
      <w:numFmt w:val="bullet"/>
      <w:lvlText w:val=""/>
      <w:lvlJc w:val="left"/>
      <w:pPr>
        <w:ind w:left="4320" w:hanging="360"/>
      </w:pPr>
      <w:rPr>
        <w:rFonts w:ascii="Wingdings" w:hAnsi="Wingdings" w:hint="default"/>
      </w:rPr>
    </w:lvl>
    <w:lvl w:ilvl="6" w:tplc="B412B4C0">
      <w:start w:val="1"/>
      <w:numFmt w:val="bullet"/>
      <w:lvlText w:val=""/>
      <w:lvlJc w:val="left"/>
      <w:pPr>
        <w:ind w:left="5040" w:hanging="360"/>
      </w:pPr>
      <w:rPr>
        <w:rFonts w:ascii="Symbol" w:hAnsi="Symbol" w:hint="default"/>
      </w:rPr>
    </w:lvl>
    <w:lvl w:ilvl="7" w:tplc="A9942622">
      <w:start w:val="1"/>
      <w:numFmt w:val="bullet"/>
      <w:lvlText w:val="o"/>
      <w:lvlJc w:val="left"/>
      <w:pPr>
        <w:ind w:left="5760" w:hanging="360"/>
      </w:pPr>
      <w:rPr>
        <w:rFonts w:ascii="Courier New" w:hAnsi="Courier New" w:hint="default"/>
      </w:rPr>
    </w:lvl>
    <w:lvl w:ilvl="8" w:tplc="333CF7C0">
      <w:start w:val="1"/>
      <w:numFmt w:val="bullet"/>
      <w:lvlText w:val=""/>
      <w:lvlJc w:val="left"/>
      <w:pPr>
        <w:ind w:left="6480" w:hanging="360"/>
      </w:pPr>
      <w:rPr>
        <w:rFonts w:ascii="Wingdings" w:hAnsi="Wingdings" w:hint="default"/>
      </w:rPr>
    </w:lvl>
  </w:abstractNum>
  <w:abstractNum w:abstractNumId="116" w15:restartNumberingAfterBreak="0">
    <w:nsid w:val="3B99CE65"/>
    <w:multiLevelType w:val="hybridMultilevel"/>
    <w:tmpl w:val="06E005AC"/>
    <w:lvl w:ilvl="0" w:tplc="07F4600E">
      <w:start w:val="1"/>
      <w:numFmt w:val="bullet"/>
      <w:lvlText w:val="§"/>
      <w:lvlJc w:val="left"/>
      <w:pPr>
        <w:ind w:left="720" w:hanging="360"/>
      </w:pPr>
      <w:rPr>
        <w:rFonts w:ascii="Wingdings" w:hAnsi="Wingdings" w:hint="default"/>
      </w:rPr>
    </w:lvl>
    <w:lvl w:ilvl="1" w:tplc="4C549A60">
      <w:start w:val="1"/>
      <w:numFmt w:val="bullet"/>
      <w:lvlText w:val="o"/>
      <w:lvlJc w:val="left"/>
      <w:pPr>
        <w:ind w:left="1440" w:hanging="360"/>
      </w:pPr>
      <w:rPr>
        <w:rFonts w:ascii="Courier New" w:hAnsi="Courier New" w:hint="default"/>
      </w:rPr>
    </w:lvl>
    <w:lvl w:ilvl="2" w:tplc="01A0B4E4">
      <w:start w:val="1"/>
      <w:numFmt w:val="bullet"/>
      <w:lvlText w:val=""/>
      <w:lvlJc w:val="left"/>
      <w:pPr>
        <w:ind w:left="2160" w:hanging="360"/>
      </w:pPr>
      <w:rPr>
        <w:rFonts w:ascii="Wingdings" w:hAnsi="Wingdings" w:hint="default"/>
      </w:rPr>
    </w:lvl>
    <w:lvl w:ilvl="3" w:tplc="2BE8C30A">
      <w:start w:val="1"/>
      <w:numFmt w:val="bullet"/>
      <w:lvlText w:val=""/>
      <w:lvlJc w:val="left"/>
      <w:pPr>
        <w:ind w:left="2880" w:hanging="360"/>
      </w:pPr>
      <w:rPr>
        <w:rFonts w:ascii="Symbol" w:hAnsi="Symbol" w:hint="default"/>
      </w:rPr>
    </w:lvl>
    <w:lvl w:ilvl="4" w:tplc="097E8704">
      <w:start w:val="1"/>
      <w:numFmt w:val="bullet"/>
      <w:lvlText w:val="o"/>
      <w:lvlJc w:val="left"/>
      <w:pPr>
        <w:ind w:left="3600" w:hanging="360"/>
      </w:pPr>
      <w:rPr>
        <w:rFonts w:ascii="Courier New" w:hAnsi="Courier New" w:hint="default"/>
      </w:rPr>
    </w:lvl>
    <w:lvl w:ilvl="5" w:tplc="0A2A71D8">
      <w:start w:val="1"/>
      <w:numFmt w:val="bullet"/>
      <w:lvlText w:val=""/>
      <w:lvlJc w:val="left"/>
      <w:pPr>
        <w:ind w:left="4320" w:hanging="360"/>
      </w:pPr>
      <w:rPr>
        <w:rFonts w:ascii="Wingdings" w:hAnsi="Wingdings" w:hint="default"/>
      </w:rPr>
    </w:lvl>
    <w:lvl w:ilvl="6" w:tplc="DBA01BE4">
      <w:start w:val="1"/>
      <w:numFmt w:val="bullet"/>
      <w:lvlText w:val=""/>
      <w:lvlJc w:val="left"/>
      <w:pPr>
        <w:ind w:left="5040" w:hanging="360"/>
      </w:pPr>
      <w:rPr>
        <w:rFonts w:ascii="Symbol" w:hAnsi="Symbol" w:hint="default"/>
      </w:rPr>
    </w:lvl>
    <w:lvl w:ilvl="7" w:tplc="58C026D2">
      <w:start w:val="1"/>
      <w:numFmt w:val="bullet"/>
      <w:lvlText w:val="o"/>
      <w:lvlJc w:val="left"/>
      <w:pPr>
        <w:ind w:left="5760" w:hanging="360"/>
      </w:pPr>
      <w:rPr>
        <w:rFonts w:ascii="Courier New" w:hAnsi="Courier New" w:hint="default"/>
      </w:rPr>
    </w:lvl>
    <w:lvl w:ilvl="8" w:tplc="AD8A1C44">
      <w:start w:val="1"/>
      <w:numFmt w:val="bullet"/>
      <w:lvlText w:val=""/>
      <w:lvlJc w:val="left"/>
      <w:pPr>
        <w:ind w:left="6480" w:hanging="360"/>
      </w:pPr>
      <w:rPr>
        <w:rFonts w:ascii="Wingdings" w:hAnsi="Wingdings" w:hint="default"/>
      </w:rPr>
    </w:lvl>
  </w:abstractNum>
  <w:abstractNum w:abstractNumId="117" w15:restartNumberingAfterBreak="0">
    <w:nsid w:val="3BE21DCB"/>
    <w:multiLevelType w:val="hybridMultilevel"/>
    <w:tmpl w:val="7FCE9998"/>
    <w:lvl w:ilvl="0" w:tplc="E4EA7FDC">
      <w:start w:val="1"/>
      <w:numFmt w:val="bullet"/>
      <w:lvlText w:val="-"/>
      <w:lvlJc w:val="left"/>
      <w:pPr>
        <w:ind w:left="720" w:hanging="360"/>
      </w:pPr>
      <w:rPr>
        <w:rFonts w:ascii="&quot;Calibri&quot;,sans-serif" w:hAnsi="&quot;Calibri&quot;,sans-serif" w:hint="default"/>
      </w:rPr>
    </w:lvl>
    <w:lvl w:ilvl="1" w:tplc="B0D44CB8">
      <w:start w:val="1"/>
      <w:numFmt w:val="bullet"/>
      <w:lvlText w:val="o"/>
      <w:lvlJc w:val="left"/>
      <w:pPr>
        <w:ind w:left="1440" w:hanging="360"/>
      </w:pPr>
      <w:rPr>
        <w:rFonts w:ascii="Courier New" w:hAnsi="Courier New" w:hint="default"/>
      </w:rPr>
    </w:lvl>
    <w:lvl w:ilvl="2" w:tplc="C7A6A70E">
      <w:start w:val="1"/>
      <w:numFmt w:val="bullet"/>
      <w:lvlText w:val=""/>
      <w:lvlJc w:val="left"/>
      <w:pPr>
        <w:ind w:left="2160" w:hanging="360"/>
      </w:pPr>
      <w:rPr>
        <w:rFonts w:ascii="Wingdings" w:hAnsi="Wingdings" w:hint="default"/>
      </w:rPr>
    </w:lvl>
    <w:lvl w:ilvl="3" w:tplc="5F8AC406">
      <w:start w:val="1"/>
      <w:numFmt w:val="bullet"/>
      <w:lvlText w:val=""/>
      <w:lvlJc w:val="left"/>
      <w:pPr>
        <w:ind w:left="2880" w:hanging="360"/>
      </w:pPr>
      <w:rPr>
        <w:rFonts w:ascii="Symbol" w:hAnsi="Symbol" w:hint="default"/>
      </w:rPr>
    </w:lvl>
    <w:lvl w:ilvl="4" w:tplc="BE9C0512">
      <w:start w:val="1"/>
      <w:numFmt w:val="bullet"/>
      <w:lvlText w:val="o"/>
      <w:lvlJc w:val="left"/>
      <w:pPr>
        <w:ind w:left="3600" w:hanging="360"/>
      </w:pPr>
      <w:rPr>
        <w:rFonts w:ascii="Courier New" w:hAnsi="Courier New" w:hint="default"/>
      </w:rPr>
    </w:lvl>
    <w:lvl w:ilvl="5" w:tplc="F3FE1E30">
      <w:start w:val="1"/>
      <w:numFmt w:val="bullet"/>
      <w:lvlText w:val=""/>
      <w:lvlJc w:val="left"/>
      <w:pPr>
        <w:ind w:left="4320" w:hanging="360"/>
      </w:pPr>
      <w:rPr>
        <w:rFonts w:ascii="Wingdings" w:hAnsi="Wingdings" w:hint="default"/>
      </w:rPr>
    </w:lvl>
    <w:lvl w:ilvl="6" w:tplc="7F1CD15C">
      <w:start w:val="1"/>
      <w:numFmt w:val="bullet"/>
      <w:lvlText w:val=""/>
      <w:lvlJc w:val="left"/>
      <w:pPr>
        <w:ind w:left="5040" w:hanging="360"/>
      </w:pPr>
      <w:rPr>
        <w:rFonts w:ascii="Symbol" w:hAnsi="Symbol" w:hint="default"/>
      </w:rPr>
    </w:lvl>
    <w:lvl w:ilvl="7" w:tplc="66F40138">
      <w:start w:val="1"/>
      <w:numFmt w:val="bullet"/>
      <w:lvlText w:val="o"/>
      <w:lvlJc w:val="left"/>
      <w:pPr>
        <w:ind w:left="5760" w:hanging="360"/>
      </w:pPr>
      <w:rPr>
        <w:rFonts w:ascii="Courier New" w:hAnsi="Courier New" w:hint="default"/>
      </w:rPr>
    </w:lvl>
    <w:lvl w:ilvl="8" w:tplc="0DACD400">
      <w:start w:val="1"/>
      <w:numFmt w:val="bullet"/>
      <w:lvlText w:val=""/>
      <w:lvlJc w:val="left"/>
      <w:pPr>
        <w:ind w:left="6480" w:hanging="360"/>
      </w:pPr>
      <w:rPr>
        <w:rFonts w:ascii="Wingdings" w:hAnsi="Wingdings" w:hint="default"/>
      </w:rPr>
    </w:lvl>
  </w:abstractNum>
  <w:abstractNum w:abstractNumId="118" w15:restartNumberingAfterBreak="0">
    <w:nsid w:val="3C8CB516"/>
    <w:multiLevelType w:val="hybridMultilevel"/>
    <w:tmpl w:val="226A9BF4"/>
    <w:lvl w:ilvl="0" w:tplc="56C8D10E">
      <w:start w:val="1"/>
      <w:numFmt w:val="bullet"/>
      <w:lvlText w:val="·"/>
      <w:lvlJc w:val="left"/>
      <w:pPr>
        <w:ind w:left="720" w:hanging="360"/>
      </w:pPr>
      <w:rPr>
        <w:rFonts w:ascii="Symbol" w:hAnsi="Symbol" w:hint="default"/>
      </w:rPr>
    </w:lvl>
    <w:lvl w:ilvl="1" w:tplc="BE427EBC">
      <w:start w:val="1"/>
      <w:numFmt w:val="bullet"/>
      <w:lvlText w:val="o"/>
      <w:lvlJc w:val="left"/>
      <w:pPr>
        <w:ind w:left="1440" w:hanging="360"/>
      </w:pPr>
      <w:rPr>
        <w:rFonts w:ascii="Courier New" w:hAnsi="Courier New" w:hint="default"/>
      </w:rPr>
    </w:lvl>
    <w:lvl w:ilvl="2" w:tplc="92D68654">
      <w:start w:val="1"/>
      <w:numFmt w:val="bullet"/>
      <w:lvlText w:val=""/>
      <w:lvlJc w:val="left"/>
      <w:pPr>
        <w:ind w:left="2160" w:hanging="360"/>
      </w:pPr>
      <w:rPr>
        <w:rFonts w:ascii="Wingdings" w:hAnsi="Wingdings" w:hint="default"/>
      </w:rPr>
    </w:lvl>
    <w:lvl w:ilvl="3" w:tplc="D85AA8D0">
      <w:start w:val="1"/>
      <w:numFmt w:val="bullet"/>
      <w:lvlText w:val=""/>
      <w:lvlJc w:val="left"/>
      <w:pPr>
        <w:ind w:left="2880" w:hanging="360"/>
      </w:pPr>
      <w:rPr>
        <w:rFonts w:ascii="Symbol" w:hAnsi="Symbol" w:hint="default"/>
      </w:rPr>
    </w:lvl>
    <w:lvl w:ilvl="4" w:tplc="A5FAF08E">
      <w:start w:val="1"/>
      <w:numFmt w:val="bullet"/>
      <w:lvlText w:val="o"/>
      <w:lvlJc w:val="left"/>
      <w:pPr>
        <w:ind w:left="3600" w:hanging="360"/>
      </w:pPr>
      <w:rPr>
        <w:rFonts w:ascii="Courier New" w:hAnsi="Courier New" w:hint="default"/>
      </w:rPr>
    </w:lvl>
    <w:lvl w:ilvl="5" w:tplc="FFC6FB12">
      <w:start w:val="1"/>
      <w:numFmt w:val="bullet"/>
      <w:lvlText w:val=""/>
      <w:lvlJc w:val="left"/>
      <w:pPr>
        <w:ind w:left="4320" w:hanging="360"/>
      </w:pPr>
      <w:rPr>
        <w:rFonts w:ascii="Wingdings" w:hAnsi="Wingdings" w:hint="default"/>
      </w:rPr>
    </w:lvl>
    <w:lvl w:ilvl="6" w:tplc="9822CC36">
      <w:start w:val="1"/>
      <w:numFmt w:val="bullet"/>
      <w:lvlText w:val=""/>
      <w:lvlJc w:val="left"/>
      <w:pPr>
        <w:ind w:left="5040" w:hanging="360"/>
      </w:pPr>
      <w:rPr>
        <w:rFonts w:ascii="Symbol" w:hAnsi="Symbol" w:hint="default"/>
      </w:rPr>
    </w:lvl>
    <w:lvl w:ilvl="7" w:tplc="D132F766">
      <w:start w:val="1"/>
      <w:numFmt w:val="bullet"/>
      <w:lvlText w:val="o"/>
      <w:lvlJc w:val="left"/>
      <w:pPr>
        <w:ind w:left="5760" w:hanging="360"/>
      </w:pPr>
      <w:rPr>
        <w:rFonts w:ascii="Courier New" w:hAnsi="Courier New" w:hint="default"/>
      </w:rPr>
    </w:lvl>
    <w:lvl w:ilvl="8" w:tplc="BFCEEB9E">
      <w:start w:val="1"/>
      <w:numFmt w:val="bullet"/>
      <w:lvlText w:val=""/>
      <w:lvlJc w:val="left"/>
      <w:pPr>
        <w:ind w:left="6480" w:hanging="360"/>
      </w:pPr>
      <w:rPr>
        <w:rFonts w:ascii="Wingdings" w:hAnsi="Wingdings" w:hint="default"/>
      </w:rPr>
    </w:lvl>
  </w:abstractNum>
  <w:abstractNum w:abstractNumId="119" w15:restartNumberingAfterBreak="0">
    <w:nsid w:val="3EAE5D29"/>
    <w:multiLevelType w:val="multilevel"/>
    <w:tmpl w:val="6DE43CD8"/>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20" w15:restartNumberingAfterBreak="0">
    <w:nsid w:val="3F3E7E65"/>
    <w:multiLevelType w:val="hybridMultilevel"/>
    <w:tmpl w:val="D334F46E"/>
    <w:lvl w:ilvl="0" w:tplc="AE9C2F38">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21" w15:restartNumberingAfterBreak="0">
    <w:nsid w:val="3F40531C"/>
    <w:multiLevelType w:val="hybridMultilevel"/>
    <w:tmpl w:val="455687D4"/>
    <w:lvl w:ilvl="0" w:tplc="623AC6A8">
      <w:start w:val="1"/>
      <w:numFmt w:val="bullet"/>
      <w:lvlText w:val=""/>
      <w:lvlJc w:val="left"/>
      <w:pPr>
        <w:ind w:left="720" w:hanging="360"/>
      </w:pPr>
      <w:rPr>
        <w:rFonts w:ascii="Symbol" w:hAnsi="Symbol" w:hint="default"/>
      </w:rPr>
    </w:lvl>
    <w:lvl w:ilvl="1" w:tplc="B602D7C4">
      <w:start w:val="1"/>
      <w:numFmt w:val="bullet"/>
      <w:lvlText w:val="-"/>
      <w:lvlJc w:val="left"/>
      <w:pPr>
        <w:ind w:left="1440" w:hanging="360"/>
      </w:pPr>
      <w:rPr>
        <w:rFonts w:ascii="&quot;Courier New&quot;" w:hAnsi="&quot;Courier New&quot;" w:hint="default"/>
      </w:rPr>
    </w:lvl>
    <w:lvl w:ilvl="2" w:tplc="3C584FE0">
      <w:start w:val="1"/>
      <w:numFmt w:val="bullet"/>
      <w:lvlText w:val=""/>
      <w:lvlJc w:val="left"/>
      <w:pPr>
        <w:ind w:left="2160" w:hanging="360"/>
      </w:pPr>
      <w:rPr>
        <w:rFonts w:ascii="Wingdings" w:hAnsi="Wingdings" w:hint="default"/>
      </w:rPr>
    </w:lvl>
    <w:lvl w:ilvl="3" w:tplc="B23665F2">
      <w:start w:val="1"/>
      <w:numFmt w:val="bullet"/>
      <w:lvlText w:val=""/>
      <w:lvlJc w:val="left"/>
      <w:pPr>
        <w:ind w:left="2880" w:hanging="360"/>
      </w:pPr>
      <w:rPr>
        <w:rFonts w:ascii="Symbol" w:hAnsi="Symbol" w:hint="default"/>
      </w:rPr>
    </w:lvl>
    <w:lvl w:ilvl="4" w:tplc="8B7ED9F8">
      <w:start w:val="1"/>
      <w:numFmt w:val="bullet"/>
      <w:lvlText w:val="o"/>
      <w:lvlJc w:val="left"/>
      <w:pPr>
        <w:ind w:left="3600" w:hanging="360"/>
      </w:pPr>
      <w:rPr>
        <w:rFonts w:ascii="Courier New" w:hAnsi="Courier New" w:hint="default"/>
      </w:rPr>
    </w:lvl>
    <w:lvl w:ilvl="5" w:tplc="7B2E3856">
      <w:start w:val="1"/>
      <w:numFmt w:val="bullet"/>
      <w:lvlText w:val=""/>
      <w:lvlJc w:val="left"/>
      <w:pPr>
        <w:ind w:left="4320" w:hanging="360"/>
      </w:pPr>
      <w:rPr>
        <w:rFonts w:ascii="Wingdings" w:hAnsi="Wingdings" w:hint="default"/>
      </w:rPr>
    </w:lvl>
    <w:lvl w:ilvl="6" w:tplc="9A6CA694">
      <w:start w:val="1"/>
      <w:numFmt w:val="bullet"/>
      <w:lvlText w:val=""/>
      <w:lvlJc w:val="left"/>
      <w:pPr>
        <w:ind w:left="5040" w:hanging="360"/>
      </w:pPr>
      <w:rPr>
        <w:rFonts w:ascii="Symbol" w:hAnsi="Symbol" w:hint="default"/>
      </w:rPr>
    </w:lvl>
    <w:lvl w:ilvl="7" w:tplc="0BC4C008">
      <w:start w:val="1"/>
      <w:numFmt w:val="bullet"/>
      <w:lvlText w:val="o"/>
      <w:lvlJc w:val="left"/>
      <w:pPr>
        <w:ind w:left="5760" w:hanging="360"/>
      </w:pPr>
      <w:rPr>
        <w:rFonts w:ascii="Courier New" w:hAnsi="Courier New" w:hint="default"/>
      </w:rPr>
    </w:lvl>
    <w:lvl w:ilvl="8" w:tplc="73E22A6C">
      <w:start w:val="1"/>
      <w:numFmt w:val="bullet"/>
      <w:lvlText w:val=""/>
      <w:lvlJc w:val="left"/>
      <w:pPr>
        <w:ind w:left="6480" w:hanging="360"/>
      </w:pPr>
      <w:rPr>
        <w:rFonts w:ascii="Wingdings" w:hAnsi="Wingdings" w:hint="default"/>
      </w:rPr>
    </w:lvl>
  </w:abstractNum>
  <w:abstractNum w:abstractNumId="122" w15:restartNumberingAfterBreak="0">
    <w:nsid w:val="3F874DD5"/>
    <w:multiLevelType w:val="hybridMultilevel"/>
    <w:tmpl w:val="62E8E52A"/>
    <w:lvl w:ilvl="0" w:tplc="97BEF3D4">
      <w:start w:val="1"/>
      <w:numFmt w:val="bullet"/>
      <w:lvlText w:val="-"/>
      <w:lvlJc w:val="left"/>
      <w:pPr>
        <w:ind w:left="720" w:hanging="360"/>
      </w:pPr>
      <w:rPr>
        <w:rFonts w:ascii="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3F946BBE"/>
    <w:multiLevelType w:val="hybridMultilevel"/>
    <w:tmpl w:val="37C87E6C"/>
    <w:lvl w:ilvl="0" w:tplc="59963290">
      <w:start w:val="1"/>
      <w:numFmt w:val="bullet"/>
      <w:lvlText w:val="·"/>
      <w:lvlJc w:val="left"/>
      <w:pPr>
        <w:ind w:left="720" w:hanging="360"/>
      </w:pPr>
      <w:rPr>
        <w:rFonts w:ascii="Symbol" w:hAnsi="Symbol" w:hint="default"/>
      </w:rPr>
    </w:lvl>
    <w:lvl w:ilvl="1" w:tplc="17A0A75A">
      <w:start w:val="1"/>
      <w:numFmt w:val="bullet"/>
      <w:lvlText w:val="o"/>
      <w:lvlJc w:val="left"/>
      <w:pPr>
        <w:ind w:left="1440" w:hanging="360"/>
      </w:pPr>
      <w:rPr>
        <w:rFonts w:ascii="Courier New" w:hAnsi="Courier New" w:hint="default"/>
      </w:rPr>
    </w:lvl>
    <w:lvl w:ilvl="2" w:tplc="CAAA94B4">
      <w:start w:val="1"/>
      <w:numFmt w:val="bullet"/>
      <w:lvlText w:val=""/>
      <w:lvlJc w:val="left"/>
      <w:pPr>
        <w:ind w:left="2160" w:hanging="360"/>
      </w:pPr>
      <w:rPr>
        <w:rFonts w:ascii="Wingdings" w:hAnsi="Wingdings" w:hint="default"/>
      </w:rPr>
    </w:lvl>
    <w:lvl w:ilvl="3" w:tplc="4D9CB570">
      <w:start w:val="1"/>
      <w:numFmt w:val="bullet"/>
      <w:lvlText w:val=""/>
      <w:lvlJc w:val="left"/>
      <w:pPr>
        <w:ind w:left="2880" w:hanging="360"/>
      </w:pPr>
      <w:rPr>
        <w:rFonts w:ascii="Symbol" w:hAnsi="Symbol" w:hint="default"/>
      </w:rPr>
    </w:lvl>
    <w:lvl w:ilvl="4" w:tplc="2BEC6ED2">
      <w:start w:val="1"/>
      <w:numFmt w:val="bullet"/>
      <w:lvlText w:val="o"/>
      <w:lvlJc w:val="left"/>
      <w:pPr>
        <w:ind w:left="3600" w:hanging="360"/>
      </w:pPr>
      <w:rPr>
        <w:rFonts w:ascii="Courier New" w:hAnsi="Courier New" w:hint="default"/>
      </w:rPr>
    </w:lvl>
    <w:lvl w:ilvl="5" w:tplc="CBB09AFC">
      <w:start w:val="1"/>
      <w:numFmt w:val="bullet"/>
      <w:lvlText w:val=""/>
      <w:lvlJc w:val="left"/>
      <w:pPr>
        <w:ind w:left="4320" w:hanging="360"/>
      </w:pPr>
      <w:rPr>
        <w:rFonts w:ascii="Wingdings" w:hAnsi="Wingdings" w:hint="default"/>
      </w:rPr>
    </w:lvl>
    <w:lvl w:ilvl="6" w:tplc="27B6D174">
      <w:start w:val="1"/>
      <w:numFmt w:val="bullet"/>
      <w:lvlText w:val=""/>
      <w:lvlJc w:val="left"/>
      <w:pPr>
        <w:ind w:left="5040" w:hanging="360"/>
      </w:pPr>
      <w:rPr>
        <w:rFonts w:ascii="Symbol" w:hAnsi="Symbol" w:hint="default"/>
      </w:rPr>
    </w:lvl>
    <w:lvl w:ilvl="7" w:tplc="F54CF98E">
      <w:start w:val="1"/>
      <w:numFmt w:val="bullet"/>
      <w:lvlText w:val="o"/>
      <w:lvlJc w:val="left"/>
      <w:pPr>
        <w:ind w:left="5760" w:hanging="360"/>
      </w:pPr>
      <w:rPr>
        <w:rFonts w:ascii="Courier New" w:hAnsi="Courier New" w:hint="default"/>
      </w:rPr>
    </w:lvl>
    <w:lvl w:ilvl="8" w:tplc="67F0E65A">
      <w:start w:val="1"/>
      <w:numFmt w:val="bullet"/>
      <w:lvlText w:val=""/>
      <w:lvlJc w:val="left"/>
      <w:pPr>
        <w:ind w:left="6480" w:hanging="360"/>
      </w:pPr>
      <w:rPr>
        <w:rFonts w:ascii="Wingdings" w:hAnsi="Wingdings" w:hint="default"/>
      </w:rPr>
    </w:lvl>
  </w:abstractNum>
  <w:abstractNum w:abstractNumId="124" w15:restartNumberingAfterBreak="0">
    <w:nsid w:val="3FDB8762"/>
    <w:multiLevelType w:val="hybridMultilevel"/>
    <w:tmpl w:val="F8E4E584"/>
    <w:lvl w:ilvl="0" w:tplc="B6B8399E">
      <w:start w:val="1"/>
      <w:numFmt w:val="bullet"/>
      <w:lvlText w:val="·"/>
      <w:lvlJc w:val="left"/>
      <w:pPr>
        <w:ind w:left="720" w:hanging="360"/>
      </w:pPr>
      <w:rPr>
        <w:rFonts w:ascii="Symbol" w:hAnsi="Symbol" w:hint="default"/>
      </w:rPr>
    </w:lvl>
    <w:lvl w:ilvl="1" w:tplc="D94CC8AC">
      <w:start w:val="1"/>
      <w:numFmt w:val="bullet"/>
      <w:lvlText w:val="o"/>
      <w:lvlJc w:val="left"/>
      <w:pPr>
        <w:ind w:left="1440" w:hanging="360"/>
      </w:pPr>
      <w:rPr>
        <w:rFonts w:ascii="Courier New" w:hAnsi="Courier New" w:hint="default"/>
      </w:rPr>
    </w:lvl>
    <w:lvl w:ilvl="2" w:tplc="0900B608">
      <w:start w:val="1"/>
      <w:numFmt w:val="bullet"/>
      <w:lvlText w:val=""/>
      <w:lvlJc w:val="left"/>
      <w:pPr>
        <w:ind w:left="2160" w:hanging="360"/>
      </w:pPr>
      <w:rPr>
        <w:rFonts w:ascii="Wingdings" w:hAnsi="Wingdings" w:hint="default"/>
      </w:rPr>
    </w:lvl>
    <w:lvl w:ilvl="3" w:tplc="C5DC29C0">
      <w:start w:val="1"/>
      <w:numFmt w:val="bullet"/>
      <w:lvlText w:val=""/>
      <w:lvlJc w:val="left"/>
      <w:pPr>
        <w:ind w:left="2880" w:hanging="360"/>
      </w:pPr>
      <w:rPr>
        <w:rFonts w:ascii="Symbol" w:hAnsi="Symbol" w:hint="default"/>
      </w:rPr>
    </w:lvl>
    <w:lvl w:ilvl="4" w:tplc="33ACD456">
      <w:start w:val="1"/>
      <w:numFmt w:val="bullet"/>
      <w:lvlText w:val="o"/>
      <w:lvlJc w:val="left"/>
      <w:pPr>
        <w:ind w:left="3600" w:hanging="360"/>
      </w:pPr>
      <w:rPr>
        <w:rFonts w:ascii="Courier New" w:hAnsi="Courier New" w:hint="default"/>
      </w:rPr>
    </w:lvl>
    <w:lvl w:ilvl="5" w:tplc="A51E1C98">
      <w:start w:val="1"/>
      <w:numFmt w:val="bullet"/>
      <w:lvlText w:val=""/>
      <w:lvlJc w:val="left"/>
      <w:pPr>
        <w:ind w:left="4320" w:hanging="360"/>
      </w:pPr>
      <w:rPr>
        <w:rFonts w:ascii="Wingdings" w:hAnsi="Wingdings" w:hint="default"/>
      </w:rPr>
    </w:lvl>
    <w:lvl w:ilvl="6" w:tplc="6C3E12D0">
      <w:start w:val="1"/>
      <w:numFmt w:val="bullet"/>
      <w:lvlText w:val=""/>
      <w:lvlJc w:val="left"/>
      <w:pPr>
        <w:ind w:left="5040" w:hanging="360"/>
      </w:pPr>
      <w:rPr>
        <w:rFonts w:ascii="Symbol" w:hAnsi="Symbol" w:hint="default"/>
      </w:rPr>
    </w:lvl>
    <w:lvl w:ilvl="7" w:tplc="15B65F50">
      <w:start w:val="1"/>
      <w:numFmt w:val="bullet"/>
      <w:lvlText w:val="o"/>
      <w:lvlJc w:val="left"/>
      <w:pPr>
        <w:ind w:left="5760" w:hanging="360"/>
      </w:pPr>
      <w:rPr>
        <w:rFonts w:ascii="Courier New" w:hAnsi="Courier New" w:hint="default"/>
      </w:rPr>
    </w:lvl>
    <w:lvl w:ilvl="8" w:tplc="1B5E44BE">
      <w:start w:val="1"/>
      <w:numFmt w:val="bullet"/>
      <w:lvlText w:val=""/>
      <w:lvlJc w:val="left"/>
      <w:pPr>
        <w:ind w:left="6480" w:hanging="360"/>
      </w:pPr>
      <w:rPr>
        <w:rFonts w:ascii="Wingdings" w:hAnsi="Wingdings" w:hint="default"/>
      </w:rPr>
    </w:lvl>
  </w:abstractNum>
  <w:abstractNum w:abstractNumId="125" w15:restartNumberingAfterBreak="0">
    <w:nsid w:val="3FFF8DAB"/>
    <w:multiLevelType w:val="hybridMultilevel"/>
    <w:tmpl w:val="E4FC2A0E"/>
    <w:lvl w:ilvl="0" w:tplc="A81A7BCA">
      <w:start w:val="1"/>
      <w:numFmt w:val="bullet"/>
      <w:lvlText w:val="§"/>
      <w:lvlJc w:val="left"/>
      <w:pPr>
        <w:ind w:left="720" w:hanging="360"/>
      </w:pPr>
      <w:rPr>
        <w:rFonts w:ascii="Wingdings" w:hAnsi="Wingdings" w:hint="default"/>
      </w:rPr>
    </w:lvl>
    <w:lvl w:ilvl="1" w:tplc="8CF29B80">
      <w:start w:val="1"/>
      <w:numFmt w:val="bullet"/>
      <w:lvlText w:val="o"/>
      <w:lvlJc w:val="left"/>
      <w:pPr>
        <w:ind w:left="1440" w:hanging="360"/>
      </w:pPr>
      <w:rPr>
        <w:rFonts w:ascii="Courier New" w:hAnsi="Courier New" w:hint="default"/>
      </w:rPr>
    </w:lvl>
    <w:lvl w:ilvl="2" w:tplc="06843548">
      <w:start w:val="1"/>
      <w:numFmt w:val="bullet"/>
      <w:lvlText w:val=""/>
      <w:lvlJc w:val="left"/>
      <w:pPr>
        <w:ind w:left="2160" w:hanging="360"/>
      </w:pPr>
      <w:rPr>
        <w:rFonts w:ascii="Wingdings" w:hAnsi="Wingdings" w:hint="default"/>
      </w:rPr>
    </w:lvl>
    <w:lvl w:ilvl="3" w:tplc="879A8EF6">
      <w:start w:val="1"/>
      <w:numFmt w:val="bullet"/>
      <w:lvlText w:val=""/>
      <w:lvlJc w:val="left"/>
      <w:pPr>
        <w:ind w:left="2880" w:hanging="360"/>
      </w:pPr>
      <w:rPr>
        <w:rFonts w:ascii="Symbol" w:hAnsi="Symbol" w:hint="default"/>
      </w:rPr>
    </w:lvl>
    <w:lvl w:ilvl="4" w:tplc="E5EC0DB0">
      <w:start w:val="1"/>
      <w:numFmt w:val="bullet"/>
      <w:lvlText w:val="o"/>
      <w:lvlJc w:val="left"/>
      <w:pPr>
        <w:ind w:left="3600" w:hanging="360"/>
      </w:pPr>
      <w:rPr>
        <w:rFonts w:ascii="Courier New" w:hAnsi="Courier New" w:hint="default"/>
      </w:rPr>
    </w:lvl>
    <w:lvl w:ilvl="5" w:tplc="69AC89BC">
      <w:start w:val="1"/>
      <w:numFmt w:val="bullet"/>
      <w:lvlText w:val=""/>
      <w:lvlJc w:val="left"/>
      <w:pPr>
        <w:ind w:left="4320" w:hanging="360"/>
      </w:pPr>
      <w:rPr>
        <w:rFonts w:ascii="Wingdings" w:hAnsi="Wingdings" w:hint="default"/>
      </w:rPr>
    </w:lvl>
    <w:lvl w:ilvl="6" w:tplc="7BEED034">
      <w:start w:val="1"/>
      <w:numFmt w:val="bullet"/>
      <w:lvlText w:val=""/>
      <w:lvlJc w:val="left"/>
      <w:pPr>
        <w:ind w:left="5040" w:hanging="360"/>
      </w:pPr>
      <w:rPr>
        <w:rFonts w:ascii="Symbol" w:hAnsi="Symbol" w:hint="default"/>
      </w:rPr>
    </w:lvl>
    <w:lvl w:ilvl="7" w:tplc="FB92B5C2">
      <w:start w:val="1"/>
      <w:numFmt w:val="bullet"/>
      <w:lvlText w:val="o"/>
      <w:lvlJc w:val="left"/>
      <w:pPr>
        <w:ind w:left="5760" w:hanging="360"/>
      </w:pPr>
      <w:rPr>
        <w:rFonts w:ascii="Courier New" w:hAnsi="Courier New" w:hint="default"/>
      </w:rPr>
    </w:lvl>
    <w:lvl w:ilvl="8" w:tplc="6F22E71E">
      <w:start w:val="1"/>
      <w:numFmt w:val="bullet"/>
      <w:lvlText w:val=""/>
      <w:lvlJc w:val="left"/>
      <w:pPr>
        <w:ind w:left="6480" w:hanging="360"/>
      </w:pPr>
      <w:rPr>
        <w:rFonts w:ascii="Wingdings" w:hAnsi="Wingdings" w:hint="default"/>
      </w:rPr>
    </w:lvl>
  </w:abstractNum>
  <w:abstractNum w:abstractNumId="126" w15:restartNumberingAfterBreak="0">
    <w:nsid w:val="43CFE9D1"/>
    <w:multiLevelType w:val="hybridMultilevel"/>
    <w:tmpl w:val="786C579E"/>
    <w:lvl w:ilvl="0" w:tplc="AF001942">
      <w:start w:val="1"/>
      <w:numFmt w:val="bullet"/>
      <w:lvlText w:val="-"/>
      <w:lvlJc w:val="left"/>
      <w:pPr>
        <w:ind w:left="720" w:hanging="360"/>
      </w:pPr>
      <w:rPr>
        <w:rFonts w:ascii="&quot;Calibri&quot;,sans-serif" w:hAnsi="&quot;Calibri&quot;,sans-serif" w:hint="default"/>
      </w:rPr>
    </w:lvl>
    <w:lvl w:ilvl="1" w:tplc="81FC1C86">
      <w:start w:val="1"/>
      <w:numFmt w:val="bullet"/>
      <w:lvlText w:val="o"/>
      <w:lvlJc w:val="left"/>
      <w:pPr>
        <w:ind w:left="1440" w:hanging="360"/>
      </w:pPr>
      <w:rPr>
        <w:rFonts w:ascii="Courier New" w:hAnsi="Courier New" w:hint="default"/>
      </w:rPr>
    </w:lvl>
    <w:lvl w:ilvl="2" w:tplc="B282D576">
      <w:start w:val="1"/>
      <w:numFmt w:val="bullet"/>
      <w:lvlText w:val=""/>
      <w:lvlJc w:val="left"/>
      <w:pPr>
        <w:ind w:left="2160" w:hanging="360"/>
      </w:pPr>
      <w:rPr>
        <w:rFonts w:ascii="Wingdings" w:hAnsi="Wingdings" w:hint="default"/>
      </w:rPr>
    </w:lvl>
    <w:lvl w:ilvl="3" w:tplc="AFEC7CB8">
      <w:start w:val="1"/>
      <w:numFmt w:val="bullet"/>
      <w:lvlText w:val=""/>
      <w:lvlJc w:val="left"/>
      <w:pPr>
        <w:ind w:left="2880" w:hanging="360"/>
      </w:pPr>
      <w:rPr>
        <w:rFonts w:ascii="Symbol" w:hAnsi="Symbol" w:hint="default"/>
      </w:rPr>
    </w:lvl>
    <w:lvl w:ilvl="4" w:tplc="337C8B44">
      <w:start w:val="1"/>
      <w:numFmt w:val="bullet"/>
      <w:lvlText w:val="o"/>
      <w:lvlJc w:val="left"/>
      <w:pPr>
        <w:ind w:left="3600" w:hanging="360"/>
      </w:pPr>
      <w:rPr>
        <w:rFonts w:ascii="Courier New" w:hAnsi="Courier New" w:hint="default"/>
      </w:rPr>
    </w:lvl>
    <w:lvl w:ilvl="5" w:tplc="4A32BAEA">
      <w:start w:val="1"/>
      <w:numFmt w:val="bullet"/>
      <w:lvlText w:val=""/>
      <w:lvlJc w:val="left"/>
      <w:pPr>
        <w:ind w:left="4320" w:hanging="360"/>
      </w:pPr>
      <w:rPr>
        <w:rFonts w:ascii="Wingdings" w:hAnsi="Wingdings" w:hint="default"/>
      </w:rPr>
    </w:lvl>
    <w:lvl w:ilvl="6" w:tplc="128A8564">
      <w:start w:val="1"/>
      <w:numFmt w:val="bullet"/>
      <w:lvlText w:val=""/>
      <w:lvlJc w:val="left"/>
      <w:pPr>
        <w:ind w:left="5040" w:hanging="360"/>
      </w:pPr>
      <w:rPr>
        <w:rFonts w:ascii="Symbol" w:hAnsi="Symbol" w:hint="default"/>
      </w:rPr>
    </w:lvl>
    <w:lvl w:ilvl="7" w:tplc="D4009FC4">
      <w:start w:val="1"/>
      <w:numFmt w:val="bullet"/>
      <w:lvlText w:val="o"/>
      <w:lvlJc w:val="left"/>
      <w:pPr>
        <w:ind w:left="5760" w:hanging="360"/>
      </w:pPr>
      <w:rPr>
        <w:rFonts w:ascii="Courier New" w:hAnsi="Courier New" w:hint="default"/>
      </w:rPr>
    </w:lvl>
    <w:lvl w:ilvl="8" w:tplc="891A4170">
      <w:start w:val="1"/>
      <w:numFmt w:val="bullet"/>
      <w:lvlText w:val=""/>
      <w:lvlJc w:val="left"/>
      <w:pPr>
        <w:ind w:left="6480" w:hanging="360"/>
      </w:pPr>
      <w:rPr>
        <w:rFonts w:ascii="Wingdings" w:hAnsi="Wingdings" w:hint="default"/>
      </w:rPr>
    </w:lvl>
  </w:abstractNum>
  <w:abstractNum w:abstractNumId="127" w15:restartNumberingAfterBreak="0">
    <w:nsid w:val="43EF67AF"/>
    <w:multiLevelType w:val="hybridMultilevel"/>
    <w:tmpl w:val="6B726A62"/>
    <w:lvl w:ilvl="0" w:tplc="A5FC504C">
      <w:start w:val="2"/>
      <w:numFmt w:val="bullet"/>
      <w:pStyle w:val="Odrky1"/>
      <w:lvlText w:val="-"/>
      <w:lvlJc w:val="left"/>
      <w:pPr>
        <w:ind w:left="108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8" w15:restartNumberingAfterBreak="0">
    <w:nsid w:val="44303880"/>
    <w:multiLevelType w:val="hybridMultilevel"/>
    <w:tmpl w:val="AE046832"/>
    <w:lvl w:ilvl="0" w:tplc="04050001">
      <w:start w:val="1"/>
      <w:numFmt w:val="bullet"/>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129" w15:restartNumberingAfterBreak="0">
    <w:nsid w:val="454E0D33"/>
    <w:multiLevelType w:val="hybridMultilevel"/>
    <w:tmpl w:val="766A4A24"/>
    <w:lvl w:ilvl="0" w:tplc="679C3062">
      <w:start w:val="1"/>
      <w:numFmt w:val="lowerLetter"/>
      <w:lvlText w:val="%1)"/>
      <w:lvlJc w:val="left"/>
      <w:pPr>
        <w:ind w:left="1713" w:hanging="360"/>
      </w:pPr>
      <w:rPr>
        <w:rFonts w:hint="default"/>
      </w:rPr>
    </w:lvl>
    <w:lvl w:ilvl="1" w:tplc="04050019" w:tentative="1">
      <w:start w:val="1"/>
      <w:numFmt w:val="lowerLetter"/>
      <w:lvlText w:val="%2."/>
      <w:lvlJc w:val="left"/>
      <w:pPr>
        <w:ind w:left="2433" w:hanging="360"/>
      </w:pPr>
    </w:lvl>
    <w:lvl w:ilvl="2" w:tplc="0405001B" w:tentative="1">
      <w:start w:val="1"/>
      <w:numFmt w:val="lowerRoman"/>
      <w:lvlText w:val="%3."/>
      <w:lvlJc w:val="right"/>
      <w:pPr>
        <w:ind w:left="3153" w:hanging="180"/>
      </w:pPr>
    </w:lvl>
    <w:lvl w:ilvl="3" w:tplc="0405000F" w:tentative="1">
      <w:start w:val="1"/>
      <w:numFmt w:val="decimal"/>
      <w:lvlText w:val="%4."/>
      <w:lvlJc w:val="left"/>
      <w:pPr>
        <w:ind w:left="3873" w:hanging="360"/>
      </w:pPr>
    </w:lvl>
    <w:lvl w:ilvl="4" w:tplc="04050019" w:tentative="1">
      <w:start w:val="1"/>
      <w:numFmt w:val="lowerLetter"/>
      <w:lvlText w:val="%5."/>
      <w:lvlJc w:val="left"/>
      <w:pPr>
        <w:ind w:left="4593" w:hanging="360"/>
      </w:pPr>
    </w:lvl>
    <w:lvl w:ilvl="5" w:tplc="0405001B" w:tentative="1">
      <w:start w:val="1"/>
      <w:numFmt w:val="lowerRoman"/>
      <w:lvlText w:val="%6."/>
      <w:lvlJc w:val="right"/>
      <w:pPr>
        <w:ind w:left="5313" w:hanging="180"/>
      </w:pPr>
    </w:lvl>
    <w:lvl w:ilvl="6" w:tplc="0405000F" w:tentative="1">
      <w:start w:val="1"/>
      <w:numFmt w:val="decimal"/>
      <w:lvlText w:val="%7."/>
      <w:lvlJc w:val="left"/>
      <w:pPr>
        <w:ind w:left="6033" w:hanging="360"/>
      </w:pPr>
    </w:lvl>
    <w:lvl w:ilvl="7" w:tplc="04050019" w:tentative="1">
      <w:start w:val="1"/>
      <w:numFmt w:val="lowerLetter"/>
      <w:lvlText w:val="%8."/>
      <w:lvlJc w:val="left"/>
      <w:pPr>
        <w:ind w:left="6753" w:hanging="360"/>
      </w:pPr>
    </w:lvl>
    <w:lvl w:ilvl="8" w:tplc="0405001B" w:tentative="1">
      <w:start w:val="1"/>
      <w:numFmt w:val="lowerRoman"/>
      <w:lvlText w:val="%9."/>
      <w:lvlJc w:val="right"/>
      <w:pPr>
        <w:ind w:left="7473" w:hanging="180"/>
      </w:pPr>
    </w:lvl>
  </w:abstractNum>
  <w:abstractNum w:abstractNumId="130" w15:restartNumberingAfterBreak="0">
    <w:nsid w:val="45895675"/>
    <w:multiLevelType w:val="hybridMultilevel"/>
    <w:tmpl w:val="5BC61F80"/>
    <w:lvl w:ilvl="0" w:tplc="B98EFE8A">
      <w:start w:val="1"/>
      <w:numFmt w:val="bullet"/>
      <w:lvlText w:val="§"/>
      <w:lvlJc w:val="left"/>
      <w:pPr>
        <w:ind w:left="720" w:hanging="360"/>
      </w:pPr>
      <w:rPr>
        <w:rFonts w:ascii="Wingdings" w:hAnsi="Wingdings" w:hint="default"/>
      </w:rPr>
    </w:lvl>
    <w:lvl w:ilvl="1" w:tplc="85DA6158">
      <w:start w:val="1"/>
      <w:numFmt w:val="bullet"/>
      <w:lvlText w:val="o"/>
      <w:lvlJc w:val="left"/>
      <w:pPr>
        <w:ind w:left="1440" w:hanging="360"/>
      </w:pPr>
      <w:rPr>
        <w:rFonts w:ascii="Courier New" w:hAnsi="Courier New" w:hint="default"/>
      </w:rPr>
    </w:lvl>
    <w:lvl w:ilvl="2" w:tplc="FDC6219C">
      <w:start w:val="1"/>
      <w:numFmt w:val="bullet"/>
      <w:lvlText w:val=""/>
      <w:lvlJc w:val="left"/>
      <w:pPr>
        <w:ind w:left="2160" w:hanging="360"/>
      </w:pPr>
      <w:rPr>
        <w:rFonts w:ascii="Wingdings" w:hAnsi="Wingdings" w:hint="default"/>
      </w:rPr>
    </w:lvl>
    <w:lvl w:ilvl="3" w:tplc="DF4C1DE8">
      <w:start w:val="1"/>
      <w:numFmt w:val="bullet"/>
      <w:lvlText w:val=""/>
      <w:lvlJc w:val="left"/>
      <w:pPr>
        <w:ind w:left="2880" w:hanging="360"/>
      </w:pPr>
      <w:rPr>
        <w:rFonts w:ascii="Symbol" w:hAnsi="Symbol" w:hint="default"/>
      </w:rPr>
    </w:lvl>
    <w:lvl w:ilvl="4" w:tplc="97504814">
      <w:start w:val="1"/>
      <w:numFmt w:val="bullet"/>
      <w:lvlText w:val="o"/>
      <w:lvlJc w:val="left"/>
      <w:pPr>
        <w:ind w:left="3600" w:hanging="360"/>
      </w:pPr>
      <w:rPr>
        <w:rFonts w:ascii="Courier New" w:hAnsi="Courier New" w:hint="default"/>
      </w:rPr>
    </w:lvl>
    <w:lvl w:ilvl="5" w:tplc="9A6CCF16">
      <w:start w:val="1"/>
      <w:numFmt w:val="bullet"/>
      <w:lvlText w:val=""/>
      <w:lvlJc w:val="left"/>
      <w:pPr>
        <w:ind w:left="4320" w:hanging="360"/>
      </w:pPr>
      <w:rPr>
        <w:rFonts w:ascii="Wingdings" w:hAnsi="Wingdings" w:hint="default"/>
      </w:rPr>
    </w:lvl>
    <w:lvl w:ilvl="6" w:tplc="295C2322">
      <w:start w:val="1"/>
      <w:numFmt w:val="bullet"/>
      <w:lvlText w:val=""/>
      <w:lvlJc w:val="left"/>
      <w:pPr>
        <w:ind w:left="5040" w:hanging="360"/>
      </w:pPr>
      <w:rPr>
        <w:rFonts w:ascii="Symbol" w:hAnsi="Symbol" w:hint="default"/>
      </w:rPr>
    </w:lvl>
    <w:lvl w:ilvl="7" w:tplc="4DBA33EC">
      <w:start w:val="1"/>
      <w:numFmt w:val="bullet"/>
      <w:lvlText w:val="o"/>
      <w:lvlJc w:val="left"/>
      <w:pPr>
        <w:ind w:left="5760" w:hanging="360"/>
      </w:pPr>
      <w:rPr>
        <w:rFonts w:ascii="Courier New" w:hAnsi="Courier New" w:hint="default"/>
      </w:rPr>
    </w:lvl>
    <w:lvl w:ilvl="8" w:tplc="3516046E">
      <w:start w:val="1"/>
      <w:numFmt w:val="bullet"/>
      <w:lvlText w:val=""/>
      <w:lvlJc w:val="left"/>
      <w:pPr>
        <w:ind w:left="6480" w:hanging="360"/>
      </w:pPr>
      <w:rPr>
        <w:rFonts w:ascii="Wingdings" w:hAnsi="Wingdings" w:hint="default"/>
      </w:rPr>
    </w:lvl>
  </w:abstractNum>
  <w:abstractNum w:abstractNumId="131" w15:restartNumberingAfterBreak="0">
    <w:nsid w:val="460B2783"/>
    <w:multiLevelType w:val="hybridMultilevel"/>
    <w:tmpl w:val="13840F44"/>
    <w:lvl w:ilvl="0" w:tplc="F5929970">
      <w:start w:val="1"/>
      <w:numFmt w:val="bullet"/>
      <w:lvlText w:val="·"/>
      <w:lvlJc w:val="left"/>
      <w:pPr>
        <w:ind w:left="720" w:hanging="360"/>
      </w:pPr>
      <w:rPr>
        <w:rFonts w:ascii="Symbol" w:hAnsi="Symbol" w:hint="default"/>
      </w:rPr>
    </w:lvl>
    <w:lvl w:ilvl="1" w:tplc="FE8E5C42">
      <w:start w:val="1"/>
      <w:numFmt w:val="bullet"/>
      <w:lvlText w:val="o"/>
      <w:lvlJc w:val="left"/>
      <w:pPr>
        <w:ind w:left="1440" w:hanging="360"/>
      </w:pPr>
      <w:rPr>
        <w:rFonts w:ascii="Courier New" w:hAnsi="Courier New" w:hint="default"/>
      </w:rPr>
    </w:lvl>
    <w:lvl w:ilvl="2" w:tplc="E4541FA2">
      <w:start w:val="1"/>
      <w:numFmt w:val="bullet"/>
      <w:lvlText w:val=""/>
      <w:lvlJc w:val="left"/>
      <w:pPr>
        <w:ind w:left="2160" w:hanging="360"/>
      </w:pPr>
      <w:rPr>
        <w:rFonts w:ascii="Wingdings" w:hAnsi="Wingdings" w:hint="default"/>
      </w:rPr>
    </w:lvl>
    <w:lvl w:ilvl="3" w:tplc="DAA6B444">
      <w:start w:val="1"/>
      <w:numFmt w:val="bullet"/>
      <w:lvlText w:val=""/>
      <w:lvlJc w:val="left"/>
      <w:pPr>
        <w:ind w:left="2880" w:hanging="360"/>
      </w:pPr>
      <w:rPr>
        <w:rFonts w:ascii="Symbol" w:hAnsi="Symbol" w:hint="default"/>
      </w:rPr>
    </w:lvl>
    <w:lvl w:ilvl="4" w:tplc="147C5B10">
      <w:start w:val="1"/>
      <w:numFmt w:val="bullet"/>
      <w:lvlText w:val="o"/>
      <w:lvlJc w:val="left"/>
      <w:pPr>
        <w:ind w:left="3600" w:hanging="360"/>
      </w:pPr>
      <w:rPr>
        <w:rFonts w:ascii="Courier New" w:hAnsi="Courier New" w:hint="default"/>
      </w:rPr>
    </w:lvl>
    <w:lvl w:ilvl="5" w:tplc="FAF09434">
      <w:start w:val="1"/>
      <w:numFmt w:val="bullet"/>
      <w:lvlText w:val=""/>
      <w:lvlJc w:val="left"/>
      <w:pPr>
        <w:ind w:left="4320" w:hanging="360"/>
      </w:pPr>
      <w:rPr>
        <w:rFonts w:ascii="Wingdings" w:hAnsi="Wingdings" w:hint="default"/>
      </w:rPr>
    </w:lvl>
    <w:lvl w:ilvl="6" w:tplc="F64EC572">
      <w:start w:val="1"/>
      <w:numFmt w:val="bullet"/>
      <w:lvlText w:val=""/>
      <w:lvlJc w:val="left"/>
      <w:pPr>
        <w:ind w:left="5040" w:hanging="360"/>
      </w:pPr>
      <w:rPr>
        <w:rFonts w:ascii="Symbol" w:hAnsi="Symbol" w:hint="default"/>
      </w:rPr>
    </w:lvl>
    <w:lvl w:ilvl="7" w:tplc="611A76DC">
      <w:start w:val="1"/>
      <w:numFmt w:val="bullet"/>
      <w:lvlText w:val="o"/>
      <w:lvlJc w:val="left"/>
      <w:pPr>
        <w:ind w:left="5760" w:hanging="360"/>
      </w:pPr>
      <w:rPr>
        <w:rFonts w:ascii="Courier New" w:hAnsi="Courier New" w:hint="default"/>
      </w:rPr>
    </w:lvl>
    <w:lvl w:ilvl="8" w:tplc="5DAE3BAC">
      <w:start w:val="1"/>
      <w:numFmt w:val="bullet"/>
      <w:lvlText w:val=""/>
      <w:lvlJc w:val="left"/>
      <w:pPr>
        <w:ind w:left="6480" w:hanging="360"/>
      </w:pPr>
      <w:rPr>
        <w:rFonts w:ascii="Wingdings" w:hAnsi="Wingdings" w:hint="default"/>
      </w:rPr>
    </w:lvl>
  </w:abstractNum>
  <w:abstractNum w:abstractNumId="132" w15:restartNumberingAfterBreak="0">
    <w:nsid w:val="46346F33"/>
    <w:multiLevelType w:val="hybridMultilevel"/>
    <w:tmpl w:val="D2E88CB4"/>
    <w:lvl w:ilvl="0" w:tplc="7046D162">
      <w:start w:val="1"/>
      <w:numFmt w:val="bullet"/>
      <w:lvlText w:val="-"/>
      <w:lvlJc w:val="left"/>
      <w:pPr>
        <w:ind w:left="720" w:hanging="360"/>
      </w:pPr>
      <w:rPr>
        <w:rFonts w:ascii="&quot;Calibri&quot;,sans-serif" w:hAnsi="&quot;Calibri&quot;,sans-serif" w:hint="default"/>
      </w:rPr>
    </w:lvl>
    <w:lvl w:ilvl="1" w:tplc="49C46DDE">
      <w:start w:val="1"/>
      <w:numFmt w:val="bullet"/>
      <w:lvlText w:val="o"/>
      <w:lvlJc w:val="left"/>
      <w:pPr>
        <w:ind w:left="1440" w:hanging="360"/>
      </w:pPr>
      <w:rPr>
        <w:rFonts w:ascii="Courier New" w:hAnsi="Courier New" w:hint="default"/>
      </w:rPr>
    </w:lvl>
    <w:lvl w:ilvl="2" w:tplc="6568AF20">
      <w:start w:val="1"/>
      <w:numFmt w:val="bullet"/>
      <w:lvlText w:val=""/>
      <w:lvlJc w:val="left"/>
      <w:pPr>
        <w:ind w:left="2160" w:hanging="360"/>
      </w:pPr>
      <w:rPr>
        <w:rFonts w:ascii="Wingdings" w:hAnsi="Wingdings" w:hint="default"/>
      </w:rPr>
    </w:lvl>
    <w:lvl w:ilvl="3" w:tplc="11BCCCC0">
      <w:start w:val="1"/>
      <w:numFmt w:val="bullet"/>
      <w:lvlText w:val=""/>
      <w:lvlJc w:val="left"/>
      <w:pPr>
        <w:ind w:left="2880" w:hanging="360"/>
      </w:pPr>
      <w:rPr>
        <w:rFonts w:ascii="Symbol" w:hAnsi="Symbol" w:hint="default"/>
      </w:rPr>
    </w:lvl>
    <w:lvl w:ilvl="4" w:tplc="912E2908">
      <w:start w:val="1"/>
      <w:numFmt w:val="bullet"/>
      <w:lvlText w:val="o"/>
      <w:lvlJc w:val="left"/>
      <w:pPr>
        <w:ind w:left="3600" w:hanging="360"/>
      </w:pPr>
      <w:rPr>
        <w:rFonts w:ascii="Courier New" w:hAnsi="Courier New" w:hint="default"/>
      </w:rPr>
    </w:lvl>
    <w:lvl w:ilvl="5" w:tplc="71F4184A">
      <w:start w:val="1"/>
      <w:numFmt w:val="bullet"/>
      <w:lvlText w:val=""/>
      <w:lvlJc w:val="left"/>
      <w:pPr>
        <w:ind w:left="4320" w:hanging="360"/>
      </w:pPr>
      <w:rPr>
        <w:rFonts w:ascii="Wingdings" w:hAnsi="Wingdings" w:hint="default"/>
      </w:rPr>
    </w:lvl>
    <w:lvl w:ilvl="6" w:tplc="196C98A6">
      <w:start w:val="1"/>
      <w:numFmt w:val="bullet"/>
      <w:lvlText w:val=""/>
      <w:lvlJc w:val="left"/>
      <w:pPr>
        <w:ind w:left="5040" w:hanging="360"/>
      </w:pPr>
      <w:rPr>
        <w:rFonts w:ascii="Symbol" w:hAnsi="Symbol" w:hint="default"/>
      </w:rPr>
    </w:lvl>
    <w:lvl w:ilvl="7" w:tplc="995E2956">
      <w:start w:val="1"/>
      <w:numFmt w:val="bullet"/>
      <w:lvlText w:val="o"/>
      <w:lvlJc w:val="left"/>
      <w:pPr>
        <w:ind w:left="5760" w:hanging="360"/>
      </w:pPr>
      <w:rPr>
        <w:rFonts w:ascii="Courier New" w:hAnsi="Courier New" w:hint="default"/>
      </w:rPr>
    </w:lvl>
    <w:lvl w:ilvl="8" w:tplc="50228F7C">
      <w:start w:val="1"/>
      <w:numFmt w:val="bullet"/>
      <w:lvlText w:val=""/>
      <w:lvlJc w:val="left"/>
      <w:pPr>
        <w:ind w:left="6480" w:hanging="360"/>
      </w:pPr>
      <w:rPr>
        <w:rFonts w:ascii="Wingdings" w:hAnsi="Wingdings" w:hint="default"/>
      </w:rPr>
    </w:lvl>
  </w:abstractNum>
  <w:abstractNum w:abstractNumId="133" w15:restartNumberingAfterBreak="0">
    <w:nsid w:val="469581CD"/>
    <w:multiLevelType w:val="hybridMultilevel"/>
    <w:tmpl w:val="04E4206C"/>
    <w:lvl w:ilvl="0" w:tplc="4F968BDA">
      <w:start w:val="1"/>
      <w:numFmt w:val="bullet"/>
      <w:lvlText w:val="§"/>
      <w:lvlJc w:val="left"/>
      <w:pPr>
        <w:ind w:left="720" w:hanging="360"/>
      </w:pPr>
      <w:rPr>
        <w:rFonts w:ascii="Wingdings" w:hAnsi="Wingdings" w:hint="default"/>
      </w:rPr>
    </w:lvl>
    <w:lvl w:ilvl="1" w:tplc="A838FDCE">
      <w:start w:val="1"/>
      <w:numFmt w:val="bullet"/>
      <w:lvlText w:val="o"/>
      <w:lvlJc w:val="left"/>
      <w:pPr>
        <w:ind w:left="1440" w:hanging="360"/>
      </w:pPr>
      <w:rPr>
        <w:rFonts w:ascii="Courier New" w:hAnsi="Courier New" w:hint="default"/>
      </w:rPr>
    </w:lvl>
    <w:lvl w:ilvl="2" w:tplc="913421E4">
      <w:start w:val="1"/>
      <w:numFmt w:val="bullet"/>
      <w:lvlText w:val=""/>
      <w:lvlJc w:val="left"/>
      <w:pPr>
        <w:ind w:left="2160" w:hanging="360"/>
      </w:pPr>
      <w:rPr>
        <w:rFonts w:ascii="Wingdings" w:hAnsi="Wingdings" w:hint="default"/>
      </w:rPr>
    </w:lvl>
    <w:lvl w:ilvl="3" w:tplc="8D741688">
      <w:start w:val="1"/>
      <w:numFmt w:val="bullet"/>
      <w:lvlText w:val=""/>
      <w:lvlJc w:val="left"/>
      <w:pPr>
        <w:ind w:left="2880" w:hanging="360"/>
      </w:pPr>
      <w:rPr>
        <w:rFonts w:ascii="Symbol" w:hAnsi="Symbol" w:hint="default"/>
      </w:rPr>
    </w:lvl>
    <w:lvl w:ilvl="4" w:tplc="DE5AC206">
      <w:start w:val="1"/>
      <w:numFmt w:val="bullet"/>
      <w:lvlText w:val="o"/>
      <w:lvlJc w:val="left"/>
      <w:pPr>
        <w:ind w:left="3600" w:hanging="360"/>
      </w:pPr>
      <w:rPr>
        <w:rFonts w:ascii="Courier New" w:hAnsi="Courier New" w:hint="default"/>
      </w:rPr>
    </w:lvl>
    <w:lvl w:ilvl="5" w:tplc="DE6A3640">
      <w:start w:val="1"/>
      <w:numFmt w:val="bullet"/>
      <w:lvlText w:val=""/>
      <w:lvlJc w:val="left"/>
      <w:pPr>
        <w:ind w:left="4320" w:hanging="360"/>
      </w:pPr>
      <w:rPr>
        <w:rFonts w:ascii="Wingdings" w:hAnsi="Wingdings" w:hint="default"/>
      </w:rPr>
    </w:lvl>
    <w:lvl w:ilvl="6" w:tplc="82E06680">
      <w:start w:val="1"/>
      <w:numFmt w:val="bullet"/>
      <w:lvlText w:val=""/>
      <w:lvlJc w:val="left"/>
      <w:pPr>
        <w:ind w:left="5040" w:hanging="360"/>
      </w:pPr>
      <w:rPr>
        <w:rFonts w:ascii="Symbol" w:hAnsi="Symbol" w:hint="default"/>
      </w:rPr>
    </w:lvl>
    <w:lvl w:ilvl="7" w:tplc="DB92F53C">
      <w:start w:val="1"/>
      <w:numFmt w:val="bullet"/>
      <w:lvlText w:val="o"/>
      <w:lvlJc w:val="left"/>
      <w:pPr>
        <w:ind w:left="5760" w:hanging="360"/>
      </w:pPr>
      <w:rPr>
        <w:rFonts w:ascii="Courier New" w:hAnsi="Courier New" w:hint="default"/>
      </w:rPr>
    </w:lvl>
    <w:lvl w:ilvl="8" w:tplc="8A16F816">
      <w:start w:val="1"/>
      <w:numFmt w:val="bullet"/>
      <w:lvlText w:val=""/>
      <w:lvlJc w:val="left"/>
      <w:pPr>
        <w:ind w:left="6480" w:hanging="360"/>
      </w:pPr>
      <w:rPr>
        <w:rFonts w:ascii="Wingdings" w:hAnsi="Wingdings" w:hint="default"/>
      </w:rPr>
    </w:lvl>
  </w:abstractNum>
  <w:abstractNum w:abstractNumId="134" w15:restartNumberingAfterBreak="0">
    <w:nsid w:val="46C36AE4"/>
    <w:multiLevelType w:val="hybridMultilevel"/>
    <w:tmpl w:val="7A5EC9DC"/>
    <w:lvl w:ilvl="0" w:tplc="77406430">
      <w:start w:val="1"/>
      <w:numFmt w:val="bullet"/>
      <w:lvlText w:val="§"/>
      <w:lvlJc w:val="left"/>
      <w:pPr>
        <w:ind w:left="720" w:hanging="360"/>
      </w:pPr>
      <w:rPr>
        <w:rFonts w:ascii="Wingdings" w:hAnsi="Wingdings" w:hint="default"/>
      </w:rPr>
    </w:lvl>
    <w:lvl w:ilvl="1" w:tplc="160C43BA">
      <w:start w:val="1"/>
      <w:numFmt w:val="bullet"/>
      <w:lvlText w:val="o"/>
      <w:lvlJc w:val="left"/>
      <w:pPr>
        <w:ind w:left="1440" w:hanging="360"/>
      </w:pPr>
      <w:rPr>
        <w:rFonts w:ascii="Courier New" w:hAnsi="Courier New" w:hint="default"/>
      </w:rPr>
    </w:lvl>
    <w:lvl w:ilvl="2" w:tplc="B5145946">
      <w:start w:val="1"/>
      <w:numFmt w:val="bullet"/>
      <w:lvlText w:val=""/>
      <w:lvlJc w:val="left"/>
      <w:pPr>
        <w:ind w:left="2160" w:hanging="360"/>
      </w:pPr>
      <w:rPr>
        <w:rFonts w:ascii="Wingdings" w:hAnsi="Wingdings" w:hint="default"/>
      </w:rPr>
    </w:lvl>
    <w:lvl w:ilvl="3" w:tplc="5DF01A08">
      <w:start w:val="1"/>
      <w:numFmt w:val="bullet"/>
      <w:lvlText w:val=""/>
      <w:lvlJc w:val="left"/>
      <w:pPr>
        <w:ind w:left="2880" w:hanging="360"/>
      </w:pPr>
      <w:rPr>
        <w:rFonts w:ascii="Symbol" w:hAnsi="Symbol" w:hint="default"/>
      </w:rPr>
    </w:lvl>
    <w:lvl w:ilvl="4" w:tplc="EC7E407E">
      <w:start w:val="1"/>
      <w:numFmt w:val="bullet"/>
      <w:lvlText w:val="o"/>
      <w:lvlJc w:val="left"/>
      <w:pPr>
        <w:ind w:left="3600" w:hanging="360"/>
      </w:pPr>
      <w:rPr>
        <w:rFonts w:ascii="Courier New" w:hAnsi="Courier New" w:hint="default"/>
      </w:rPr>
    </w:lvl>
    <w:lvl w:ilvl="5" w:tplc="AF78381C">
      <w:start w:val="1"/>
      <w:numFmt w:val="bullet"/>
      <w:lvlText w:val=""/>
      <w:lvlJc w:val="left"/>
      <w:pPr>
        <w:ind w:left="4320" w:hanging="360"/>
      </w:pPr>
      <w:rPr>
        <w:rFonts w:ascii="Wingdings" w:hAnsi="Wingdings" w:hint="default"/>
      </w:rPr>
    </w:lvl>
    <w:lvl w:ilvl="6" w:tplc="F2AC57C2">
      <w:start w:val="1"/>
      <w:numFmt w:val="bullet"/>
      <w:lvlText w:val=""/>
      <w:lvlJc w:val="left"/>
      <w:pPr>
        <w:ind w:left="5040" w:hanging="360"/>
      </w:pPr>
      <w:rPr>
        <w:rFonts w:ascii="Symbol" w:hAnsi="Symbol" w:hint="default"/>
      </w:rPr>
    </w:lvl>
    <w:lvl w:ilvl="7" w:tplc="2A3E1950">
      <w:start w:val="1"/>
      <w:numFmt w:val="bullet"/>
      <w:lvlText w:val="o"/>
      <w:lvlJc w:val="left"/>
      <w:pPr>
        <w:ind w:left="5760" w:hanging="360"/>
      </w:pPr>
      <w:rPr>
        <w:rFonts w:ascii="Courier New" w:hAnsi="Courier New" w:hint="default"/>
      </w:rPr>
    </w:lvl>
    <w:lvl w:ilvl="8" w:tplc="97923016">
      <w:start w:val="1"/>
      <w:numFmt w:val="bullet"/>
      <w:lvlText w:val=""/>
      <w:lvlJc w:val="left"/>
      <w:pPr>
        <w:ind w:left="6480" w:hanging="360"/>
      </w:pPr>
      <w:rPr>
        <w:rFonts w:ascii="Wingdings" w:hAnsi="Wingdings" w:hint="default"/>
      </w:rPr>
    </w:lvl>
  </w:abstractNum>
  <w:abstractNum w:abstractNumId="135" w15:restartNumberingAfterBreak="0">
    <w:nsid w:val="473E7596"/>
    <w:multiLevelType w:val="hybridMultilevel"/>
    <w:tmpl w:val="5340351C"/>
    <w:lvl w:ilvl="0" w:tplc="EBE09804">
      <w:start w:val="1"/>
      <w:numFmt w:val="bullet"/>
      <w:lvlText w:val="§"/>
      <w:lvlJc w:val="left"/>
      <w:pPr>
        <w:ind w:left="720" w:hanging="360"/>
      </w:pPr>
      <w:rPr>
        <w:rFonts w:ascii="Wingdings" w:hAnsi="Wingdings" w:hint="default"/>
      </w:rPr>
    </w:lvl>
    <w:lvl w:ilvl="1" w:tplc="5520029C">
      <w:start w:val="1"/>
      <w:numFmt w:val="bullet"/>
      <w:lvlText w:val="o"/>
      <w:lvlJc w:val="left"/>
      <w:pPr>
        <w:ind w:left="1440" w:hanging="360"/>
      </w:pPr>
      <w:rPr>
        <w:rFonts w:ascii="Courier New" w:hAnsi="Courier New" w:hint="default"/>
      </w:rPr>
    </w:lvl>
    <w:lvl w:ilvl="2" w:tplc="630AE956">
      <w:start w:val="1"/>
      <w:numFmt w:val="bullet"/>
      <w:lvlText w:val=""/>
      <w:lvlJc w:val="left"/>
      <w:pPr>
        <w:ind w:left="2160" w:hanging="360"/>
      </w:pPr>
      <w:rPr>
        <w:rFonts w:ascii="Wingdings" w:hAnsi="Wingdings" w:hint="default"/>
      </w:rPr>
    </w:lvl>
    <w:lvl w:ilvl="3" w:tplc="27A2EA94">
      <w:start w:val="1"/>
      <w:numFmt w:val="bullet"/>
      <w:lvlText w:val=""/>
      <w:lvlJc w:val="left"/>
      <w:pPr>
        <w:ind w:left="2880" w:hanging="360"/>
      </w:pPr>
      <w:rPr>
        <w:rFonts w:ascii="Symbol" w:hAnsi="Symbol" w:hint="default"/>
      </w:rPr>
    </w:lvl>
    <w:lvl w:ilvl="4" w:tplc="D430BF64">
      <w:start w:val="1"/>
      <w:numFmt w:val="bullet"/>
      <w:lvlText w:val="o"/>
      <w:lvlJc w:val="left"/>
      <w:pPr>
        <w:ind w:left="3600" w:hanging="360"/>
      </w:pPr>
      <w:rPr>
        <w:rFonts w:ascii="Courier New" w:hAnsi="Courier New" w:hint="default"/>
      </w:rPr>
    </w:lvl>
    <w:lvl w:ilvl="5" w:tplc="D4763C5E">
      <w:start w:val="1"/>
      <w:numFmt w:val="bullet"/>
      <w:lvlText w:val=""/>
      <w:lvlJc w:val="left"/>
      <w:pPr>
        <w:ind w:left="4320" w:hanging="360"/>
      </w:pPr>
      <w:rPr>
        <w:rFonts w:ascii="Wingdings" w:hAnsi="Wingdings" w:hint="default"/>
      </w:rPr>
    </w:lvl>
    <w:lvl w:ilvl="6" w:tplc="67627D66">
      <w:start w:val="1"/>
      <w:numFmt w:val="bullet"/>
      <w:lvlText w:val=""/>
      <w:lvlJc w:val="left"/>
      <w:pPr>
        <w:ind w:left="5040" w:hanging="360"/>
      </w:pPr>
      <w:rPr>
        <w:rFonts w:ascii="Symbol" w:hAnsi="Symbol" w:hint="default"/>
      </w:rPr>
    </w:lvl>
    <w:lvl w:ilvl="7" w:tplc="51B4B4FC">
      <w:start w:val="1"/>
      <w:numFmt w:val="bullet"/>
      <w:lvlText w:val="o"/>
      <w:lvlJc w:val="left"/>
      <w:pPr>
        <w:ind w:left="5760" w:hanging="360"/>
      </w:pPr>
      <w:rPr>
        <w:rFonts w:ascii="Courier New" w:hAnsi="Courier New" w:hint="default"/>
      </w:rPr>
    </w:lvl>
    <w:lvl w:ilvl="8" w:tplc="A99A07F4">
      <w:start w:val="1"/>
      <w:numFmt w:val="bullet"/>
      <w:lvlText w:val=""/>
      <w:lvlJc w:val="left"/>
      <w:pPr>
        <w:ind w:left="6480" w:hanging="360"/>
      </w:pPr>
      <w:rPr>
        <w:rFonts w:ascii="Wingdings" w:hAnsi="Wingdings" w:hint="default"/>
      </w:rPr>
    </w:lvl>
  </w:abstractNum>
  <w:abstractNum w:abstractNumId="136" w15:restartNumberingAfterBreak="0">
    <w:nsid w:val="47787E0C"/>
    <w:multiLevelType w:val="hybridMultilevel"/>
    <w:tmpl w:val="9E2A34C8"/>
    <w:lvl w:ilvl="0" w:tplc="3D44DFD0">
      <w:start w:val="1"/>
      <w:numFmt w:val="bullet"/>
      <w:lvlText w:val="§"/>
      <w:lvlJc w:val="left"/>
      <w:pPr>
        <w:ind w:left="720" w:hanging="360"/>
      </w:pPr>
      <w:rPr>
        <w:rFonts w:ascii="Wingdings" w:hAnsi="Wingdings" w:hint="default"/>
      </w:rPr>
    </w:lvl>
    <w:lvl w:ilvl="1" w:tplc="C832B8C4">
      <w:start w:val="1"/>
      <w:numFmt w:val="bullet"/>
      <w:lvlText w:val="o"/>
      <w:lvlJc w:val="left"/>
      <w:pPr>
        <w:ind w:left="1440" w:hanging="360"/>
      </w:pPr>
      <w:rPr>
        <w:rFonts w:ascii="Courier New" w:hAnsi="Courier New" w:hint="default"/>
      </w:rPr>
    </w:lvl>
    <w:lvl w:ilvl="2" w:tplc="A50C45E0">
      <w:start w:val="1"/>
      <w:numFmt w:val="bullet"/>
      <w:lvlText w:val=""/>
      <w:lvlJc w:val="left"/>
      <w:pPr>
        <w:ind w:left="2160" w:hanging="360"/>
      </w:pPr>
      <w:rPr>
        <w:rFonts w:ascii="Wingdings" w:hAnsi="Wingdings" w:hint="default"/>
      </w:rPr>
    </w:lvl>
    <w:lvl w:ilvl="3" w:tplc="1E1456A0">
      <w:start w:val="1"/>
      <w:numFmt w:val="bullet"/>
      <w:lvlText w:val=""/>
      <w:lvlJc w:val="left"/>
      <w:pPr>
        <w:ind w:left="2880" w:hanging="360"/>
      </w:pPr>
      <w:rPr>
        <w:rFonts w:ascii="Symbol" w:hAnsi="Symbol" w:hint="default"/>
      </w:rPr>
    </w:lvl>
    <w:lvl w:ilvl="4" w:tplc="CF12A2A4">
      <w:start w:val="1"/>
      <w:numFmt w:val="bullet"/>
      <w:lvlText w:val="o"/>
      <w:lvlJc w:val="left"/>
      <w:pPr>
        <w:ind w:left="3600" w:hanging="360"/>
      </w:pPr>
      <w:rPr>
        <w:rFonts w:ascii="Courier New" w:hAnsi="Courier New" w:hint="default"/>
      </w:rPr>
    </w:lvl>
    <w:lvl w:ilvl="5" w:tplc="DE3434B4">
      <w:start w:val="1"/>
      <w:numFmt w:val="bullet"/>
      <w:lvlText w:val=""/>
      <w:lvlJc w:val="left"/>
      <w:pPr>
        <w:ind w:left="4320" w:hanging="360"/>
      </w:pPr>
      <w:rPr>
        <w:rFonts w:ascii="Wingdings" w:hAnsi="Wingdings" w:hint="default"/>
      </w:rPr>
    </w:lvl>
    <w:lvl w:ilvl="6" w:tplc="2FCE5996">
      <w:start w:val="1"/>
      <w:numFmt w:val="bullet"/>
      <w:lvlText w:val=""/>
      <w:lvlJc w:val="left"/>
      <w:pPr>
        <w:ind w:left="5040" w:hanging="360"/>
      </w:pPr>
      <w:rPr>
        <w:rFonts w:ascii="Symbol" w:hAnsi="Symbol" w:hint="default"/>
      </w:rPr>
    </w:lvl>
    <w:lvl w:ilvl="7" w:tplc="2B1AEFC4">
      <w:start w:val="1"/>
      <w:numFmt w:val="bullet"/>
      <w:lvlText w:val="o"/>
      <w:lvlJc w:val="left"/>
      <w:pPr>
        <w:ind w:left="5760" w:hanging="360"/>
      </w:pPr>
      <w:rPr>
        <w:rFonts w:ascii="Courier New" w:hAnsi="Courier New" w:hint="default"/>
      </w:rPr>
    </w:lvl>
    <w:lvl w:ilvl="8" w:tplc="E7CE7DB6">
      <w:start w:val="1"/>
      <w:numFmt w:val="bullet"/>
      <w:lvlText w:val=""/>
      <w:lvlJc w:val="left"/>
      <w:pPr>
        <w:ind w:left="6480" w:hanging="360"/>
      </w:pPr>
      <w:rPr>
        <w:rFonts w:ascii="Wingdings" w:hAnsi="Wingdings" w:hint="default"/>
      </w:rPr>
    </w:lvl>
  </w:abstractNum>
  <w:abstractNum w:abstractNumId="137" w15:restartNumberingAfterBreak="0">
    <w:nsid w:val="484901B8"/>
    <w:multiLevelType w:val="hybridMultilevel"/>
    <w:tmpl w:val="CEDC8A7E"/>
    <w:lvl w:ilvl="0" w:tplc="AD10A9DC">
      <w:start w:val="1"/>
      <w:numFmt w:val="bullet"/>
      <w:lvlText w:val=""/>
      <w:lvlJc w:val="left"/>
      <w:pPr>
        <w:ind w:left="720" w:hanging="360"/>
      </w:pPr>
      <w:rPr>
        <w:rFonts w:ascii="Symbol" w:hAnsi="Symbol" w:hint="default"/>
      </w:rPr>
    </w:lvl>
    <w:lvl w:ilvl="1" w:tplc="03F057A8">
      <w:start w:val="1"/>
      <w:numFmt w:val="bullet"/>
      <w:lvlText w:val="-"/>
      <w:lvlJc w:val="left"/>
      <w:pPr>
        <w:ind w:left="1440" w:hanging="360"/>
      </w:pPr>
      <w:rPr>
        <w:rFonts w:ascii="&quot;Courier New&quot;" w:hAnsi="&quot;Courier New&quot;" w:hint="default"/>
      </w:rPr>
    </w:lvl>
    <w:lvl w:ilvl="2" w:tplc="5D667FF4">
      <w:start w:val="1"/>
      <w:numFmt w:val="bullet"/>
      <w:lvlText w:val=""/>
      <w:lvlJc w:val="left"/>
      <w:pPr>
        <w:ind w:left="2160" w:hanging="360"/>
      </w:pPr>
      <w:rPr>
        <w:rFonts w:ascii="Wingdings" w:hAnsi="Wingdings" w:hint="default"/>
      </w:rPr>
    </w:lvl>
    <w:lvl w:ilvl="3" w:tplc="4C5E1EC4">
      <w:start w:val="1"/>
      <w:numFmt w:val="bullet"/>
      <w:lvlText w:val=""/>
      <w:lvlJc w:val="left"/>
      <w:pPr>
        <w:ind w:left="2880" w:hanging="360"/>
      </w:pPr>
      <w:rPr>
        <w:rFonts w:ascii="Symbol" w:hAnsi="Symbol" w:hint="default"/>
      </w:rPr>
    </w:lvl>
    <w:lvl w:ilvl="4" w:tplc="C200087E">
      <w:start w:val="1"/>
      <w:numFmt w:val="bullet"/>
      <w:lvlText w:val="o"/>
      <w:lvlJc w:val="left"/>
      <w:pPr>
        <w:ind w:left="3600" w:hanging="360"/>
      </w:pPr>
      <w:rPr>
        <w:rFonts w:ascii="Courier New" w:hAnsi="Courier New" w:hint="default"/>
      </w:rPr>
    </w:lvl>
    <w:lvl w:ilvl="5" w:tplc="1A2C8BAA">
      <w:start w:val="1"/>
      <w:numFmt w:val="bullet"/>
      <w:lvlText w:val=""/>
      <w:lvlJc w:val="left"/>
      <w:pPr>
        <w:ind w:left="4320" w:hanging="360"/>
      </w:pPr>
      <w:rPr>
        <w:rFonts w:ascii="Wingdings" w:hAnsi="Wingdings" w:hint="default"/>
      </w:rPr>
    </w:lvl>
    <w:lvl w:ilvl="6" w:tplc="8BDE3C40">
      <w:start w:val="1"/>
      <w:numFmt w:val="bullet"/>
      <w:lvlText w:val=""/>
      <w:lvlJc w:val="left"/>
      <w:pPr>
        <w:ind w:left="5040" w:hanging="360"/>
      </w:pPr>
      <w:rPr>
        <w:rFonts w:ascii="Symbol" w:hAnsi="Symbol" w:hint="default"/>
      </w:rPr>
    </w:lvl>
    <w:lvl w:ilvl="7" w:tplc="DDD27F96">
      <w:start w:val="1"/>
      <w:numFmt w:val="bullet"/>
      <w:lvlText w:val="o"/>
      <w:lvlJc w:val="left"/>
      <w:pPr>
        <w:ind w:left="5760" w:hanging="360"/>
      </w:pPr>
      <w:rPr>
        <w:rFonts w:ascii="Courier New" w:hAnsi="Courier New" w:hint="default"/>
      </w:rPr>
    </w:lvl>
    <w:lvl w:ilvl="8" w:tplc="40FED32A">
      <w:start w:val="1"/>
      <w:numFmt w:val="bullet"/>
      <w:lvlText w:val=""/>
      <w:lvlJc w:val="left"/>
      <w:pPr>
        <w:ind w:left="6480" w:hanging="360"/>
      </w:pPr>
      <w:rPr>
        <w:rFonts w:ascii="Wingdings" w:hAnsi="Wingdings" w:hint="default"/>
      </w:rPr>
    </w:lvl>
  </w:abstractNum>
  <w:abstractNum w:abstractNumId="138" w15:restartNumberingAfterBreak="0">
    <w:nsid w:val="4900D68D"/>
    <w:multiLevelType w:val="hybridMultilevel"/>
    <w:tmpl w:val="723E4CD0"/>
    <w:lvl w:ilvl="0" w:tplc="1C6A738E">
      <w:start w:val="1"/>
      <w:numFmt w:val="bullet"/>
      <w:lvlText w:val="§"/>
      <w:lvlJc w:val="left"/>
      <w:pPr>
        <w:ind w:left="720" w:hanging="360"/>
      </w:pPr>
      <w:rPr>
        <w:rFonts w:ascii="Wingdings" w:hAnsi="Wingdings" w:hint="default"/>
      </w:rPr>
    </w:lvl>
    <w:lvl w:ilvl="1" w:tplc="77A43B34">
      <w:start w:val="1"/>
      <w:numFmt w:val="bullet"/>
      <w:lvlText w:val="o"/>
      <w:lvlJc w:val="left"/>
      <w:pPr>
        <w:ind w:left="1440" w:hanging="360"/>
      </w:pPr>
      <w:rPr>
        <w:rFonts w:ascii="Courier New" w:hAnsi="Courier New" w:hint="default"/>
      </w:rPr>
    </w:lvl>
    <w:lvl w:ilvl="2" w:tplc="AEE29522">
      <w:start w:val="1"/>
      <w:numFmt w:val="bullet"/>
      <w:lvlText w:val=""/>
      <w:lvlJc w:val="left"/>
      <w:pPr>
        <w:ind w:left="2160" w:hanging="360"/>
      </w:pPr>
      <w:rPr>
        <w:rFonts w:ascii="Wingdings" w:hAnsi="Wingdings" w:hint="default"/>
      </w:rPr>
    </w:lvl>
    <w:lvl w:ilvl="3" w:tplc="AC0CEFE4">
      <w:start w:val="1"/>
      <w:numFmt w:val="bullet"/>
      <w:lvlText w:val=""/>
      <w:lvlJc w:val="left"/>
      <w:pPr>
        <w:ind w:left="2880" w:hanging="360"/>
      </w:pPr>
      <w:rPr>
        <w:rFonts w:ascii="Symbol" w:hAnsi="Symbol" w:hint="default"/>
      </w:rPr>
    </w:lvl>
    <w:lvl w:ilvl="4" w:tplc="89947286">
      <w:start w:val="1"/>
      <w:numFmt w:val="bullet"/>
      <w:lvlText w:val="o"/>
      <w:lvlJc w:val="left"/>
      <w:pPr>
        <w:ind w:left="3600" w:hanging="360"/>
      </w:pPr>
      <w:rPr>
        <w:rFonts w:ascii="Courier New" w:hAnsi="Courier New" w:hint="default"/>
      </w:rPr>
    </w:lvl>
    <w:lvl w:ilvl="5" w:tplc="DABC0D3E">
      <w:start w:val="1"/>
      <w:numFmt w:val="bullet"/>
      <w:lvlText w:val=""/>
      <w:lvlJc w:val="left"/>
      <w:pPr>
        <w:ind w:left="4320" w:hanging="360"/>
      </w:pPr>
      <w:rPr>
        <w:rFonts w:ascii="Wingdings" w:hAnsi="Wingdings" w:hint="default"/>
      </w:rPr>
    </w:lvl>
    <w:lvl w:ilvl="6" w:tplc="43EAE5EA">
      <w:start w:val="1"/>
      <w:numFmt w:val="bullet"/>
      <w:lvlText w:val=""/>
      <w:lvlJc w:val="left"/>
      <w:pPr>
        <w:ind w:left="5040" w:hanging="360"/>
      </w:pPr>
      <w:rPr>
        <w:rFonts w:ascii="Symbol" w:hAnsi="Symbol" w:hint="default"/>
      </w:rPr>
    </w:lvl>
    <w:lvl w:ilvl="7" w:tplc="F3BE6F9E">
      <w:start w:val="1"/>
      <w:numFmt w:val="bullet"/>
      <w:lvlText w:val="o"/>
      <w:lvlJc w:val="left"/>
      <w:pPr>
        <w:ind w:left="5760" w:hanging="360"/>
      </w:pPr>
      <w:rPr>
        <w:rFonts w:ascii="Courier New" w:hAnsi="Courier New" w:hint="default"/>
      </w:rPr>
    </w:lvl>
    <w:lvl w:ilvl="8" w:tplc="5D2E2068">
      <w:start w:val="1"/>
      <w:numFmt w:val="bullet"/>
      <w:lvlText w:val=""/>
      <w:lvlJc w:val="left"/>
      <w:pPr>
        <w:ind w:left="6480" w:hanging="360"/>
      </w:pPr>
      <w:rPr>
        <w:rFonts w:ascii="Wingdings" w:hAnsi="Wingdings" w:hint="default"/>
      </w:rPr>
    </w:lvl>
  </w:abstractNum>
  <w:abstractNum w:abstractNumId="139" w15:restartNumberingAfterBreak="0">
    <w:nsid w:val="4912EC63"/>
    <w:multiLevelType w:val="hybridMultilevel"/>
    <w:tmpl w:val="5EC8A592"/>
    <w:lvl w:ilvl="0" w:tplc="6ED2F958">
      <w:start w:val="1"/>
      <w:numFmt w:val="bullet"/>
      <w:lvlText w:val="-"/>
      <w:lvlJc w:val="left"/>
      <w:pPr>
        <w:ind w:left="720" w:hanging="360"/>
      </w:pPr>
      <w:rPr>
        <w:rFonts w:ascii="&quot;Calibri&quot;,sans-serif" w:hAnsi="&quot;Calibri&quot;,sans-serif" w:hint="default"/>
      </w:rPr>
    </w:lvl>
    <w:lvl w:ilvl="1" w:tplc="2D2E9D70">
      <w:start w:val="1"/>
      <w:numFmt w:val="bullet"/>
      <w:lvlText w:val="o"/>
      <w:lvlJc w:val="left"/>
      <w:pPr>
        <w:ind w:left="1440" w:hanging="360"/>
      </w:pPr>
      <w:rPr>
        <w:rFonts w:ascii="Courier New" w:hAnsi="Courier New" w:hint="default"/>
      </w:rPr>
    </w:lvl>
    <w:lvl w:ilvl="2" w:tplc="6EA2CEB8">
      <w:start w:val="1"/>
      <w:numFmt w:val="bullet"/>
      <w:lvlText w:val=""/>
      <w:lvlJc w:val="left"/>
      <w:pPr>
        <w:ind w:left="2160" w:hanging="360"/>
      </w:pPr>
      <w:rPr>
        <w:rFonts w:ascii="Wingdings" w:hAnsi="Wingdings" w:hint="default"/>
      </w:rPr>
    </w:lvl>
    <w:lvl w:ilvl="3" w:tplc="F8C8D0E8">
      <w:start w:val="1"/>
      <w:numFmt w:val="bullet"/>
      <w:lvlText w:val=""/>
      <w:lvlJc w:val="left"/>
      <w:pPr>
        <w:ind w:left="2880" w:hanging="360"/>
      </w:pPr>
      <w:rPr>
        <w:rFonts w:ascii="Symbol" w:hAnsi="Symbol" w:hint="default"/>
      </w:rPr>
    </w:lvl>
    <w:lvl w:ilvl="4" w:tplc="09BA7EFA">
      <w:start w:val="1"/>
      <w:numFmt w:val="bullet"/>
      <w:lvlText w:val="o"/>
      <w:lvlJc w:val="left"/>
      <w:pPr>
        <w:ind w:left="3600" w:hanging="360"/>
      </w:pPr>
      <w:rPr>
        <w:rFonts w:ascii="Courier New" w:hAnsi="Courier New" w:hint="default"/>
      </w:rPr>
    </w:lvl>
    <w:lvl w:ilvl="5" w:tplc="C53079F4">
      <w:start w:val="1"/>
      <w:numFmt w:val="bullet"/>
      <w:lvlText w:val=""/>
      <w:lvlJc w:val="left"/>
      <w:pPr>
        <w:ind w:left="4320" w:hanging="360"/>
      </w:pPr>
      <w:rPr>
        <w:rFonts w:ascii="Wingdings" w:hAnsi="Wingdings" w:hint="default"/>
      </w:rPr>
    </w:lvl>
    <w:lvl w:ilvl="6" w:tplc="F30A79E4">
      <w:start w:val="1"/>
      <w:numFmt w:val="bullet"/>
      <w:lvlText w:val=""/>
      <w:lvlJc w:val="left"/>
      <w:pPr>
        <w:ind w:left="5040" w:hanging="360"/>
      </w:pPr>
      <w:rPr>
        <w:rFonts w:ascii="Symbol" w:hAnsi="Symbol" w:hint="default"/>
      </w:rPr>
    </w:lvl>
    <w:lvl w:ilvl="7" w:tplc="8BD28054">
      <w:start w:val="1"/>
      <w:numFmt w:val="bullet"/>
      <w:lvlText w:val="o"/>
      <w:lvlJc w:val="left"/>
      <w:pPr>
        <w:ind w:left="5760" w:hanging="360"/>
      </w:pPr>
      <w:rPr>
        <w:rFonts w:ascii="Courier New" w:hAnsi="Courier New" w:hint="default"/>
      </w:rPr>
    </w:lvl>
    <w:lvl w:ilvl="8" w:tplc="8C668C00">
      <w:start w:val="1"/>
      <w:numFmt w:val="bullet"/>
      <w:lvlText w:val=""/>
      <w:lvlJc w:val="left"/>
      <w:pPr>
        <w:ind w:left="6480" w:hanging="360"/>
      </w:pPr>
      <w:rPr>
        <w:rFonts w:ascii="Wingdings" w:hAnsi="Wingdings" w:hint="default"/>
      </w:rPr>
    </w:lvl>
  </w:abstractNum>
  <w:abstractNum w:abstractNumId="140" w15:restartNumberingAfterBreak="0">
    <w:nsid w:val="4A824856"/>
    <w:multiLevelType w:val="hybridMultilevel"/>
    <w:tmpl w:val="532297BE"/>
    <w:lvl w:ilvl="0" w:tplc="01C41AD0">
      <w:start w:val="1"/>
      <w:numFmt w:val="bullet"/>
      <w:lvlText w:val="·"/>
      <w:lvlJc w:val="left"/>
      <w:pPr>
        <w:ind w:left="720" w:hanging="360"/>
      </w:pPr>
      <w:rPr>
        <w:rFonts w:ascii="Symbol" w:hAnsi="Symbol" w:hint="default"/>
      </w:rPr>
    </w:lvl>
    <w:lvl w:ilvl="1" w:tplc="F4FAB6C6">
      <w:start w:val="1"/>
      <w:numFmt w:val="bullet"/>
      <w:lvlText w:val="o"/>
      <w:lvlJc w:val="left"/>
      <w:pPr>
        <w:ind w:left="1440" w:hanging="360"/>
      </w:pPr>
      <w:rPr>
        <w:rFonts w:ascii="Courier New" w:hAnsi="Courier New" w:hint="default"/>
      </w:rPr>
    </w:lvl>
    <w:lvl w:ilvl="2" w:tplc="543AA33C">
      <w:start w:val="1"/>
      <w:numFmt w:val="bullet"/>
      <w:lvlText w:val=""/>
      <w:lvlJc w:val="left"/>
      <w:pPr>
        <w:ind w:left="2160" w:hanging="360"/>
      </w:pPr>
      <w:rPr>
        <w:rFonts w:ascii="Wingdings" w:hAnsi="Wingdings" w:hint="default"/>
      </w:rPr>
    </w:lvl>
    <w:lvl w:ilvl="3" w:tplc="A8463768">
      <w:start w:val="1"/>
      <w:numFmt w:val="bullet"/>
      <w:lvlText w:val=""/>
      <w:lvlJc w:val="left"/>
      <w:pPr>
        <w:ind w:left="2880" w:hanging="360"/>
      </w:pPr>
      <w:rPr>
        <w:rFonts w:ascii="Symbol" w:hAnsi="Symbol" w:hint="default"/>
      </w:rPr>
    </w:lvl>
    <w:lvl w:ilvl="4" w:tplc="F946BFD8">
      <w:start w:val="1"/>
      <w:numFmt w:val="bullet"/>
      <w:lvlText w:val="o"/>
      <w:lvlJc w:val="left"/>
      <w:pPr>
        <w:ind w:left="3600" w:hanging="360"/>
      </w:pPr>
      <w:rPr>
        <w:rFonts w:ascii="Courier New" w:hAnsi="Courier New" w:hint="default"/>
      </w:rPr>
    </w:lvl>
    <w:lvl w:ilvl="5" w:tplc="6DA6D622">
      <w:start w:val="1"/>
      <w:numFmt w:val="bullet"/>
      <w:lvlText w:val=""/>
      <w:lvlJc w:val="left"/>
      <w:pPr>
        <w:ind w:left="4320" w:hanging="360"/>
      </w:pPr>
      <w:rPr>
        <w:rFonts w:ascii="Wingdings" w:hAnsi="Wingdings" w:hint="default"/>
      </w:rPr>
    </w:lvl>
    <w:lvl w:ilvl="6" w:tplc="833C2F2A">
      <w:start w:val="1"/>
      <w:numFmt w:val="bullet"/>
      <w:lvlText w:val=""/>
      <w:lvlJc w:val="left"/>
      <w:pPr>
        <w:ind w:left="5040" w:hanging="360"/>
      </w:pPr>
      <w:rPr>
        <w:rFonts w:ascii="Symbol" w:hAnsi="Symbol" w:hint="default"/>
      </w:rPr>
    </w:lvl>
    <w:lvl w:ilvl="7" w:tplc="C074A0E4">
      <w:start w:val="1"/>
      <w:numFmt w:val="bullet"/>
      <w:lvlText w:val="o"/>
      <w:lvlJc w:val="left"/>
      <w:pPr>
        <w:ind w:left="5760" w:hanging="360"/>
      </w:pPr>
      <w:rPr>
        <w:rFonts w:ascii="Courier New" w:hAnsi="Courier New" w:hint="default"/>
      </w:rPr>
    </w:lvl>
    <w:lvl w:ilvl="8" w:tplc="C10EE9FC">
      <w:start w:val="1"/>
      <w:numFmt w:val="bullet"/>
      <w:lvlText w:val=""/>
      <w:lvlJc w:val="left"/>
      <w:pPr>
        <w:ind w:left="6480" w:hanging="360"/>
      </w:pPr>
      <w:rPr>
        <w:rFonts w:ascii="Wingdings" w:hAnsi="Wingdings" w:hint="default"/>
      </w:rPr>
    </w:lvl>
  </w:abstractNum>
  <w:abstractNum w:abstractNumId="141" w15:restartNumberingAfterBreak="0">
    <w:nsid w:val="4AD62B5C"/>
    <w:multiLevelType w:val="hybridMultilevel"/>
    <w:tmpl w:val="E59C36C6"/>
    <w:lvl w:ilvl="0" w:tplc="694621F4">
      <w:start w:val="1"/>
      <w:numFmt w:val="lowerLetter"/>
      <w:lvlText w:val="%1)"/>
      <w:lvlJc w:val="left"/>
      <w:pPr>
        <w:ind w:left="1494" w:hanging="360"/>
      </w:pPr>
      <w:rPr>
        <w:rFonts w:hint="default"/>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42" w15:restartNumberingAfterBreak="0">
    <w:nsid w:val="4B10EAF2"/>
    <w:multiLevelType w:val="hybridMultilevel"/>
    <w:tmpl w:val="DF9CE680"/>
    <w:lvl w:ilvl="0" w:tplc="6A7C9370">
      <w:start w:val="1"/>
      <w:numFmt w:val="bullet"/>
      <w:lvlText w:val=""/>
      <w:lvlJc w:val="left"/>
      <w:pPr>
        <w:ind w:left="720" w:hanging="360"/>
      </w:pPr>
      <w:rPr>
        <w:rFonts w:ascii="Symbol" w:hAnsi="Symbol" w:hint="default"/>
      </w:rPr>
    </w:lvl>
    <w:lvl w:ilvl="1" w:tplc="BCC4248A">
      <w:start w:val="1"/>
      <w:numFmt w:val="bullet"/>
      <w:lvlText w:val="-"/>
      <w:lvlJc w:val="left"/>
      <w:pPr>
        <w:ind w:left="1440" w:hanging="360"/>
      </w:pPr>
      <w:rPr>
        <w:rFonts w:ascii="&quot;Courier New&quot;" w:hAnsi="&quot;Courier New&quot;" w:hint="default"/>
      </w:rPr>
    </w:lvl>
    <w:lvl w:ilvl="2" w:tplc="09147F9A">
      <w:start w:val="1"/>
      <w:numFmt w:val="bullet"/>
      <w:lvlText w:val=""/>
      <w:lvlJc w:val="left"/>
      <w:pPr>
        <w:ind w:left="2160" w:hanging="360"/>
      </w:pPr>
      <w:rPr>
        <w:rFonts w:ascii="Wingdings" w:hAnsi="Wingdings" w:hint="default"/>
      </w:rPr>
    </w:lvl>
    <w:lvl w:ilvl="3" w:tplc="9CEEBC08">
      <w:start w:val="1"/>
      <w:numFmt w:val="bullet"/>
      <w:lvlText w:val=""/>
      <w:lvlJc w:val="left"/>
      <w:pPr>
        <w:ind w:left="2880" w:hanging="360"/>
      </w:pPr>
      <w:rPr>
        <w:rFonts w:ascii="Symbol" w:hAnsi="Symbol" w:hint="default"/>
      </w:rPr>
    </w:lvl>
    <w:lvl w:ilvl="4" w:tplc="0526FEE6">
      <w:start w:val="1"/>
      <w:numFmt w:val="bullet"/>
      <w:lvlText w:val="o"/>
      <w:lvlJc w:val="left"/>
      <w:pPr>
        <w:ind w:left="3600" w:hanging="360"/>
      </w:pPr>
      <w:rPr>
        <w:rFonts w:ascii="Courier New" w:hAnsi="Courier New" w:hint="default"/>
      </w:rPr>
    </w:lvl>
    <w:lvl w:ilvl="5" w:tplc="727EAD6A">
      <w:start w:val="1"/>
      <w:numFmt w:val="bullet"/>
      <w:lvlText w:val=""/>
      <w:lvlJc w:val="left"/>
      <w:pPr>
        <w:ind w:left="4320" w:hanging="360"/>
      </w:pPr>
      <w:rPr>
        <w:rFonts w:ascii="Wingdings" w:hAnsi="Wingdings" w:hint="default"/>
      </w:rPr>
    </w:lvl>
    <w:lvl w:ilvl="6" w:tplc="301AB0C2">
      <w:start w:val="1"/>
      <w:numFmt w:val="bullet"/>
      <w:lvlText w:val=""/>
      <w:lvlJc w:val="left"/>
      <w:pPr>
        <w:ind w:left="5040" w:hanging="360"/>
      </w:pPr>
      <w:rPr>
        <w:rFonts w:ascii="Symbol" w:hAnsi="Symbol" w:hint="default"/>
      </w:rPr>
    </w:lvl>
    <w:lvl w:ilvl="7" w:tplc="A510ED50">
      <w:start w:val="1"/>
      <w:numFmt w:val="bullet"/>
      <w:lvlText w:val="o"/>
      <w:lvlJc w:val="left"/>
      <w:pPr>
        <w:ind w:left="5760" w:hanging="360"/>
      </w:pPr>
      <w:rPr>
        <w:rFonts w:ascii="Courier New" w:hAnsi="Courier New" w:hint="default"/>
      </w:rPr>
    </w:lvl>
    <w:lvl w:ilvl="8" w:tplc="DDCA138E">
      <w:start w:val="1"/>
      <w:numFmt w:val="bullet"/>
      <w:lvlText w:val=""/>
      <w:lvlJc w:val="left"/>
      <w:pPr>
        <w:ind w:left="6480" w:hanging="360"/>
      </w:pPr>
      <w:rPr>
        <w:rFonts w:ascii="Wingdings" w:hAnsi="Wingdings" w:hint="default"/>
      </w:rPr>
    </w:lvl>
  </w:abstractNum>
  <w:abstractNum w:abstractNumId="143" w15:restartNumberingAfterBreak="0">
    <w:nsid w:val="4C6B6F24"/>
    <w:multiLevelType w:val="hybridMultilevel"/>
    <w:tmpl w:val="89E8F58E"/>
    <w:lvl w:ilvl="0" w:tplc="31F04CA4">
      <w:start w:val="1"/>
      <w:numFmt w:val="decimal"/>
      <w:pStyle w:val="Obrnadpis"/>
      <w:suff w:val="space"/>
      <w:lvlText w:val="Obr. %1"/>
      <w:lvlJc w:val="left"/>
      <w:pPr>
        <w:ind w:left="3479" w:hanging="360"/>
      </w:pPr>
      <w:rPr>
        <w:rFonts w:ascii="Arial" w:hAnsi="Arial" w:cs="Arial" w:hint="default"/>
        <w:b/>
        <w:bCs/>
        <w:i w:val="0"/>
        <w:iCs w:val="0"/>
        <w:caps w:val="0"/>
        <w:strike w:val="0"/>
        <w:dstrike w:val="0"/>
        <w:snapToGrid w:val="0"/>
        <w:vanish w:val="0"/>
        <w:color w:val="1F497D" w:themeColor="text2"/>
        <w:spacing w:val="0"/>
        <w:kern w:val="0"/>
        <w:position w:val="0"/>
        <w:sz w:val="18"/>
        <w:szCs w:val="1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44" w15:restartNumberingAfterBreak="0">
    <w:nsid w:val="503F49D8"/>
    <w:multiLevelType w:val="hybridMultilevel"/>
    <w:tmpl w:val="3C9EEBC4"/>
    <w:lvl w:ilvl="0" w:tplc="52D6312E">
      <w:start w:val="1"/>
      <w:numFmt w:val="bullet"/>
      <w:pStyle w:val="iTodsazen"/>
      <w:lvlText w:val=""/>
      <w:lvlJc w:val="left"/>
      <w:pPr>
        <w:tabs>
          <w:tab w:val="num" w:pos="425"/>
        </w:tabs>
        <w:ind w:left="425" w:hanging="425"/>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50E6A8C7"/>
    <w:multiLevelType w:val="hybridMultilevel"/>
    <w:tmpl w:val="9BFCAA5E"/>
    <w:lvl w:ilvl="0" w:tplc="821612FC">
      <w:start w:val="1"/>
      <w:numFmt w:val="bullet"/>
      <w:lvlText w:val="§"/>
      <w:lvlJc w:val="left"/>
      <w:pPr>
        <w:ind w:left="720" w:hanging="360"/>
      </w:pPr>
      <w:rPr>
        <w:rFonts w:ascii="Wingdings" w:hAnsi="Wingdings" w:hint="default"/>
      </w:rPr>
    </w:lvl>
    <w:lvl w:ilvl="1" w:tplc="9CA034EA">
      <w:start w:val="1"/>
      <w:numFmt w:val="bullet"/>
      <w:lvlText w:val="o"/>
      <w:lvlJc w:val="left"/>
      <w:pPr>
        <w:ind w:left="1440" w:hanging="360"/>
      </w:pPr>
      <w:rPr>
        <w:rFonts w:ascii="Courier New" w:hAnsi="Courier New" w:hint="default"/>
      </w:rPr>
    </w:lvl>
    <w:lvl w:ilvl="2" w:tplc="46C8DF3A">
      <w:start w:val="1"/>
      <w:numFmt w:val="bullet"/>
      <w:lvlText w:val=""/>
      <w:lvlJc w:val="left"/>
      <w:pPr>
        <w:ind w:left="2160" w:hanging="360"/>
      </w:pPr>
      <w:rPr>
        <w:rFonts w:ascii="Wingdings" w:hAnsi="Wingdings" w:hint="default"/>
      </w:rPr>
    </w:lvl>
    <w:lvl w:ilvl="3" w:tplc="41CA6518">
      <w:start w:val="1"/>
      <w:numFmt w:val="bullet"/>
      <w:lvlText w:val=""/>
      <w:lvlJc w:val="left"/>
      <w:pPr>
        <w:ind w:left="2880" w:hanging="360"/>
      </w:pPr>
      <w:rPr>
        <w:rFonts w:ascii="Symbol" w:hAnsi="Symbol" w:hint="default"/>
      </w:rPr>
    </w:lvl>
    <w:lvl w:ilvl="4" w:tplc="D4600498">
      <w:start w:val="1"/>
      <w:numFmt w:val="bullet"/>
      <w:lvlText w:val="o"/>
      <w:lvlJc w:val="left"/>
      <w:pPr>
        <w:ind w:left="3600" w:hanging="360"/>
      </w:pPr>
      <w:rPr>
        <w:rFonts w:ascii="Courier New" w:hAnsi="Courier New" w:hint="default"/>
      </w:rPr>
    </w:lvl>
    <w:lvl w:ilvl="5" w:tplc="81669F4C">
      <w:start w:val="1"/>
      <w:numFmt w:val="bullet"/>
      <w:lvlText w:val=""/>
      <w:lvlJc w:val="left"/>
      <w:pPr>
        <w:ind w:left="4320" w:hanging="360"/>
      </w:pPr>
      <w:rPr>
        <w:rFonts w:ascii="Wingdings" w:hAnsi="Wingdings" w:hint="default"/>
      </w:rPr>
    </w:lvl>
    <w:lvl w:ilvl="6" w:tplc="B3541106">
      <w:start w:val="1"/>
      <w:numFmt w:val="bullet"/>
      <w:lvlText w:val=""/>
      <w:lvlJc w:val="left"/>
      <w:pPr>
        <w:ind w:left="5040" w:hanging="360"/>
      </w:pPr>
      <w:rPr>
        <w:rFonts w:ascii="Symbol" w:hAnsi="Symbol" w:hint="default"/>
      </w:rPr>
    </w:lvl>
    <w:lvl w:ilvl="7" w:tplc="78F278FE">
      <w:start w:val="1"/>
      <w:numFmt w:val="bullet"/>
      <w:lvlText w:val="o"/>
      <w:lvlJc w:val="left"/>
      <w:pPr>
        <w:ind w:left="5760" w:hanging="360"/>
      </w:pPr>
      <w:rPr>
        <w:rFonts w:ascii="Courier New" w:hAnsi="Courier New" w:hint="default"/>
      </w:rPr>
    </w:lvl>
    <w:lvl w:ilvl="8" w:tplc="3E2EECA2">
      <w:start w:val="1"/>
      <w:numFmt w:val="bullet"/>
      <w:lvlText w:val=""/>
      <w:lvlJc w:val="left"/>
      <w:pPr>
        <w:ind w:left="6480" w:hanging="360"/>
      </w:pPr>
      <w:rPr>
        <w:rFonts w:ascii="Wingdings" w:hAnsi="Wingdings" w:hint="default"/>
      </w:rPr>
    </w:lvl>
  </w:abstractNum>
  <w:abstractNum w:abstractNumId="146" w15:restartNumberingAfterBreak="0">
    <w:nsid w:val="51CA00B1"/>
    <w:multiLevelType w:val="hybridMultilevel"/>
    <w:tmpl w:val="40661B98"/>
    <w:lvl w:ilvl="0" w:tplc="1BE44A7E">
      <w:start w:val="1"/>
      <w:numFmt w:val="bullet"/>
      <w:lvlText w:val="§"/>
      <w:lvlJc w:val="left"/>
      <w:pPr>
        <w:ind w:left="720" w:hanging="360"/>
      </w:pPr>
      <w:rPr>
        <w:rFonts w:ascii="Wingdings" w:hAnsi="Wingdings" w:hint="default"/>
      </w:rPr>
    </w:lvl>
    <w:lvl w:ilvl="1" w:tplc="3D3A5A18">
      <w:start w:val="1"/>
      <w:numFmt w:val="bullet"/>
      <w:lvlText w:val="o"/>
      <w:lvlJc w:val="left"/>
      <w:pPr>
        <w:ind w:left="1440" w:hanging="360"/>
      </w:pPr>
      <w:rPr>
        <w:rFonts w:ascii="Courier New" w:hAnsi="Courier New" w:hint="default"/>
      </w:rPr>
    </w:lvl>
    <w:lvl w:ilvl="2" w:tplc="CF0227D8">
      <w:start w:val="1"/>
      <w:numFmt w:val="bullet"/>
      <w:lvlText w:val=""/>
      <w:lvlJc w:val="left"/>
      <w:pPr>
        <w:ind w:left="2160" w:hanging="360"/>
      </w:pPr>
      <w:rPr>
        <w:rFonts w:ascii="Wingdings" w:hAnsi="Wingdings" w:hint="default"/>
      </w:rPr>
    </w:lvl>
    <w:lvl w:ilvl="3" w:tplc="05864ADA">
      <w:start w:val="1"/>
      <w:numFmt w:val="bullet"/>
      <w:lvlText w:val=""/>
      <w:lvlJc w:val="left"/>
      <w:pPr>
        <w:ind w:left="2880" w:hanging="360"/>
      </w:pPr>
      <w:rPr>
        <w:rFonts w:ascii="Symbol" w:hAnsi="Symbol" w:hint="default"/>
      </w:rPr>
    </w:lvl>
    <w:lvl w:ilvl="4" w:tplc="DF7069F8">
      <w:start w:val="1"/>
      <w:numFmt w:val="bullet"/>
      <w:lvlText w:val="o"/>
      <w:lvlJc w:val="left"/>
      <w:pPr>
        <w:ind w:left="3600" w:hanging="360"/>
      </w:pPr>
      <w:rPr>
        <w:rFonts w:ascii="Courier New" w:hAnsi="Courier New" w:hint="default"/>
      </w:rPr>
    </w:lvl>
    <w:lvl w:ilvl="5" w:tplc="A7A2A00E">
      <w:start w:val="1"/>
      <w:numFmt w:val="bullet"/>
      <w:lvlText w:val=""/>
      <w:lvlJc w:val="left"/>
      <w:pPr>
        <w:ind w:left="4320" w:hanging="360"/>
      </w:pPr>
      <w:rPr>
        <w:rFonts w:ascii="Wingdings" w:hAnsi="Wingdings" w:hint="default"/>
      </w:rPr>
    </w:lvl>
    <w:lvl w:ilvl="6" w:tplc="A6B4DE60">
      <w:start w:val="1"/>
      <w:numFmt w:val="bullet"/>
      <w:lvlText w:val=""/>
      <w:lvlJc w:val="left"/>
      <w:pPr>
        <w:ind w:left="5040" w:hanging="360"/>
      </w:pPr>
      <w:rPr>
        <w:rFonts w:ascii="Symbol" w:hAnsi="Symbol" w:hint="default"/>
      </w:rPr>
    </w:lvl>
    <w:lvl w:ilvl="7" w:tplc="9FB09224">
      <w:start w:val="1"/>
      <w:numFmt w:val="bullet"/>
      <w:lvlText w:val="o"/>
      <w:lvlJc w:val="left"/>
      <w:pPr>
        <w:ind w:left="5760" w:hanging="360"/>
      </w:pPr>
      <w:rPr>
        <w:rFonts w:ascii="Courier New" w:hAnsi="Courier New" w:hint="default"/>
      </w:rPr>
    </w:lvl>
    <w:lvl w:ilvl="8" w:tplc="DD603272">
      <w:start w:val="1"/>
      <w:numFmt w:val="bullet"/>
      <w:lvlText w:val=""/>
      <w:lvlJc w:val="left"/>
      <w:pPr>
        <w:ind w:left="6480" w:hanging="360"/>
      </w:pPr>
      <w:rPr>
        <w:rFonts w:ascii="Wingdings" w:hAnsi="Wingdings" w:hint="default"/>
      </w:rPr>
    </w:lvl>
  </w:abstractNum>
  <w:abstractNum w:abstractNumId="147" w15:restartNumberingAfterBreak="0">
    <w:nsid w:val="52640F48"/>
    <w:multiLevelType w:val="hybridMultilevel"/>
    <w:tmpl w:val="294A589E"/>
    <w:lvl w:ilvl="0" w:tplc="909E9386">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48" w15:restartNumberingAfterBreak="0">
    <w:nsid w:val="52F3AC0B"/>
    <w:multiLevelType w:val="hybridMultilevel"/>
    <w:tmpl w:val="EFD8EDB6"/>
    <w:lvl w:ilvl="0" w:tplc="2174B18A">
      <w:start w:val="1"/>
      <w:numFmt w:val="bullet"/>
      <w:lvlText w:val="§"/>
      <w:lvlJc w:val="left"/>
      <w:pPr>
        <w:ind w:left="720" w:hanging="360"/>
      </w:pPr>
      <w:rPr>
        <w:rFonts w:ascii="Wingdings" w:hAnsi="Wingdings" w:hint="default"/>
      </w:rPr>
    </w:lvl>
    <w:lvl w:ilvl="1" w:tplc="866ECACA">
      <w:start w:val="1"/>
      <w:numFmt w:val="bullet"/>
      <w:lvlText w:val="o"/>
      <w:lvlJc w:val="left"/>
      <w:pPr>
        <w:ind w:left="1440" w:hanging="360"/>
      </w:pPr>
      <w:rPr>
        <w:rFonts w:ascii="Courier New" w:hAnsi="Courier New" w:hint="default"/>
      </w:rPr>
    </w:lvl>
    <w:lvl w:ilvl="2" w:tplc="327C388E">
      <w:start w:val="1"/>
      <w:numFmt w:val="bullet"/>
      <w:lvlText w:val=""/>
      <w:lvlJc w:val="left"/>
      <w:pPr>
        <w:ind w:left="2160" w:hanging="360"/>
      </w:pPr>
      <w:rPr>
        <w:rFonts w:ascii="Wingdings" w:hAnsi="Wingdings" w:hint="default"/>
      </w:rPr>
    </w:lvl>
    <w:lvl w:ilvl="3" w:tplc="1A26A1A4">
      <w:start w:val="1"/>
      <w:numFmt w:val="bullet"/>
      <w:lvlText w:val=""/>
      <w:lvlJc w:val="left"/>
      <w:pPr>
        <w:ind w:left="2880" w:hanging="360"/>
      </w:pPr>
      <w:rPr>
        <w:rFonts w:ascii="Symbol" w:hAnsi="Symbol" w:hint="default"/>
      </w:rPr>
    </w:lvl>
    <w:lvl w:ilvl="4" w:tplc="B7FE3284">
      <w:start w:val="1"/>
      <w:numFmt w:val="bullet"/>
      <w:lvlText w:val="o"/>
      <w:lvlJc w:val="left"/>
      <w:pPr>
        <w:ind w:left="3600" w:hanging="360"/>
      </w:pPr>
      <w:rPr>
        <w:rFonts w:ascii="Courier New" w:hAnsi="Courier New" w:hint="default"/>
      </w:rPr>
    </w:lvl>
    <w:lvl w:ilvl="5" w:tplc="436A8D00">
      <w:start w:val="1"/>
      <w:numFmt w:val="bullet"/>
      <w:lvlText w:val=""/>
      <w:lvlJc w:val="left"/>
      <w:pPr>
        <w:ind w:left="4320" w:hanging="360"/>
      </w:pPr>
      <w:rPr>
        <w:rFonts w:ascii="Wingdings" w:hAnsi="Wingdings" w:hint="default"/>
      </w:rPr>
    </w:lvl>
    <w:lvl w:ilvl="6" w:tplc="D9D084C0">
      <w:start w:val="1"/>
      <w:numFmt w:val="bullet"/>
      <w:lvlText w:val=""/>
      <w:lvlJc w:val="left"/>
      <w:pPr>
        <w:ind w:left="5040" w:hanging="360"/>
      </w:pPr>
      <w:rPr>
        <w:rFonts w:ascii="Symbol" w:hAnsi="Symbol" w:hint="default"/>
      </w:rPr>
    </w:lvl>
    <w:lvl w:ilvl="7" w:tplc="451835EC">
      <w:start w:val="1"/>
      <w:numFmt w:val="bullet"/>
      <w:lvlText w:val="o"/>
      <w:lvlJc w:val="left"/>
      <w:pPr>
        <w:ind w:left="5760" w:hanging="360"/>
      </w:pPr>
      <w:rPr>
        <w:rFonts w:ascii="Courier New" w:hAnsi="Courier New" w:hint="default"/>
      </w:rPr>
    </w:lvl>
    <w:lvl w:ilvl="8" w:tplc="022EE9C8">
      <w:start w:val="1"/>
      <w:numFmt w:val="bullet"/>
      <w:lvlText w:val=""/>
      <w:lvlJc w:val="left"/>
      <w:pPr>
        <w:ind w:left="6480" w:hanging="360"/>
      </w:pPr>
      <w:rPr>
        <w:rFonts w:ascii="Wingdings" w:hAnsi="Wingdings" w:hint="default"/>
      </w:rPr>
    </w:lvl>
  </w:abstractNum>
  <w:abstractNum w:abstractNumId="149" w15:restartNumberingAfterBreak="0">
    <w:nsid w:val="531BE5F8"/>
    <w:multiLevelType w:val="hybridMultilevel"/>
    <w:tmpl w:val="B9CAF584"/>
    <w:lvl w:ilvl="0" w:tplc="5872A9B8">
      <w:start w:val="1"/>
      <w:numFmt w:val="bullet"/>
      <w:lvlText w:val="§"/>
      <w:lvlJc w:val="left"/>
      <w:pPr>
        <w:ind w:left="720" w:hanging="360"/>
      </w:pPr>
      <w:rPr>
        <w:rFonts w:ascii="Wingdings" w:hAnsi="Wingdings" w:hint="default"/>
      </w:rPr>
    </w:lvl>
    <w:lvl w:ilvl="1" w:tplc="8BF6F470">
      <w:start w:val="1"/>
      <w:numFmt w:val="bullet"/>
      <w:lvlText w:val="o"/>
      <w:lvlJc w:val="left"/>
      <w:pPr>
        <w:ind w:left="1440" w:hanging="360"/>
      </w:pPr>
      <w:rPr>
        <w:rFonts w:ascii="Courier New" w:hAnsi="Courier New" w:hint="default"/>
      </w:rPr>
    </w:lvl>
    <w:lvl w:ilvl="2" w:tplc="21DA199E">
      <w:start w:val="1"/>
      <w:numFmt w:val="bullet"/>
      <w:lvlText w:val=""/>
      <w:lvlJc w:val="left"/>
      <w:pPr>
        <w:ind w:left="2160" w:hanging="360"/>
      </w:pPr>
      <w:rPr>
        <w:rFonts w:ascii="Wingdings" w:hAnsi="Wingdings" w:hint="default"/>
      </w:rPr>
    </w:lvl>
    <w:lvl w:ilvl="3" w:tplc="10C21F14">
      <w:start w:val="1"/>
      <w:numFmt w:val="bullet"/>
      <w:lvlText w:val=""/>
      <w:lvlJc w:val="left"/>
      <w:pPr>
        <w:ind w:left="2880" w:hanging="360"/>
      </w:pPr>
      <w:rPr>
        <w:rFonts w:ascii="Symbol" w:hAnsi="Symbol" w:hint="default"/>
      </w:rPr>
    </w:lvl>
    <w:lvl w:ilvl="4" w:tplc="95381668">
      <w:start w:val="1"/>
      <w:numFmt w:val="bullet"/>
      <w:lvlText w:val="o"/>
      <w:lvlJc w:val="left"/>
      <w:pPr>
        <w:ind w:left="3600" w:hanging="360"/>
      </w:pPr>
      <w:rPr>
        <w:rFonts w:ascii="Courier New" w:hAnsi="Courier New" w:hint="default"/>
      </w:rPr>
    </w:lvl>
    <w:lvl w:ilvl="5" w:tplc="E4089DC0">
      <w:start w:val="1"/>
      <w:numFmt w:val="bullet"/>
      <w:lvlText w:val=""/>
      <w:lvlJc w:val="left"/>
      <w:pPr>
        <w:ind w:left="4320" w:hanging="360"/>
      </w:pPr>
      <w:rPr>
        <w:rFonts w:ascii="Wingdings" w:hAnsi="Wingdings" w:hint="default"/>
      </w:rPr>
    </w:lvl>
    <w:lvl w:ilvl="6" w:tplc="5D7A63C4">
      <w:start w:val="1"/>
      <w:numFmt w:val="bullet"/>
      <w:lvlText w:val=""/>
      <w:lvlJc w:val="left"/>
      <w:pPr>
        <w:ind w:left="5040" w:hanging="360"/>
      </w:pPr>
      <w:rPr>
        <w:rFonts w:ascii="Symbol" w:hAnsi="Symbol" w:hint="default"/>
      </w:rPr>
    </w:lvl>
    <w:lvl w:ilvl="7" w:tplc="B54A8CEE">
      <w:start w:val="1"/>
      <w:numFmt w:val="bullet"/>
      <w:lvlText w:val="o"/>
      <w:lvlJc w:val="left"/>
      <w:pPr>
        <w:ind w:left="5760" w:hanging="360"/>
      </w:pPr>
      <w:rPr>
        <w:rFonts w:ascii="Courier New" w:hAnsi="Courier New" w:hint="default"/>
      </w:rPr>
    </w:lvl>
    <w:lvl w:ilvl="8" w:tplc="1786CBA6">
      <w:start w:val="1"/>
      <w:numFmt w:val="bullet"/>
      <w:lvlText w:val=""/>
      <w:lvlJc w:val="left"/>
      <w:pPr>
        <w:ind w:left="6480" w:hanging="360"/>
      </w:pPr>
      <w:rPr>
        <w:rFonts w:ascii="Wingdings" w:hAnsi="Wingdings" w:hint="default"/>
      </w:rPr>
    </w:lvl>
  </w:abstractNum>
  <w:abstractNum w:abstractNumId="150" w15:restartNumberingAfterBreak="0">
    <w:nsid w:val="53F517C2"/>
    <w:multiLevelType w:val="multilevel"/>
    <w:tmpl w:val="7DAA8548"/>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i1"/>
      <w:lvlText w:val="i.%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1" w15:restartNumberingAfterBreak="0">
    <w:nsid w:val="54F50AE9"/>
    <w:multiLevelType w:val="hybridMultilevel"/>
    <w:tmpl w:val="032E66EC"/>
    <w:lvl w:ilvl="0" w:tplc="F5AC812C">
      <w:start w:val="1"/>
      <w:numFmt w:val="bullet"/>
      <w:lvlText w:val="-"/>
      <w:lvlJc w:val="left"/>
      <w:pPr>
        <w:ind w:left="1256" w:hanging="360"/>
      </w:pPr>
      <w:rPr>
        <w:rFonts w:ascii="Arial" w:eastAsia="Times New Roman" w:hAnsi="Arial" w:cs="Arial" w:hint="default"/>
      </w:rPr>
    </w:lvl>
    <w:lvl w:ilvl="1" w:tplc="04050003" w:tentative="1">
      <w:start w:val="1"/>
      <w:numFmt w:val="bullet"/>
      <w:lvlText w:val="o"/>
      <w:lvlJc w:val="left"/>
      <w:pPr>
        <w:ind w:left="1976" w:hanging="360"/>
      </w:pPr>
      <w:rPr>
        <w:rFonts w:ascii="Courier New" w:hAnsi="Courier New" w:cs="Courier New" w:hint="default"/>
      </w:rPr>
    </w:lvl>
    <w:lvl w:ilvl="2" w:tplc="04050005" w:tentative="1">
      <w:start w:val="1"/>
      <w:numFmt w:val="bullet"/>
      <w:lvlText w:val=""/>
      <w:lvlJc w:val="left"/>
      <w:pPr>
        <w:ind w:left="2696" w:hanging="360"/>
      </w:pPr>
      <w:rPr>
        <w:rFonts w:ascii="Wingdings" w:hAnsi="Wingdings" w:hint="default"/>
      </w:rPr>
    </w:lvl>
    <w:lvl w:ilvl="3" w:tplc="04050001" w:tentative="1">
      <w:start w:val="1"/>
      <w:numFmt w:val="bullet"/>
      <w:lvlText w:val=""/>
      <w:lvlJc w:val="left"/>
      <w:pPr>
        <w:ind w:left="3416" w:hanging="360"/>
      </w:pPr>
      <w:rPr>
        <w:rFonts w:ascii="Symbol" w:hAnsi="Symbol" w:hint="default"/>
      </w:rPr>
    </w:lvl>
    <w:lvl w:ilvl="4" w:tplc="04050003" w:tentative="1">
      <w:start w:val="1"/>
      <w:numFmt w:val="bullet"/>
      <w:lvlText w:val="o"/>
      <w:lvlJc w:val="left"/>
      <w:pPr>
        <w:ind w:left="4136" w:hanging="360"/>
      </w:pPr>
      <w:rPr>
        <w:rFonts w:ascii="Courier New" w:hAnsi="Courier New" w:cs="Courier New" w:hint="default"/>
      </w:rPr>
    </w:lvl>
    <w:lvl w:ilvl="5" w:tplc="04050005" w:tentative="1">
      <w:start w:val="1"/>
      <w:numFmt w:val="bullet"/>
      <w:lvlText w:val=""/>
      <w:lvlJc w:val="left"/>
      <w:pPr>
        <w:ind w:left="4856" w:hanging="360"/>
      </w:pPr>
      <w:rPr>
        <w:rFonts w:ascii="Wingdings" w:hAnsi="Wingdings" w:hint="default"/>
      </w:rPr>
    </w:lvl>
    <w:lvl w:ilvl="6" w:tplc="04050001" w:tentative="1">
      <w:start w:val="1"/>
      <w:numFmt w:val="bullet"/>
      <w:lvlText w:val=""/>
      <w:lvlJc w:val="left"/>
      <w:pPr>
        <w:ind w:left="5576" w:hanging="360"/>
      </w:pPr>
      <w:rPr>
        <w:rFonts w:ascii="Symbol" w:hAnsi="Symbol" w:hint="default"/>
      </w:rPr>
    </w:lvl>
    <w:lvl w:ilvl="7" w:tplc="04050003" w:tentative="1">
      <w:start w:val="1"/>
      <w:numFmt w:val="bullet"/>
      <w:lvlText w:val="o"/>
      <w:lvlJc w:val="left"/>
      <w:pPr>
        <w:ind w:left="6296" w:hanging="360"/>
      </w:pPr>
      <w:rPr>
        <w:rFonts w:ascii="Courier New" w:hAnsi="Courier New" w:cs="Courier New" w:hint="default"/>
      </w:rPr>
    </w:lvl>
    <w:lvl w:ilvl="8" w:tplc="04050005" w:tentative="1">
      <w:start w:val="1"/>
      <w:numFmt w:val="bullet"/>
      <w:lvlText w:val=""/>
      <w:lvlJc w:val="left"/>
      <w:pPr>
        <w:ind w:left="7016" w:hanging="360"/>
      </w:pPr>
      <w:rPr>
        <w:rFonts w:ascii="Wingdings" w:hAnsi="Wingdings" w:hint="default"/>
      </w:rPr>
    </w:lvl>
  </w:abstractNum>
  <w:abstractNum w:abstractNumId="152" w15:restartNumberingAfterBreak="0">
    <w:nsid w:val="554CAC40"/>
    <w:multiLevelType w:val="hybridMultilevel"/>
    <w:tmpl w:val="BE94CA74"/>
    <w:lvl w:ilvl="0" w:tplc="568CACD0">
      <w:start w:val="1"/>
      <w:numFmt w:val="decimal"/>
      <w:lvlText w:val="%1."/>
      <w:lvlJc w:val="left"/>
      <w:pPr>
        <w:ind w:left="720" w:hanging="360"/>
      </w:pPr>
    </w:lvl>
    <w:lvl w:ilvl="1" w:tplc="2772AFE8">
      <w:start w:val="1"/>
      <w:numFmt w:val="lowerLetter"/>
      <w:lvlText w:val="%2."/>
      <w:lvlJc w:val="left"/>
      <w:pPr>
        <w:ind w:left="1440" w:hanging="360"/>
      </w:pPr>
    </w:lvl>
    <w:lvl w:ilvl="2" w:tplc="E55E015A">
      <w:start w:val="3"/>
      <w:numFmt w:val="decimal"/>
      <w:lvlText w:val="%3."/>
      <w:lvlJc w:val="left"/>
      <w:pPr>
        <w:ind w:left="2160" w:hanging="180"/>
      </w:pPr>
    </w:lvl>
    <w:lvl w:ilvl="3" w:tplc="2B2CC4BA">
      <w:start w:val="1"/>
      <w:numFmt w:val="decimal"/>
      <w:lvlText w:val="%4."/>
      <w:lvlJc w:val="left"/>
      <w:pPr>
        <w:ind w:left="2880" w:hanging="360"/>
      </w:pPr>
    </w:lvl>
    <w:lvl w:ilvl="4" w:tplc="A9D86544">
      <w:start w:val="1"/>
      <w:numFmt w:val="lowerLetter"/>
      <w:lvlText w:val="%5."/>
      <w:lvlJc w:val="left"/>
      <w:pPr>
        <w:ind w:left="3600" w:hanging="360"/>
      </w:pPr>
    </w:lvl>
    <w:lvl w:ilvl="5" w:tplc="516046FA">
      <w:start w:val="1"/>
      <w:numFmt w:val="lowerRoman"/>
      <w:lvlText w:val="%6."/>
      <w:lvlJc w:val="right"/>
      <w:pPr>
        <w:ind w:left="4320" w:hanging="180"/>
      </w:pPr>
    </w:lvl>
    <w:lvl w:ilvl="6" w:tplc="579C8582">
      <w:start w:val="1"/>
      <w:numFmt w:val="decimal"/>
      <w:lvlText w:val="%7."/>
      <w:lvlJc w:val="left"/>
      <w:pPr>
        <w:ind w:left="5040" w:hanging="360"/>
      </w:pPr>
    </w:lvl>
    <w:lvl w:ilvl="7" w:tplc="7160E132">
      <w:start w:val="1"/>
      <w:numFmt w:val="lowerLetter"/>
      <w:lvlText w:val="%8."/>
      <w:lvlJc w:val="left"/>
      <w:pPr>
        <w:ind w:left="5760" w:hanging="360"/>
      </w:pPr>
    </w:lvl>
    <w:lvl w:ilvl="8" w:tplc="BCB054DA">
      <w:start w:val="1"/>
      <w:numFmt w:val="lowerRoman"/>
      <w:lvlText w:val="%9."/>
      <w:lvlJc w:val="right"/>
      <w:pPr>
        <w:ind w:left="6480" w:hanging="180"/>
      </w:pPr>
    </w:lvl>
  </w:abstractNum>
  <w:abstractNum w:abstractNumId="153" w15:restartNumberingAfterBreak="0">
    <w:nsid w:val="555DEE0B"/>
    <w:multiLevelType w:val="hybridMultilevel"/>
    <w:tmpl w:val="B8AC21EE"/>
    <w:lvl w:ilvl="0" w:tplc="2ED61EE6">
      <w:start w:val="1"/>
      <w:numFmt w:val="bullet"/>
      <w:lvlText w:val="§"/>
      <w:lvlJc w:val="left"/>
      <w:pPr>
        <w:ind w:left="720" w:hanging="360"/>
      </w:pPr>
      <w:rPr>
        <w:rFonts w:ascii="Wingdings" w:hAnsi="Wingdings" w:hint="default"/>
      </w:rPr>
    </w:lvl>
    <w:lvl w:ilvl="1" w:tplc="DDAEDFE6">
      <w:start w:val="1"/>
      <w:numFmt w:val="bullet"/>
      <w:lvlText w:val="o"/>
      <w:lvlJc w:val="left"/>
      <w:pPr>
        <w:ind w:left="1440" w:hanging="360"/>
      </w:pPr>
      <w:rPr>
        <w:rFonts w:ascii="Courier New" w:hAnsi="Courier New" w:hint="default"/>
      </w:rPr>
    </w:lvl>
    <w:lvl w:ilvl="2" w:tplc="1EE23596">
      <w:start w:val="1"/>
      <w:numFmt w:val="bullet"/>
      <w:lvlText w:val=""/>
      <w:lvlJc w:val="left"/>
      <w:pPr>
        <w:ind w:left="2160" w:hanging="360"/>
      </w:pPr>
      <w:rPr>
        <w:rFonts w:ascii="Wingdings" w:hAnsi="Wingdings" w:hint="default"/>
      </w:rPr>
    </w:lvl>
    <w:lvl w:ilvl="3" w:tplc="01A8E380">
      <w:start w:val="1"/>
      <w:numFmt w:val="bullet"/>
      <w:lvlText w:val=""/>
      <w:lvlJc w:val="left"/>
      <w:pPr>
        <w:ind w:left="2880" w:hanging="360"/>
      </w:pPr>
      <w:rPr>
        <w:rFonts w:ascii="Symbol" w:hAnsi="Symbol" w:hint="default"/>
      </w:rPr>
    </w:lvl>
    <w:lvl w:ilvl="4" w:tplc="3F02B60E">
      <w:start w:val="1"/>
      <w:numFmt w:val="bullet"/>
      <w:lvlText w:val="o"/>
      <w:lvlJc w:val="left"/>
      <w:pPr>
        <w:ind w:left="3600" w:hanging="360"/>
      </w:pPr>
      <w:rPr>
        <w:rFonts w:ascii="Courier New" w:hAnsi="Courier New" w:hint="default"/>
      </w:rPr>
    </w:lvl>
    <w:lvl w:ilvl="5" w:tplc="C6762804">
      <w:start w:val="1"/>
      <w:numFmt w:val="bullet"/>
      <w:lvlText w:val=""/>
      <w:lvlJc w:val="left"/>
      <w:pPr>
        <w:ind w:left="4320" w:hanging="360"/>
      </w:pPr>
      <w:rPr>
        <w:rFonts w:ascii="Wingdings" w:hAnsi="Wingdings" w:hint="default"/>
      </w:rPr>
    </w:lvl>
    <w:lvl w:ilvl="6" w:tplc="ADF29E88">
      <w:start w:val="1"/>
      <w:numFmt w:val="bullet"/>
      <w:lvlText w:val=""/>
      <w:lvlJc w:val="left"/>
      <w:pPr>
        <w:ind w:left="5040" w:hanging="360"/>
      </w:pPr>
      <w:rPr>
        <w:rFonts w:ascii="Symbol" w:hAnsi="Symbol" w:hint="default"/>
      </w:rPr>
    </w:lvl>
    <w:lvl w:ilvl="7" w:tplc="48E857C6">
      <w:start w:val="1"/>
      <w:numFmt w:val="bullet"/>
      <w:lvlText w:val="o"/>
      <w:lvlJc w:val="left"/>
      <w:pPr>
        <w:ind w:left="5760" w:hanging="360"/>
      </w:pPr>
      <w:rPr>
        <w:rFonts w:ascii="Courier New" w:hAnsi="Courier New" w:hint="default"/>
      </w:rPr>
    </w:lvl>
    <w:lvl w:ilvl="8" w:tplc="B330B6D8">
      <w:start w:val="1"/>
      <w:numFmt w:val="bullet"/>
      <w:lvlText w:val=""/>
      <w:lvlJc w:val="left"/>
      <w:pPr>
        <w:ind w:left="6480" w:hanging="360"/>
      </w:pPr>
      <w:rPr>
        <w:rFonts w:ascii="Wingdings" w:hAnsi="Wingdings" w:hint="default"/>
      </w:rPr>
    </w:lvl>
  </w:abstractNum>
  <w:abstractNum w:abstractNumId="154" w15:restartNumberingAfterBreak="0">
    <w:nsid w:val="559B36B7"/>
    <w:multiLevelType w:val="hybridMultilevel"/>
    <w:tmpl w:val="B768C0C8"/>
    <w:lvl w:ilvl="0" w:tplc="5B9612D0">
      <w:start w:val="1"/>
      <w:numFmt w:val="bullet"/>
      <w:lvlText w:val="·"/>
      <w:lvlJc w:val="left"/>
      <w:pPr>
        <w:ind w:left="720" w:hanging="360"/>
      </w:pPr>
      <w:rPr>
        <w:rFonts w:ascii="Symbol" w:hAnsi="Symbol" w:hint="default"/>
      </w:rPr>
    </w:lvl>
    <w:lvl w:ilvl="1" w:tplc="0884E8DE">
      <w:start w:val="1"/>
      <w:numFmt w:val="bullet"/>
      <w:lvlText w:val="o"/>
      <w:lvlJc w:val="left"/>
      <w:pPr>
        <w:ind w:left="1440" w:hanging="360"/>
      </w:pPr>
      <w:rPr>
        <w:rFonts w:ascii="Courier New" w:hAnsi="Courier New" w:hint="default"/>
      </w:rPr>
    </w:lvl>
    <w:lvl w:ilvl="2" w:tplc="0B8A1C2A">
      <w:start w:val="1"/>
      <w:numFmt w:val="bullet"/>
      <w:lvlText w:val=""/>
      <w:lvlJc w:val="left"/>
      <w:pPr>
        <w:ind w:left="2160" w:hanging="360"/>
      </w:pPr>
      <w:rPr>
        <w:rFonts w:ascii="Wingdings" w:hAnsi="Wingdings" w:hint="default"/>
      </w:rPr>
    </w:lvl>
    <w:lvl w:ilvl="3" w:tplc="D27EBDE6">
      <w:start w:val="1"/>
      <w:numFmt w:val="bullet"/>
      <w:lvlText w:val=""/>
      <w:lvlJc w:val="left"/>
      <w:pPr>
        <w:ind w:left="2880" w:hanging="360"/>
      </w:pPr>
      <w:rPr>
        <w:rFonts w:ascii="Symbol" w:hAnsi="Symbol" w:hint="default"/>
      </w:rPr>
    </w:lvl>
    <w:lvl w:ilvl="4" w:tplc="B776CE26">
      <w:start w:val="1"/>
      <w:numFmt w:val="bullet"/>
      <w:lvlText w:val="o"/>
      <w:lvlJc w:val="left"/>
      <w:pPr>
        <w:ind w:left="3600" w:hanging="360"/>
      </w:pPr>
      <w:rPr>
        <w:rFonts w:ascii="Courier New" w:hAnsi="Courier New" w:hint="default"/>
      </w:rPr>
    </w:lvl>
    <w:lvl w:ilvl="5" w:tplc="2D3E0B36">
      <w:start w:val="1"/>
      <w:numFmt w:val="bullet"/>
      <w:lvlText w:val=""/>
      <w:lvlJc w:val="left"/>
      <w:pPr>
        <w:ind w:left="4320" w:hanging="360"/>
      </w:pPr>
      <w:rPr>
        <w:rFonts w:ascii="Wingdings" w:hAnsi="Wingdings" w:hint="default"/>
      </w:rPr>
    </w:lvl>
    <w:lvl w:ilvl="6" w:tplc="5D10CCB2">
      <w:start w:val="1"/>
      <w:numFmt w:val="bullet"/>
      <w:lvlText w:val=""/>
      <w:lvlJc w:val="left"/>
      <w:pPr>
        <w:ind w:left="5040" w:hanging="360"/>
      </w:pPr>
      <w:rPr>
        <w:rFonts w:ascii="Symbol" w:hAnsi="Symbol" w:hint="default"/>
      </w:rPr>
    </w:lvl>
    <w:lvl w:ilvl="7" w:tplc="54C230D0">
      <w:start w:val="1"/>
      <w:numFmt w:val="bullet"/>
      <w:lvlText w:val="o"/>
      <w:lvlJc w:val="left"/>
      <w:pPr>
        <w:ind w:left="5760" w:hanging="360"/>
      </w:pPr>
      <w:rPr>
        <w:rFonts w:ascii="Courier New" w:hAnsi="Courier New" w:hint="default"/>
      </w:rPr>
    </w:lvl>
    <w:lvl w:ilvl="8" w:tplc="07907298">
      <w:start w:val="1"/>
      <w:numFmt w:val="bullet"/>
      <w:lvlText w:val=""/>
      <w:lvlJc w:val="left"/>
      <w:pPr>
        <w:ind w:left="6480" w:hanging="360"/>
      </w:pPr>
      <w:rPr>
        <w:rFonts w:ascii="Wingdings" w:hAnsi="Wingdings" w:hint="default"/>
      </w:rPr>
    </w:lvl>
  </w:abstractNum>
  <w:abstractNum w:abstractNumId="155" w15:restartNumberingAfterBreak="0">
    <w:nsid w:val="56276B64"/>
    <w:multiLevelType w:val="hybridMultilevel"/>
    <w:tmpl w:val="B8E2406A"/>
    <w:lvl w:ilvl="0" w:tplc="7BB0B3E6">
      <w:start w:val="1"/>
      <w:numFmt w:val="bullet"/>
      <w:lvlText w:val=""/>
      <w:lvlJc w:val="left"/>
      <w:pPr>
        <w:ind w:left="720" w:hanging="360"/>
      </w:pPr>
      <w:rPr>
        <w:rFonts w:ascii="Symbol" w:hAnsi="Symbol" w:hint="default"/>
      </w:rPr>
    </w:lvl>
    <w:lvl w:ilvl="1" w:tplc="333CF5B8">
      <w:start w:val="1"/>
      <w:numFmt w:val="bullet"/>
      <w:lvlText w:val="-"/>
      <w:lvlJc w:val="left"/>
      <w:pPr>
        <w:ind w:left="1440" w:hanging="360"/>
      </w:pPr>
      <w:rPr>
        <w:rFonts w:ascii="Calibri" w:hAnsi="Calibri" w:hint="default"/>
      </w:rPr>
    </w:lvl>
    <w:lvl w:ilvl="2" w:tplc="4D648C40">
      <w:start w:val="1"/>
      <w:numFmt w:val="bullet"/>
      <w:lvlText w:val=""/>
      <w:lvlJc w:val="left"/>
      <w:pPr>
        <w:ind w:left="2160" w:hanging="360"/>
      </w:pPr>
      <w:rPr>
        <w:rFonts w:ascii="Wingdings" w:hAnsi="Wingdings" w:hint="default"/>
      </w:rPr>
    </w:lvl>
    <w:lvl w:ilvl="3" w:tplc="0E2617A4">
      <w:start w:val="1"/>
      <w:numFmt w:val="bullet"/>
      <w:lvlText w:val=""/>
      <w:lvlJc w:val="left"/>
      <w:pPr>
        <w:ind w:left="2880" w:hanging="360"/>
      </w:pPr>
      <w:rPr>
        <w:rFonts w:ascii="Symbol" w:hAnsi="Symbol" w:hint="default"/>
      </w:rPr>
    </w:lvl>
    <w:lvl w:ilvl="4" w:tplc="2DAEEDA0">
      <w:start w:val="1"/>
      <w:numFmt w:val="bullet"/>
      <w:lvlText w:val="o"/>
      <w:lvlJc w:val="left"/>
      <w:pPr>
        <w:ind w:left="3600" w:hanging="360"/>
      </w:pPr>
      <w:rPr>
        <w:rFonts w:ascii="Courier New" w:hAnsi="Courier New" w:hint="default"/>
      </w:rPr>
    </w:lvl>
    <w:lvl w:ilvl="5" w:tplc="A50E760E">
      <w:start w:val="1"/>
      <w:numFmt w:val="bullet"/>
      <w:lvlText w:val=""/>
      <w:lvlJc w:val="left"/>
      <w:pPr>
        <w:ind w:left="4320" w:hanging="360"/>
      </w:pPr>
      <w:rPr>
        <w:rFonts w:ascii="Wingdings" w:hAnsi="Wingdings" w:hint="default"/>
      </w:rPr>
    </w:lvl>
    <w:lvl w:ilvl="6" w:tplc="9AAAE7D8">
      <w:start w:val="1"/>
      <w:numFmt w:val="bullet"/>
      <w:lvlText w:val=""/>
      <w:lvlJc w:val="left"/>
      <w:pPr>
        <w:ind w:left="5040" w:hanging="360"/>
      </w:pPr>
      <w:rPr>
        <w:rFonts w:ascii="Symbol" w:hAnsi="Symbol" w:hint="default"/>
      </w:rPr>
    </w:lvl>
    <w:lvl w:ilvl="7" w:tplc="08FAAC60">
      <w:start w:val="1"/>
      <w:numFmt w:val="bullet"/>
      <w:lvlText w:val="o"/>
      <w:lvlJc w:val="left"/>
      <w:pPr>
        <w:ind w:left="5760" w:hanging="360"/>
      </w:pPr>
      <w:rPr>
        <w:rFonts w:ascii="Courier New" w:hAnsi="Courier New" w:hint="default"/>
      </w:rPr>
    </w:lvl>
    <w:lvl w:ilvl="8" w:tplc="6D8C24AC">
      <w:start w:val="1"/>
      <w:numFmt w:val="bullet"/>
      <w:lvlText w:val=""/>
      <w:lvlJc w:val="left"/>
      <w:pPr>
        <w:ind w:left="6480" w:hanging="360"/>
      </w:pPr>
      <w:rPr>
        <w:rFonts w:ascii="Wingdings" w:hAnsi="Wingdings" w:hint="default"/>
      </w:rPr>
    </w:lvl>
  </w:abstractNum>
  <w:abstractNum w:abstractNumId="156" w15:restartNumberingAfterBreak="0">
    <w:nsid w:val="564DCA48"/>
    <w:multiLevelType w:val="hybridMultilevel"/>
    <w:tmpl w:val="B6AEA44E"/>
    <w:lvl w:ilvl="0" w:tplc="AD7E3388">
      <w:start w:val="1"/>
      <w:numFmt w:val="bullet"/>
      <w:lvlText w:val="-"/>
      <w:lvlJc w:val="left"/>
      <w:pPr>
        <w:ind w:left="720" w:hanging="360"/>
      </w:pPr>
      <w:rPr>
        <w:rFonts w:ascii="&quot;Calibri&quot;,sans-serif" w:hAnsi="&quot;Calibri&quot;,sans-serif" w:hint="default"/>
      </w:rPr>
    </w:lvl>
    <w:lvl w:ilvl="1" w:tplc="4D3AFC8A">
      <w:start w:val="1"/>
      <w:numFmt w:val="bullet"/>
      <w:lvlText w:val="o"/>
      <w:lvlJc w:val="left"/>
      <w:pPr>
        <w:ind w:left="1440" w:hanging="360"/>
      </w:pPr>
      <w:rPr>
        <w:rFonts w:ascii="Courier New" w:hAnsi="Courier New" w:hint="default"/>
      </w:rPr>
    </w:lvl>
    <w:lvl w:ilvl="2" w:tplc="C846BEBE">
      <w:start w:val="1"/>
      <w:numFmt w:val="bullet"/>
      <w:lvlText w:val=""/>
      <w:lvlJc w:val="left"/>
      <w:pPr>
        <w:ind w:left="2160" w:hanging="360"/>
      </w:pPr>
      <w:rPr>
        <w:rFonts w:ascii="Wingdings" w:hAnsi="Wingdings" w:hint="default"/>
      </w:rPr>
    </w:lvl>
    <w:lvl w:ilvl="3" w:tplc="295404CC">
      <w:start w:val="1"/>
      <w:numFmt w:val="bullet"/>
      <w:lvlText w:val=""/>
      <w:lvlJc w:val="left"/>
      <w:pPr>
        <w:ind w:left="2880" w:hanging="360"/>
      </w:pPr>
      <w:rPr>
        <w:rFonts w:ascii="Symbol" w:hAnsi="Symbol" w:hint="default"/>
      </w:rPr>
    </w:lvl>
    <w:lvl w:ilvl="4" w:tplc="5BD8C852">
      <w:start w:val="1"/>
      <w:numFmt w:val="bullet"/>
      <w:lvlText w:val="o"/>
      <w:lvlJc w:val="left"/>
      <w:pPr>
        <w:ind w:left="3600" w:hanging="360"/>
      </w:pPr>
      <w:rPr>
        <w:rFonts w:ascii="Courier New" w:hAnsi="Courier New" w:hint="default"/>
      </w:rPr>
    </w:lvl>
    <w:lvl w:ilvl="5" w:tplc="7CBEF1BC">
      <w:start w:val="1"/>
      <w:numFmt w:val="bullet"/>
      <w:lvlText w:val=""/>
      <w:lvlJc w:val="left"/>
      <w:pPr>
        <w:ind w:left="4320" w:hanging="360"/>
      </w:pPr>
      <w:rPr>
        <w:rFonts w:ascii="Wingdings" w:hAnsi="Wingdings" w:hint="default"/>
      </w:rPr>
    </w:lvl>
    <w:lvl w:ilvl="6" w:tplc="6A1405AE">
      <w:start w:val="1"/>
      <w:numFmt w:val="bullet"/>
      <w:lvlText w:val=""/>
      <w:lvlJc w:val="left"/>
      <w:pPr>
        <w:ind w:left="5040" w:hanging="360"/>
      </w:pPr>
      <w:rPr>
        <w:rFonts w:ascii="Symbol" w:hAnsi="Symbol" w:hint="default"/>
      </w:rPr>
    </w:lvl>
    <w:lvl w:ilvl="7" w:tplc="4446A446">
      <w:start w:val="1"/>
      <w:numFmt w:val="bullet"/>
      <w:lvlText w:val="o"/>
      <w:lvlJc w:val="left"/>
      <w:pPr>
        <w:ind w:left="5760" w:hanging="360"/>
      </w:pPr>
      <w:rPr>
        <w:rFonts w:ascii="Courier New" w:hAnsi="Courier New" w:hint="default"/>
      </w:rPr>
    </w:lvl>
    <w:lvl w:ilvl="8" w:tplc="981E6216">
      <w:start w:val="1"/>
      <w:numFmt w:val="bullet"/>
      <w:lvlText w:val=""/>
      <w:lvlJc w:val="left"/>
      <w:pPr>
        <w:ind w:left="6480" w:hanging="360"/>
      </w:pPr>
      <w:rPr>
        <w:rFonts w:ascii="Wingdings" w:hAnsi="Wingdings" w:hint="default"/>
      </w:rPr>
    </w:lvl>
  </w:abstractNum>
  <w:abstractNum w:abstractNumId="157" w15:restartNumberingAfterBreak="0">
    <w:nsid w:val="56794298"/>
    <w:multiLevelType w:val="hybridMultilevel"/>
    <w:tmpl w:val="B23ACC82"/>
    <w:lvl w:ilvl="0" w:tplc="37866F2A">
      <w:start w:val="1"/>
      <w:numFmt w:val="decimal"/>
      <w:lvlText w:val="%1."/>
      <w:lvlJc w:val="left"/>
      <w:pPr>
        <w:ind w:left="720" w:hanging="360"/>
      </w:pPr>
    </w:lvl>
    <w:lvl w:ilvl="1" w:tplc="28F00AAC">
      <w:start w:val="1"/>
      <w:numFmt w:val="lowerLetter"/>
      <w:lvlText w:val="%2."/>
      <w:lvlJc w:val="left"/>
      <w:pPr>
        <w:ind w:left="1440" w:hanging="360"/>
      </w:pPr>
    </w:lvl>
    <w:lvl w:ilvl="2" w:tplc="D3A644E8">
      <w:start w:val="1"/>
      <w:numFmt w:val="lowerRoman"/>
      <w:lvlText w:val="%3."/>
      <w:lvlJc w:val="right"/>
      <w:pPr>
        <w:ind w:left="2160" w:hanging="180"/>
      </w:pPr>
    </w:lvl>
    <w:lvl w:ilvl="3" w:tplc="F984FA0E">
      <w:start w:val="1"/>
      <w:numFmt w:val="decimal"/>
      <w:lvlText w:val="%4."/>
      <w:lvlJc w:val="left"/>
      <w:pPr>
        <w:ind w:left="2880" w:hanging="360"/>
      </w:pPr>
    </w:lvl>
    <w:lvl w:ilvl="4" w:tplc="AB92AD20">
      <w:start w:val="1"/>
      <w:numFmt w:val="lowerLetter"/>
      <w:lvlText w:val="%5."/>
      <w:lvlJc w:val="left"/>
      <w:pPr>
        <w:ind w:left="3600" w:hanging="360"/>
      </w:pPr>
    </w:lvl>
    <w:lvl w:ilvl="5" w:tplc="3186649E">
      <w:start w:val="1"/>
      <w:numFmt w:val="lowerRoman"/>
      <w:lvlText w:val="%6."/>
      <w:lvlJc w:val="right"/>
      <w:pPr>
        <w:ind w:left="4320" w:hanging="180"/>
      </w:pPr>
    </w:lvl>
    <w:lvl w:ilvl="6" w:tplc="807C8910">
      <w:start w:val="1"/>
      <w:numFmt w:val="decimal"/>
      <w:lvlText w:val="%7."/>
      <w:lvlJc w:val="left"/>
      <w:pPr>
        <w:ind w:left="5040" w:hanging="360"/>
      </w:pPr>
    </w:lvl>
    <w:lvl w:ilvl="7" w:tplc="8EB2B7AC">
      <w:start w:val="1"/>
      <w:numFmt w:val="lowerLetter"/>
      <w:lvlText w:val="%8."/>
      <w:lvlJc w:val="left"/>
      <w:pPr>
        <w:ind w:left="5760" w:hanging="360"/>
      </w:pPr>
    </w:lvl>
    <w:lvl w:ilvl="8" w:tplc="D6B8E77C">
      <w:start w:val="1"/>
      <w:numFmt w:val="lowerRoman"/>
      <w:lvlText w:val="%9."/>
      <w:lvlJc w:val="right"/>
      <w:pPr>
        <w:ind w:left="6480" w:hanging="180"/>
      </w:pPr>
    </w:lvl>
  </w:abstractNum>
  <w:abstractNum w:abstractNumId="158" w15:restartNumberingAfterBreak="0">
    <w:nsid w:val="569FDC2B"/>
    <w:multiLevelType w:val="hybridMultilevel"/>
    <w:tmpl w:val="ADC4CD74"/>
    <w:lvl w:ilvl="0" w:tplc="733888B6">
      <w:start w:val="1"/>
      <w:numFmt w:val="bullet"/>
      <w:lvlText w:val="·"/>
      <w:lvlJc w:val="left"/>
      <w:pPr>
        <w:ind w:left="720" w:hanging="360"/>
      </w:pPr>
      <w:rPr>
        <w:rFonts w:ascii="Symbol" w:hAnsi="Symbol" w:hint="default"/>
      </w:rPr>
    </w:lvl>
    <w:lvl w:ilvl="1" w:tplc="15E086A6">
      <w:start w:val="1"/>
      <w:numFmt w:val="bullet"/>
      <w:lvlText w:val="o"/>
      <w:lvlJc w:val="left"/>
      <w:pPr>
        <w:ind w:left="1440" w:hanging="360"/>
      </w:pPr>
      <w:rPr>
        <w:rFonts w:ascii="Courier New" w:hAnsi="Courier New" w:hint="default"/>
      </w:rPr>
    </w:lvl>
    <w:lvl w:ilvl="2" w:tplc="08227378">
      <w:start w:val="1"/>
      <w:numFmt w:val="bullet"/>
      <w:lvlText w:val=""/>
      <w:lvlJc w:val="left"/>
      <w:pPr>
        <w:ind w:left="2160" w:hanging="360"/>
      </w:pPr>
      <w:rPr>
        <w:rFonts w:ascii="Wingdings" w:hAnsi="Wingdings" w:hint="default"/>
      </w:rPr>
    </w:lvl>
    <w:lvl w:ilvl="3" w:tplc="2F4E284E">
      <w:start w:val="1"/>
      <w:numFmt w:val="bullet"/>
      <w:lvlText w:val=""/>
      <w:lvlJc w:val="left"/>
      <w:pPr>
        <w:ind w:left="2880" w:hanging="360"/>
      </w:pPr>
      <w:rPr>
        <w:rFonts w:ascii="Symbol" w:hAnsi="Symbol" w:hint="default"/>
      </w:rPr>
    </w:lvl>
    <w:lvl w:ilvl="4" w:tplc="A6268B56">
      <w:start w:val="1"/>
      <w:numFmt w:val="bullet"/>
      <w:lvlText w:val="o"/>
      <w:lvlJc w:val="left"/>
      <w:pPr>
        <w:ind w:left="3600" w:hanging="360"/>
      </w:pPr>
      <w:rPr>
        <w:rFonts w:ascii="Courier New" w:hAnsi="Courier New" w:hint="default"/>
      </w:rPr>
    </w:lvl>
    <w:lvl w:ilvl="5" w:tplc="F7BA408C">
      <w:start w:val="1"/>
      <w:numFmt w:val="bullet"/>
      <w:lvlText w:val=""/>
      <w:lvlJc w:val="left"/>
      <w:pPr>
        <w:ind w:left="4320" w:hanging="360"/>
      </w:pPr>
      <w:rPr>
        <w:rFonts w:ascii="Wingdings" w:hAnsi="Wingdings" w:hint="default"/>
      </w:rPr>
    </w:lvl>
    <w:lvl w:ilvl="6" w:tplc="ADE4AC32">
      <w:start w:val="1"/>
      <w:numFmt w:val="bullet"/>
      <w:lvlText w:val=""/>
      <w:lvlJc w:val="left"/>
      <w:pPr>
        <w:ind w:left="5040" w:hanging="360"/>
      </w:pPr>
      <w:rPr>
        <w:rFonts w:ascii="Symbol" w:hAnsi="Symbol" w:hint="default"/>
      </w:rPr>
    </w:lvl>
    <w:lvl w:ilvl="7" w:tplc="7D5A6FE4">
      <w:start w:val="1"/>
      <w:numFmt w:val="bullet"/>
      <w:lvlText w:val="o"/>
      <w:lvlJc w:val="left"/>
      <w:pPr>
        <w:ind w:left="5760" w:hanging="360"/>
      </w:pPr>
      <w:rPr>
        <w:rFonts w:ascii="Courier New" w:hAnsi="Courier New" w:hint="default"/>
      </w:rPr>
    </w:lvl>
    <w:lvl w:ilvl="8" w:tplc="066CBB1C">
      <w:start w:val="1"/>
      <w:numFmt w:val="bullet"/>
      <w:lvlText w:val=""/>
      <w:lvlJc w:val="left"/>
      <w:pPr>
        <w:ind w:left="6480" w:hanging="360"/>
      </w:pPr>
      <w:rPr>
        <w:rFonts w:ascii="Wingdings" w:hAnsi="Wingdings" w:hint="default"/>
      </w:rPr>
    </w:lvl>
  </w:abstractNum>
  <w:abstractNum w:abstractNumId="159" w15:restartNumberingAfterBreak="0">
    <w:nsid w:val="56D1A7D5"/>
    <w:multiLevelType w:val="hybridMultilevel"/>
    <w:tmpl w:val="9A727740"/>
    <w:lvl w:ilvl="0" w:tplc="419C9150">
      <w:start w:val="1"/>
      <w:numFmt w:val="bullet"/>
      <w:lvlText w:val="-"/>
      <w:lvlJc w:val="left"/>
      <w:pPr>
        <w:ind w:left="720" w:hanging="360"/>
      </w:pPr>
      <w:rPr>
        <w:rFonts w:ascii="&quot;Courier New&quot;" w:hAnsi="&quot;Courier New&quot;" w:hint="default"/>
      </w:rPr>
    </w:lvl>
    <w:lvl w:ilvl="1" w:tplc="44F60144">
      <w:start w:val="1"/>
      <w:numFmt w:val="bullet"/>
      <w:lvlText w:val="o"/>
      <w:lvlJc w:val="left"/>
      <w:pPr>
        <w:ind w:left="1440" w:hanging="360"/>
      </w:pPr>
      <w:rPr>
        <w:rFonts w:ascii="Courier New" w:hAnsi="Courier New" w:hint="default"/>
      </w:rPr>
    </w:lvl>
    <w:lvl w:ilvl="2" w:tplc="088C4B10">
      <w:start w:val="1"/>
      <w:numFmt w:val="bullet"/>
      <w:lvlText w:val=""/>
      <w:lvlJc w:val="left"/>
      <w:pPr>
        <w:ind w:left="2160" w:hanging="360"/>
      </w:pPr>
      <w:rPr>
        <w:rFonts w:ascii="Wingdings" w:hAnsi="Wingdings" w:hint="default"/>
      </w:rPr>
    </w:lvl>
    <w:lvl w:ilvl="3" w:tplc="0742ACEC">
      <w:start w:val="1"/>
      <w:numFmt w:val="bullet"/>
      <w:lvlText w:val=""/>
      <w:lvlJc w:val="left"/>
      <w:pPr>
        <w:ind w:left="2880" w:hanging="360"/>
      </w:pPr>
      <w:rPr>
        <w:rFonts w:ascii="Symbol" w:hAnsi="Symbol" w:hint="default"/>
      </w:rPr>
    </w:lvl>
    <w:lvl w:ilvl="4" w:tplc="4522788C">
      <w:start w:val="1"/>
      <w:numFmt w:val="bullet"/>
      <w:lvlText w:val="o"/>
      <w:lvlJc w:val="left"/>
      <w:pPr>
        <w:ind w:left="3600" w:hanging="360"/>
      </w:pPr>
      <w:rPr>
        <w:rFonts w:ascii="Courier New" w:hAnsi="Courier New" w:hint="default"/>
      </w:rPr>
    </w:lvl>
    <w:lvl w:ilvl="5" w:tplc="EEFA94E4">
      <w:start w:val="1"/>
      <w:numFmt w:val="bullet"/>
      <w:lvlText w:val=""/>
      <w:lvlJc w:val="left"/>
      <w:pPr>
        <w:ind w:left="4320" w:hanging="360"/>
      </w:pPr>
      <w:rPr>
        <w:rFonts w:ascii="Wingdings" w:hAnsi="Wingdings" w:hint="default"/>
      </w:rPr>
    </w:lvl>
    <w:lvl w:ilvl="6" w:tplc="79C29E3A">
      <w:start w:val="1"/>
      <w:numFmt w:val="bullet"/>
      <w:lvlText w:val=""/>
      <w:lvlJc w:val="left"/>
      <w:pPr>
        <w:ind w:left="5040" w:hanging="360"/>
      </w:pPr>
      <w:rPr>
        <w:rFonts w:ascii="Symbol" w:hAnsi="Symbol" w:hint="default"/>
      </w:rPr>
    </w:lvl>
    <w:lvl w:ilvl="7" w:tplc="A022E7EC">
      <w:start w:val="1"/>
      <w:numFmt w:val="bullet"/>
      <w:lvlText w:val="o"/>
      <w:lvlJc w:val="left"/>
      <w:pPr>
        <w:ind w:left="5760" w:hanging="360"/>
      </w:pPr>
      <w:rPr>
        <w:rFonts w:ascii="Courier New" w:hAnsi="Courier New" w:hint="default"/>
      </w:rPr>
    </w:lvl>
    <w:lvl w:ilvl="8" w:tplc="07DA9CA8">
      <w:start w:val="1"/>
      <w:numFmt w:val="bullet"/>
      <w:lvlText w:val=""/>
      <w:lvlJc w:val="left"/>
      <w:pPr>
        <w:ind w:left="6480" w:hanging="360"/>
      </w:pPr>
      <w:rPr>
        <w:rFonts w:ascii="Wingdings" w:hAnsi="Wingdings" w:hint="default"/>
      </w:rPr>
    </w:lvl>
  </w:abstractNum>
  <w:abstractNum w:abstractNumId="160" w15:restartNumberingAfterBreak="0">
    <w:nsid w:val="57B3B494"/>
    <w:multiLevelType w:val="hybridMultilevel"/>
    <w:tmpl w:val="D9D082A4"/>
    <w:lvl w:ilvl="0" w:tplc="5150E80A">
      <w:start w:val="1"/>
      <w:numFmt w:val="decimal"/>
      <w:lvlText w:val="%1."/>
      <w:lvlJc w:val="left"/>
      <w:pPr>
        <w:ind w:left="720" w:hanging="360"/>
      </w:pPr>
    </w:lvl>
    <w:lvl w:ilvl="1" w:tplc="5FF6FFA8">
      <w:start w:val="1"/>
      <w:numFmt w:val="lowerLetter"/>
      <w:lvlText w:val="%2."/>
      <w:lvlJc w:val="left"/>
      <w:pPr>
        <w:ind w:left="1440" w:hanging="360"/>
      </w:pPr>
    </w:lvl>
    <w:lvl w:ilvl="2" w:tplc="7DA228FA">
      <w:start w:val="1"/>
      <w:numFmt w:val="lowerRoman"/>
      <w:lvlText w:val="%3."/>
      <w:lvlJc w:val="right"/>
      <w:pPr>
        <w:ind w:left="2160" w:hanging="180"/>
      </w:pPr>
    </w:lvl>
    <w:lvl w:ilvl="3" w:tplc="673A855E">
      <w:start w:val="1"/>
      <w:numFmt w:val="decimal"/>
      <w:lvlText w:val="%4."/>
      <w:lvlJc w:val="left"/>
      <w:pPr>
        <w:ind w:left="2880" w:hanging="360"/>
      </w:pPr>
    </w:lvl>
    <w:lvl w:ilvl="4" w:tplc="E2768D8C">
      <w:start w:val="1"/>
      <w:numFmt w:val="lowerLetter"/>
      <w:lvlText w:val="%5."/>
      <w:lvlJc w:val="left"/>
      <w:pPr>
        <w:ind w:left="3600" w:hanging="360"/>
      </w:pPr>
    </w:lvl>
    <w:lvl w:ilvl="5" w:tplc="9EBC15FE">
      <w:start w:val="1"/>
      <w:numFmt w:val="lowerRoman"/>
      <w:lvlText w:val="%6."/>
      <w:lvlJc w:val="right"/>
      <w:pPr>
        <w:ind w:left="4320" w:hanging="180"/>
      </w:pPr>
    </w:lvl>
    <w:lvl w:ilvl="6" w:tplc="FC0043A0">
      <w:start w:val="1"/>
      <w:numFmt w:val="decimal"/>
      <w:lvlText w:val="%7."/>
      <w:lvlJc w:val="left"/>
      <w:pPr>
        <w:ind w:left="5040" w:hanging="360"/>
      </w:pPr>
    </w:lvl>
    <w:lvl w:ilvl="7" w:tplc="9FE4564E">
      <w:start w:val="1"/>
      <w:numFmt w:val="lowerLetter"/>
      <w:lvlText w:val="%8."/>
      <w:lvlJc w:val="left"/>
      <w:pPr>
        <w:ind w:left="5760" w:hanging="360"/>
      </w:pPr>
    </w:lvl>
    <w:lvl w:ilvl="8" w:tplc="4BBE4542">
      <w:start w:val="1"/>
      <w:numFmt w:val="lowerRoman"/>
      <w:lvlText w:val="%9."/>
      <w:lvlJc w:val="right"/>
      <w:pPr>
        <w:ind w:left="6480" w:hanging="180"/>
      </w:pPr>
    </w:lvl>
  </w:abstractNum>
  <w:abstractNum w:abstractNumId="161" w15:restartNumberingAfterBreak="0">
    <w:nsid w:val="57BC098E"/>
    <w:multiLevelType w:val="hybridMultilevel"/>
    <w:tmpl w:val="92A8CF7A"/>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162" w15:restartNumberingAfterBreak="0">
    <w:nsid w:val="5803A8D5"/>
    <w:multiLevelType w:val="hybridMultilevel"/>
    <w:tmpl w:val="C86C4CCE"/>
    <w:lvl w:ilvl="0" w:tplc="FB3E45A0">
      <w:start w:val="1"/>
      <w:numFmt w:val="decimal"/>
      <w:lvlText w:val="%1."/>
      <w:lvlJc w:val="left"/>
      <w:pPr>
        <w:ind w:left="720" w:hanging="360"/>
      </w:pPr>
    </w:lvl>
    <w:lvl w:ilvl="1" w:tplc="87F6513E">
      <w:start w:val="1"/>
      <w:numFmt w:val="lowerLetter"/>
      <w:lvlText w:val="%2."/>
      <w:lvlJc w:val="left"/>
      <w:pPr>
        <w:ind w:left="1440" w:hanging="360"/>
      </w:pPr>
    </w:lvl>
    <w:lvl w:ilvl="2" w:tplc="1884CB7C">
      <w:start w:val="1"/>
      <w:numFmt w:val="decimal"/>
      <w:lvlText w:val="%3."/>
      <w:lvlJc w:val="left"/>
      <w:pPr>
        <w:ind w:left="2160" w:hanging="180"/>
      </w:pPr>
    </w:lvl>
    <w:lvl w:ilvl="3" w:tplc="F6CEDD70">
      <w:start w:val="1"/>
      <w:numFmt w:val="decimal"/>
      <w:lvlText w:val="%4."/>
      <w:lvlJc w:val="left"/>
      <w:pPr>
        <w:ind w:left="2880" w:hanging="360"/>
      </w:pPr>
    </w:lvl>
    <w:lvl w:ilvl="4" w:tplc="D3BA0EE4">
      <w:start w:val="1"/>
      <w:numFmt w:val="lowerLetter"/>
      <w:lvlText w:val="%5."/>
      <w:lvlJc w:val="left"/>
      <w:pPr>
        <w:ind w:left="3600" w:hanging="360"/>
      </w:pPr>
    </w:lvl>
    <w:lvl w:ilvl="5" w:tplc="88FEEE2E">
      <w:start w:val="1"/>
      <w:numFmt w:val="lowerRoman"/>
      <w:lvlText w:val="%6."/>
      <w:lvlJc w:val="right"/>
      <w:pPr>
        <w:ind w:left="4320" w:hanging="180"/>
      </w:pPr>
    </w:lvl>
    <w:lvl w:ilvl="6" w:tplc="F4A2B3BE">
      <w:start w:val="1"/>
      <w:numFmt w:val="decimal"/>
      <w:lvlText w:val="%7."/>
      <w:lvlJc w:val="left"/>
      <w:pPr>
        <w:ind w:left="5040" w:hanging="360"/>
      </w:pPr>
    </w:lvl>
    <w:lvl w:ilvl="7" w:tplc="34365BF8">
      <w:start w:val="1"/>
      <w:numFmt w:val="lowerLetter"/>
      <w:lvlText w:val="%8."/>
      <w:lvlJc w:val="left"/>
      <w:pPr>
        <w:ind w:left="5760" w:hanging="360"/>
      </w:pPr>
    </w:lvl>
    <w:lvl w:ilvl="8" w:tplc="AE663276">
      <w:start w:val="1"/>
      <w:numFmt w:val="lowerRoman"/>
      <w:lvlText w:val="%9."/>
      <w:lvlJc w:val="right"/>
      <w:pPr>
        <w:ind w:left="6480" w:hanging="180"/>
      </w:pPr>
    </w:lvl>
  </w:abstractNum>
  <w:abstractNum w:abstractNumId="163" w15:restartNumberingAfterBreak="0">
    <w:nsid w:val="5841755E"/>
    <w:multiLevelType w:val="hybridMultilevel"/>
    <w:tmpl w:val="D892DB38"/>
    <w:lvl w:ilvl="0" w:tplc="7AE07C5A">
      <w:start w:val="7"/>
      <w:numFmt w:val="lowerLetter"/>
      <w:lvlText w:val="%1)"/>
      <w:lvlJc w:val="left"/>
      <w:pPr>
        <w:ind w:left="1494" w:hanging="360"/>
      </w:pPr>
      <w:rPr>
        <w:rFonts w:hint="default"/>
        <w:b/>
        <w:bCs/>
        <w:color w:val="auto"/>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64" w15:restartNumberingAfterBreak="0">
    <w:nsid w:val="587E2E77"/>
    <w:multiLevelType w:val="hybridMultilevel"/>
    <w:tmpl w:val="4E881066"/>
    <w:lvl w:ilvl="0" w:tplc="5A84CF40">
      <w:start w:val="5"/>
      <w:numFmt w:val="decimal"/>
      <w:lvlText w:val="%1."/>
      <w:lvlJc w:val="left"/>
      <w:pPr>
        <w:tabs>
          <w:tab w:val="num" w:pos="720"/>
        </w:tabs>
        <w:ind w:left="720" w:hanging="360"/>
      </w:pPr>
      <w:rPr>
        <w:rFonts w:hint="default"/>
        <w:sz w:val="24"/>
        <w:u w:val="no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5" w15:restartNumberingAfterBreak="0">
    <w:nsid w:val="5B592E8B"/>
    <w:multiLevelType w:val="hybridMultilevel"/>
    <w:tmpl w:val="A218E7A6"/>
    <w:lvl w:ilvl="0" w:tplc="04050001">
      <w:start w:val="1"/>
      <w:numFmt w:val="bullet"/>
      <w:lvlText w:val=""/>
      <w:lvlJc w:val="left"/>
      <w:pPr>
        <w:tabs>
          <w:tab w:val="num" w:pos="1571"/>
        </w:tabs>
        <w:ind w:left="1571" w:hanging="360"/>
      </w:pPr>
      <w:rPr>
        <w:rFonts w:ascii="Symbol" w:hAnsi="Symbol" w:hint="default"/>
      </w:rPr>
    </w:lvl>
    <w:lvl w:ilvl="1" w:tplc="04050003" w:tentative="1">
      <w:start w:val="1"/>
      <w:numFmt w:val="bullet"/>
      <w:lvlText w:val="o"/>
      <w:lvlJc w:val="left"/>
      <w:pPr>
        <w:tabs>
          <w:tab w:val="num" w:pos="2291"/>
        </w:tabs>
        <w:ind w:left="2291" w:hanging="360"/>
      </w:pPr>
      <w:rPr>
        <w:rFonts w:ascii="Courier New" w:hAnsi="Courier New" w:hint="default"/>
      </w:rPr>
    </w:lvl>
    <w:lvl w:ilvl="2" w:tplc="04050005" w:tentative="1">
      <w:start w:val="1"/>
      <w:numFmt w:val="bullet"/>
      <w:lvlText w:val=""/>
      <w:lvlJc w:val="left"/>
      <w:pPr>
        <w:tabs>
          <w:tab w:val="num" w:pos="3011"/>
        </w:tabs>
        <w:ind w:left="3011" w:hanging="360"/>
      </w:pPr>
      <w:rPr>
        <w:rFonts w:ascii="Wingdings" w:hAnsi="Wingdings" w:hint="default"/>
      </w:rPr>
    </w:lvl>
    <w:lvl w:ilvl="3" w:tplc="04050001" w:tentative="1">
      <w:start w:val="1"/>
      <w:numFmt w:val="bullet"/>
      <w:lvlText w:val=""/>
      <w:lvlJc w:val="left"/>
      <w:pPr>
        <w:tabs>
          <w:tab w:val="num" w:pos="3731"/>
        </w:tabs>
        <w:ind w:left="3731" w:hanging="360"/>
      </w:pPr>
      <w:rPr>
        <w:rFonts w:ascii="Symbol" w:hAnsi="Symbol" w:hint="default"/>
      </w:rPr>
    </w:lvl>
    <w:lvl w:ilvl="4" w:tplc="04050003" w:tentative="1">
      <w:start w:val="1"/>
      <w:numFmt w:val="bullet"/>
      <w:lvlText w:val="o"/>
      <w:lvlJc w:val="left"/>
      <w:pPr>
        <w:tabs>
          <w:tab w:val="num" w:pos="4451"/>
        </w:tabs>
        <w:ind w:left="4451" w:hanging="360"/>
      </w:pPr>
      <w:rPr>
        <w:rFonts w:ascii="Courier New" w:hAnsi="Courier New" w:hint="default"/>
      </w:rPr>
    </w:lvl>
    <w:lvl w:ilvl="5" w:tplc="04050005" w:tentative="1">
      <w:start w:val="1"/>
      <w:numFmt w:val="bullet"/>
      <w:lvlText w:val=""/>
      <w:lvlJc w:val="left"/>
      <w:pPr>
        <w:tabs>
          <w:tab w:val="num" w:pos="5171"/>
        </w:tabs>
        <w:ind w:left="5171" w:hanging="360"/>
      </w:pPr>
      <w:rPr>
        <w:rFonts w:ascii="Wingdings" w:hAnsi="Wingdings" w:hint="default"/>
      </w:rPr>
    </w:lvl>
    <w:lvl w:ilvl="6" w:tplc="04050001" w:tentative="1">
      <w:start w:val="1"/>
      <w:numFmt w:val="bullet"/>
      <w:lvlText w:val=""/>
      <w:lvlJc w:val="left"/>
      <w:pPr>
        <w:tabs>
          <w:tab w:val="num" w:pos="5891"/>
        </w:tabs>
        <w:ind w:left="5891" w:hanging="360"/>
      </w:pPr>
      <w:rPr>
        <w:rFonts w:ascii="Symbol" w:hAnsi="Symbol" w:hint="default"/>
      </w:rPr>
    </w:lvl>
    <w:lvl w:ilvl="7" w:tplc="04050003" w:tentative="1">
      <w:start w:val="1"/>
      <w:numFmt w:val="bullet"/>
      <w:lvlText w:val="o"/>
      <w:lvlJc w:val="left"/>
      <w:pPr>
        <w:tabs>
          <w:tab w:val="num" w:pos="6611"/>
        </w:tabs>
        <w:ind w:left="6611" w:hanging="360"/>
      </w:pPr>
      <w:rPr>
        <w:rFonts w:ascii="Courier New" w:hAnsi="Courier New" w:hint="default"/>
      </w:rPr>
    </w:lvl>
    <w:lvl w:ilvl="8" w:tplc="04050005" w:tentative="1">
      <w:start w:val="1"/>
      <w:numFmt w:val="bullet"/>
      <w:lvlText w:val=""/>
      <w:lvlJc w:val="left"/>
      <w:pPr>
        <w:tabs>
          <w:tab w:val="num" w:pos="7331"/>
        </w:tabs>
        <w:ind w:left="7331" w:hanging="360"/>
      </w:pPr>
      <w:rPr>
        <w:rFonts w:ascii="Wingdings" w:hAnsi="Wingdings" w:hint="default"/>
      </w:rPr>
    </w:lvl>
  </w:abstractNum>
  <w:abstractNum w:abstractNumId="166" w15:restartNumberingAfterBreak="0">
    <w:nsid w:val="5BA03FC5"/>
    <w:multiLevelType w:val="singleLevel"/>
    <w:tmpl w:val="1320243C"/>
    <w:lvl w:ilvl="0">
      <w:start w:val="1"/>
      <w:numFmt w:val="bullet"/>
      <w:pStyle w:val="Znaka2"/>
      <w:lvlText w:val="-"/>
      <w:lvlJc w:val="left"/>
      <w:pPr>
        <w:tabs>
          <w:tab w:val="num" w:pos="360"/>
        </w:tabs>
        <w:ind w:left="283" w:hanging="283"/>
      </w:pPr>
      <w:rPr>
        <w:rFonts w:ascii="Times New Roman" w:hAnsi="Times New Roman" w:cs="Times New Roman" w:hint="default"/>
      </w:rPr>
    </w:lvl>
  </w:abstractNum>
  <w:abstractNum w:abstractNumId="167" w15:restartNumberingAfterBreak="0">
    <w:nsid w:val="5C753B31"/>
    <w:multiLevelType w:val="hybridMultilevel"/>
    <w:tmpl w:val="93E4FEF2"/>
    <w:lvl w:ilvl="0" w:tplc="2C3C40BA">
      <w:start w:val="1"/>
      <w:numFmt w:val="bullet"/>
      <w:lvlText w:val="§"/>
      <w:lvlJc w:val="left"/>
      <w:pPr>
        <w:ind w:left="720" w:hanging="360"/>
      </w:pPr>
      <w:rPr>
        <w:rFonts w:ascii="Wingdings" w:hAnsi="Wingdings" w:hint="default"/>
      </w:rPr>
    </w:lvl>
    <w:lvl w:ilvl="1" w:tplc="989E8038">
      <w:start w:val="1"/>
      <w:numFmt w:val="bullet"/>
      <w:lvlText w:val="o"/>
      <w:lvlJc w:val="left"/>
      <w:pPr>
        <w:ind w:left="1440" w:hanging="360"/>
      </w:pPr>
      <w:rPr>
        <w:rFonts w:ascii="Courier New" w:hAnsi="Courier New" w:hint="default"/>
      </w:rPr>
    </w:lvl>
    <w:lvl w:ilvl="2" w:tplc="60E253D6">
      <w:start w:val="1"/>
      <w:numFmt w:val="bullet"/>
      <w:lvlText w:val=""/>
      <w:lvlJc w:val="left"/>
      <w:pPr>
        <w:ind w:left="2160" w:hanging="360"/>
      </w:pPr>
      <w:rPr>
        <w:rFonts w:ascii="Wingdings" w:hAnsi="Wingdings" w:hint="default"/>
      </w:rPr>
    </w:lvl>
    <w:lvl w:ilvl="3" w:tplc="CFB6FDDA">
      <w:start w:val="1"/>
      <w:numFmt w:val="bullet"/>
      <w:lvlText w:val=""/>
      <w:lvlJc w:val="left"/>
      <w:pPr>
        <w:ind w:left="2880" w:hanging="360"/>
      </w:pPr>
      <w:rPr>
        <w:rFonts w:ascii="Symbol" w:hAnsi="Symbol" w:hint="default"/>
      </w:rPr>
    </w:lvl>
    <w:lvl w:ilvl="4" w:tplc="3218165C">
      <w:start w:val="1"/>
      <w:numFmt w:val="bullet"/>
      <w:lvlText w:val="o"/>
      <w:lvlJc w:val="left"/>
      <w:pPr>
        <w:ind w:left="3600" w:hanging="360"/>
      </w:pPr>
      <w:rPr>
        <w:rFonts w:ascii="Courier New" w:hAnsi="Courier New" w:hint="default"/>
      </w:rPr>
    </w:lvl>
    <w:lvl w:ilvl="5" w:tplc="10ACDB72">
      <w:start w:val="1"/>
      <w:numFmt w:val="bullet"/>
      <w:lvlText w:val=""/>
      <w:lvlJc w:val="left"/>
      <w:pPr>
        <w:ind w:left="4320" w:hanging="360"/>
      </w:pPr>
      <w:rPr>
        <w:rFonts w:ascii="Wingdings" w:hAnsi="Wingdings" w:hint="default"/>
      </w:rPr>
    </w:lvl>
    <w:lvl w:ilvl="6" w:tplc="4CBE9402">
      <w:start w:val="1"/>
      <w:numFmt w:val="bullet"/>
      <w:lvlText w:val=""/>
      <w:lvlJc w:val="left"/>
      <w:pPr>
        <w:ind w:left="5040" w:hanging="360"/>
      </w:pPr>
      <w:rPr>
        <w:rFonts w:ascii="Symbol" w:hAnsi="Symbol" w:hint="default"/>
      </w:rPr>
    </w:lvl>
    <w:lvl w:ilvl="7" w:tplc="BF525D04">
      <w:start w:val="1"/>
      <w:numFmt w:val="bullet"/>
      <w:lvlText w:val="o"/>
      <w:lvlJc w:val="left"/>
      <w:pPr>
        <w:ind w:left="5760" w:hanging="360"/>
      </w:pPr>
      <w:rPr>
        <w:rFonts w:ascii="Courier New" w:hAnsi="Courier New" w:hint="default"/>
      </w:rPr>
    </w:lvl>
    <w:lvl w:ilvl="8" w:tplc="E29052D2">
      <w:start w:val="1"/>
      <w:numFmt w:val="bullet"/>
      <w:lvlText w:val=""/>
      <w:lvlJc w:val="left"/>
      <w:pPr>
        <w:ind w:left="6480" w:hanging="360"/>
      </w:pPr>
      <w:rPr>
        <w:rFonts w:ascii="Wingdings" w:hAnsi="Wingdings" w:hint="default"/>
      </w:rPr>
    </w:lvl>
  </w:abstractNum>
  <w:abstractNum w:abstractNumId="168" w15:restartNumberingAfterBreak="0">
    <w:nsid w:val="5C851368"/>
    <w:multiLevelType w:val="singleLevel"/>
    <w:tmpl w:val="12F20E16"/>
    <w:lvl w:ilvl="0">
      <w:start w:val="1"/>
      <w:numFmt w:val="bullet"/>
      <w:pStyle w:val="odsazen3"/>
      <w:lvlText w:val=""/>
      <w:lvlJc w:val="left"/>
      <w:pPr>
        <w:tabs>
          <w:tab w:val="num" w:pos="360"/>
        </w:tabs>
        <w:ind w:left="360" w:hanging="360"/>
      </w:pPr>
      <w:rPr>
        <w:rFonts w:ascii="Wingdings" w:hAnsi="Wingdings" w:hint="default"/>
      </w:rPr>
    </w:lvl>
  </w:abstractNum>
  <w:abstractNum w:abstractNumId="169" w15:restartNumberingAfterBreak="0">
    <w:nsid w:val="5DC90309"/>
    <w:multiLevelType w:val="hybridMultilevel"/>
    <w:tmpl w:val="416C3964"/>
    <w:lvl w:ilvl="0" w:tplc="34621700">
      <w:start w:val="1"/>
      <w:numFmt w:val="bullet"/>
      <w:lvlText w:val="§"/>
      <w:lvlJc w:val="left"/>
      <w:pPr>
        <w:ind w:left="720" w:hanging="360"/>
      </w:pPr>
      <w:rPr>
        <w:rFonts w:ascii="Wingdings" w:hAnsi="Wingdings" w:hint="default"/>
      </w:rPr>
    </w:lvl>
    <w:lvl w:ilvl="1" w:tplc="C66CBFF0">
      <w:start w:val="1"/>
      <w:numFmt w:val="bullet"/>
      <w:lvlText w:val="o"/>
      <w:lvlJc w:val="left"/>
      <w:pPr>
        <w:ind w:left="1440" w:hanging="360"/>
      </w:pPr>
      <w:rPr>
        <w:rFonts w:ascii="Courier New" w:hAnsi="Courier New" w:hint="default"/>
      </w:rPr>
    </w:lvl>
    <w:lvl w:ilvl="2" w:tplc="D38A147C">
      <w:start w:val="1"/>
      <w:numFmt w:val="bullet"/>
      <w:lvlText w:val=""/>
      <w:lvlJc w:val="left"/>
      <w:pPr>
        <w:ind w:left="2160" w:hanging="360"/>
      </w:pPr>
      <w:rPr>
        <w:rFonts w:ascii="Wingdings" w:hAnsi="Wingdings" w:hint="default"/>
      </w:rPr>
    </w:lvl>
    <w:lvl w:ilvl="3" w:tplc="3802207C">
      <w:start w:val="1"/>
      <w:numFmt w:val="bullet"/>
      <w:lvlText w:val=""/>
      <w:lvlJc w:val="left"/>
      <w:pPr>
        <w:ind w:left="2880" w:hanging="360"/>
      </w:pPr>
      <w:rPr>
        <w:rFonts w:ascii="Symbol" w:hAnsi="Symbol" w:hint="default"/>
      </w:rPr>
    </w:lvl>
    <w:lvl w:ilvl="4" w:tplc="7BACD33C">
      <w:start w:val="1"/>
      <w:numFmt w:val="bullet"/>
      <w:lvlText w:val="o"/>
      <w:lvlJc w:val="left"/>
      <w:pPr>
        <w:ind w:left="3600" w:hanging="360"/>
      </w:pPr>
      <w:rPr>
        <w:rFonts w:ascii="Courier New" w:hAnsi="Courier New" w:hint="default"/>
      </w:rPr>
    </w:lvl>
    <w:lvl w:ilvl="5" w:tplc="3080E89E">
      <w:start w:val="1"/>
      <w:numFmt w:val="bullet"/>
      <w:lvlText w:val=""/>
      <w:lvlJc w:val="left"/>
      <w:pPr>
        <w:ind w:left="4320" w:hanging="360"/>
      </w:pPr>
      <w:rPr>
        <w:rFonts w:ascii="Wingdings" w:hAnsi="Wingdings" w:hint="default"/>
      </w:rPr>
    </w:lvl>
    <w:lvl w:ilvl="6" w:tplc="7C949936">
      <w:start w:val="1"/>
      <w:numFmt w:val="bullet"/>
      <w:lvlText w:val=""/>
      <w:lvlJc w:val="left"/>
      <w:pPr>
        <w:ind w:left="5040" w:hanging="360"/>
      </w:pPr>
      <w:rPr>
        <w:rFonts w:ascii="Symbol" w:hAnsi="Symbol" w:hint="default"/>
      </w:rPr>
    </w:lvl>
    <w:lvl w:ilvl="7" w:tplc="16C2915E">
      <w:start w:val="1"/>
      <w:numFmt w:val="bullet"/>
      <w:lvlText w:val="o"/>
      <w:lvlJc w:val="left"/>
      <w:pPr>
        <w:ind w:left="5760" w:hanging="360"/>
      </w:pPr>
      <w:rPr>
        <w:rFonts w:ascii="Courier New" w:hAnsi="Courier New" w:hint="default"/>
      </w:rPr>
    </w:lvl>
    <w:lvl w:ilvl="8" w:tplc="555AD410">
      <w:start w:val="1"/>
      <w:numFmt w:val="bullet"/>
      <w:lvlText w:val=""/>
      <w:lvlJc w:val="left"/>
      <w:pPr>
        <w:ind w:left="6480" w:hanging="360"/>
      </w:pPr>
      <w:rPr>
        <w:rFonts w:ascii="Wingdings" w:hAnsi="Wingdings" w:hint="default"/>
      </w:rPr>
    </w:lvl>
  </w:abstractNum>
  <w:abstractNum w:abstractNumId="170" w15:restartNumberingAfterBreak="0">
    <w:nsid w:val="5EC90BC7"/>
    <w:multiLevelType w:val="hybridMultilevel"/>
    <w:tmpl w:val="DC541870"/>
    <w:lvl w:ilvl="0" w:tplc="CFDA6806">
      <w:start w:val="1"/>
      <w:numFmt w:val="bullet"/>
      <w:lvlText w:val="§"/>
      <w:lvlJc w:val="left"/>
      <w:pPr>
        <w:ind w:left="720" w:hanging="360"/>
      </w:pPr>
      <w:rPr>
        <w:rFonts w:ascii="Wingdings" w:hAnsi="Wingdings" w:hint="default"/>
      </w:rPr>
    </w:lvl>
    <w:lvl w:ilvl="1" w:tplc="4320AE10">
      <w:start w:val="1"/>
      <w:numFmt w:val="bullet"/>
      <w:lvlText w:val="o"/>
      <w:lvlJc w:val="left"/>
      <w:pPr>
        <w:ind w:left="1440" w:hanging="360"/>
      </w:pPr>
      <w:rPr>
        <w:rFonts w:ascii="Courier New" w:hAnsi="Courier New" w:hint="default"/>
      </w:rPr>
    </w:lvl>
    <w:lvl w:ilvl="2" w:tplc="3A3EE68C">
      <w:start w:val="1"/>
      <w:numFmt w:val="bullet"/>
      <w:lvlText w:val=""/>
      <w:lvlJc w:val="left"/>
      <w:pPr>
        <w:ind w:left="2160" w:hanging="360"/>
      </w:pPr>
      <w:rPr>
        <w:rFonts w:ascii="Wingdings" w:hAnsi="Wingdings" w:hint="default"/>
      </w:rPr>
    </w:lvl>
    <w:lvl w:ilvl="3" w:tplc="47C82184">
      <w:start w:val="1"/>
      <w:numFmt w:val="bullet"/>
      <w:lvlText w:val=""/>
      <w:lvlJc w:val="left"/>
      <w:pPr>
        <w:ind w:left="2880" w:hanging="360"/>
      </w:pPr>
      <w:rPr>
        <w:rFonts w:ascii="Symbol" w:hAnsi="Symbol" w:hint="default"/>
      </w:rPr>
    </w:lvl>
    <w:lvl w:ilvl="4" w:tplc="506C905C">
      <w:start w:val="1"/>
      <w:numFmt w:val="bullet"/>
      <w:lvlText w:val="o"/>
      <w:lvlJc w:val="left"/>
      <w:pPr>
        <w:ind w:left="3600" w:hanging="360"/>
      </w:pPr>
      <w:rPr>
        <w:rFonts w:ascii="Courier New" w:hAnsi="Courier New" w:hint="default"/>
      </w:rPr>
    </w:lvl>
    <w:lvl w:ilvl="5" w:tplc="96CC82F2">
      <w:start w:val="1"/>
      <w:numFmt w:val="bullet"/>
      <w:lvlText w:val=""/>
      <w:lvlJc w:val="left"/>
      <w:pPr>
        <w:ind w:left="4320" w:hanging="360"/>
      </w:pPr>
      <w:rPr>
        <w:rFonts w:ascii="Wingdings" w:hAnsi="Wingdings" w:hint="default"/>
      </w:rPr>
    </w:lvl>
    <w:lvl w:ilvl="6" w:tplc="E34A304A">
      <w:start w:val="1"/>
      <w:numFmt w:val="bullet"/>
      <w:lvlText w:val=""/>
      <w:lvlJc w:val="left"/>
      <w:pPr>
        <w:ind w:left="5040" w:hanging="360"/>
      </w:pPr>
      <w:rPr>
        <w:rFonts w:ascii="Symbol" w:hAnsi="Symbol" w:hint="default"/>
      </w:rPr>
    </w:lvl>
    <w:lvl w:ilvl="7" w:tplc="E7765132">
      <w:start w:val="1"/>
      <w:numFmt w:val="bullet"/>
      <w:lvlText w:val="o"/>
      <w:lvlJc w:val="left"/>
      <w:pPr>
        <w:ind w:left="5760" w:hanging="360"/>
      </w:pPr>
      <w:rPr>
        <w:rFonts w:ascii="Courier New" w:hAnsi="Courier New" w:hint="default"/>
      </w:rPr>
    </w:lvl>
    <w:lvl w:ilvl="8" w:tplc="4544B092">
      <w:start w:val="1"/>
      <w:numFmt w:val="bullet"/>
      <w:lvlText w:val=""/>
      <w:lvlJc w:val="left"/>
      <w:pPr>
        <w:ind w:left="6480" w:hanging="360"/>
      </w:pPr>
      <w:rPr>
        <w:rFonts w:ascii="Wingdings" w:hAnsi="Wingdings" w:hint="default"/>
      </w:rPr>
    </w:lvl>
  </w:abstractNum>
  <w:abstractNum w:abstractNumId="171" w15:restartNumberingAfterBreak="0">
    <w:nsid w:val="6026C088"/>
    <w:multiLevelType w:val="hybridMultilevel"/>
    <w:tmpl w:val="6DD8957E"/>
    <w:lvl w:ilvl="0" w:tplc="72B645E2">
      <w:start w:val="1"/>
      <w:numFmt w:val="bullet"/>
      <w:lvlText w:val="§"/>
      <w:lvlJc w:val="left"/>
      <w:pPr>
        <w:ind w:left="720" w:hanging="360"/>
      </w:pPr>
      <w:rPr>
        <w:rFonts w:ascii="Wingdings" w:hAnsi="Wingdings" w:hint="default"/>
      </w:rPr>
    </w:lvl>
    <w:lvl w:ilvl="1" w:tplc="7EC48DF8">
      <w:start w:val="1"/>
      <w:numFmt w:val="bullet"/>
      <w:lvlText w:val="o"/>
      <w:lvlJc w:val="left"/>
      <w:pPr>
        <w:ind w:left="1440" w:hanging="360"/>
      </w:pPr>
      <w:rPr>
        <w:rFonts w:ascii="Courier New" w:hAnsi="Courier New" w:hint="default"/>
      </w:rPr>
    </w:lvl>
    <w:lvl w:ilvl="2" w:tplc="CC0A1F8E">
      <w:start w:val="1"/>
      <w:numFmt w:val="bullet"/>
      <w:lvlText w:val=""/>
      <w:lvlJc w:val="left"/>
      <w:pPr>
        <w:ind w:left="2160" w:hanging="360"/>
      </w:pPr>
      <w:rPr>
        <w:rFonts w:ascii="Wingdings" w:hAnsi="Wingdings" w:hint="default"/>
      </w:rPr>
    </w:lvl>
    <w:lvl w:ilvl="3" w:tplc="00B80E9C">
      <w:start w:val="1"/>
      <w:numFmt w:val="bullet"/>
      <w:lvlText w:val=""/>
      <w:lvlJc w:val="left"/>
      <w:pPr>
        <w:ind w:left="2880" w:hanging="360"/>
      </w:pPr>
      <w:rPr>
        <w:rFonts w:ascii="Symbol" w:hAnsi="Symbol" w:hint="default"/>
      </w:rPr>
    </w:lvl>
    <w:lvl w:ilvl="4" w:tplc="C2DE6AEE">
      <w:start w:val="1"/>
      <w:numFmt w:val="bullet"/>
      <w:lvlText w:val="o"/>
      <w:lvlJc w:val="left"/>
      <w:pPr>
        <w:ind w:left="3600" w:hanging="360"/>
      </w:pPr>
      <w:rPr>
        <w:rFonts w:ascii="Courier New" w:hAnsi="Courier New" w:hint="default"/>
      </w:rPr>
    </w:lvl>
    <w:lvl w:ilvl="5" w:tplc="BA74787E">
      <w:start w:val="1"/>
      <w:numFmt w:val="bullet"/>
      <w:lvlText w:val=""/>
      <w:lvlJc w:val="left"/>
      <w:pPr>
        <w:ind w:left="4320" w:hanging="360"/>
      </w:pPr>
      <w:rPr>
        <w:rFonts w:ascii="Wingdings" w:hAnsi="Wingdings" w:hint="default"/>
      </w:rPr>
    </w:lvl>
    <w:lvl w:ilvl="6" w:tplc="F550AF6A">
      <w:start w:val="1"/>
      <w:numFmt w:val="bullet"/>
      <w:lvlText w:val=""/>
      <w:lvlJc w:val="left"/>
      <w:pPr>
        <w:ind w:left="5040" w:hanging="360"/>
      </w:pPr>
      <w:rPr>
        <w:rFonts w:ascii="Symbol" w:hAnsi="Symbol" w:hint="default"/>
      </w:rPr>
    </w:lvl>
    <w:lvl w:ilvl="7" w:tplc="1A604038">
      <w:start w:val="1"/>
      <w:numFmt w:val="bullet"/>
      <w:lvlText w:val="o"/>
      <w:lvlJc w:val="left"/>
      <w:pPr>
        <w:ind w:left="5760" w:hanging="360"/>
      </w:pPr>
      <w:rPr>
        <w:rFonts w:ascii="Courier New" w:hAnsi="Courier New" w:hint="default"/>
      </w:rPr>
    </w:lvl>
    <w:lvl w:ilvl="8" w:tplc="EDE4D18E">
      <w:start w:val="1"/>
      <w:numFmt w:val="bullet"/>
      <w:lvlText w:val=""/>
      <w:lvlJc w:val="left"/>
      <w:pPr>
        <w:ind w:left="6480" w:hanging="360"/>
      </w:pPr>
      <w:rPr>
        <w:rFonts w:ascii="Wingdings" w:hAnsi="Wingdings" w:hint="default"/>
      </w:rPr>
    </w:lvl>
  </w:abstractNum>
  <w:abstractNum w:abstractNumId="172" w15:restartNumberingAfterBreak="0">
    <w:nsid w:val="60950CC0"/>
    <w:multiLevelType w:val="hybridMultilevel"/>
    <w:tmpl w:val="B172D93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6133853A"/>
    <w:multiLevelType w:val="hybridMultilevel"/>
    <w:tmpl w:val="D8F6DB56"/>
    <w:lvl w:ilvl="0" w:tplc="F63875FC">
      <w:start w:val="1"/>
      <w:numFmt w:val="decimal"/>
      <w:lvlText w:val="%1."/>
      <w:lvlJc w:val="left"/>
      <w:pPr>
        <w:ind w:left="720" w:hanging="360"/>
      </w:pPr>
    </w:lvl>
    <w:lvl w:ilvl="1" w:tplc="A6327E24">
      <w:start w:val="1"/>
      <w:numFmt w:val="lowerLetter"/>
      <w:lvlText w:val="%2."/>
      <w:lvlJc w:val="left"/>
      <w:pPr>
        <w:ind w:left="1440" w:hanging="360"/>
      </w:pPr>
    </w:lvl>
    <w:lvl w:ilvl="2" w:tplc="9160A78C">
      <w:start w:val="3"/>
      <w:numFmt w:val="decimal"/>
      <w:lvlText w:val="%3."/>
      <w:lvlJc w:val="left"/>
      <w:pPr>
        <w:ind w:left="2160" w:hanging="180"/>
      </w:pPr>
    </w:lvl>
    <w:lvl w:ilvl="3" w:tplc="28E42670">
      <w:start w:val="1"/>
      <w:numFmt w:val="decimal"/>
      <w:lvlText w:val="%4."/>
      <w:lvlJc w:val="left"/>
      <w:pPr>
        <w:ind w:left="2880" w:hanging="360"/>
      </w:pPr>
    </w:lvl>
    <w:lvl w:ilvl="4" w:tplc="E7E28E70">
      <w:start w:val="1"/>
      <w:numFmt w:val="lowerLetter"/>
      <w:lvlText w:val="%5."/>
      <w:lvlJc w:val="left"/>
      <w:pPr>
        <w:ind w:left="3600" w:hanging="360"/>
      </w:pPr>
    </w:lvl>
    <w:lvl w:ilvl="5" w:tplc="FF5617DA">
      <w:start w:val="1"/>
      <w:numFmt w:val="lowerRoman"/>
      <w:lvlText w:val="%6."/>
      <w:lvlJc w:val="right"/>
      <w:pPr>
        <w:ind w:left="4320" w:hanging="180"/>
      </w:pPr>
    </w:lvl>
    <w:lvl w:ilvl="6" w:tplc="83A82454">
      <w:start w:val="1"/>
      <w:numFmt w:val="decimal"/>
      <w:lvlText w:val="%7."/>
      <w:lvlJc w:val="left"/>
      <w:pPr>
        <w:ind w:left="5040" w:hanging="360"/>
      </w:pPr>
    </w:lvl>
    <w:lvl w:ilvl="7" w:tplc="01069896">
      <w:start w:val="1"/>
      <w:numFmt w:val="lowerLetter"/>
      <w:lvlText w:val="%8."/>
      <w:lvlJc w:val="left"/>
      <w:pPr>
        <w:ind w:left="5760" w:hanging="360"/>
      </w:pPr>
    </w:lvl>
    <w:lvl w:ilvl="8" w:tplc="46F47242">
      <w:start w:val="1"/>
      <w:numFmt w:val="lowerRoman"/>
      <w:lvlText w:val="%9."/>
      <w:lvlJc w:val="right"/>
      <w:pPr>
        <w:ind w:left="6480" w:hanging="180"/>
      </w:pPr>
    </w:lvl>
  </w:abstractNum>
  <w:abstractNum w:abstractNumId="174" w15:restartNumberingAfterBreak="0">
    <w:nsid w:val="61F2D1FA"/>
    <w:multiLevelType w:val="hybridMultilevel"/>
    <w:tmpl w:val="CD0CF694"/>
    <w:lvl w:ilvl="0" w:tplc="3DFA0E5E">
      <w:start w:val="1"/>
      <w:numFmt w:val="decimal"/>
      <w:lvlText w:val="%1."/>
      <w:lvlJc w:val="left"/>
      <w:pPr>
        <w:ind w:left="720" w:hanging="360"/>
      </w:pPr>
    </w:lvl>
    <w:lvl w:ilvl="1" w:tplc="70328950">
      <w:start w:val="1"/>
      <w:numFmt w:val="lowerLetter"/>
      <w:lvlText w:val="%2."/>
      <w:lvlJc w:val="left"/>
      <w:pPr>
        <w:ind w:left="1440" w:hanging="360"/>
      </w:pPr>
    </w:lvl>
    <w:lvl w:ilvl="2" w:tplc="4518034C">
      <w:start w:val="1"/>
      <w:numFmt w:val="decimal"/>
      <w:lvlText w:val="%3."/>
      <w:lvlJc w:val="left"/>
      <w:pPr>
        <w:ind w:left="2160" w:hanging="180"/>
      </w:pPr>
    </w:lvl>
    <w:lvl w:ilvl="3" w:tplc="EF24DE76">
      <w:start w:val="1"/>
      <w:numFmt w:val="decimal"/>
      <w:lvlText w:val="%4."/>
      <w:lvlJc w:val="left"/>
      <w:pPr>
        <w:ind w:left="2880" w:hanging="360"/>
      </w:pPr>
    </w:lvl>
    <w:lvl w:ilvl="4" w:tplc="ED6CD986">
      <w:start w:val="1"/>
      <w:numFmt w:val="lowerLetter"/>
      <w:lvlText w:val="%5."/>
      <w:lvlJc w:val="left"/>
      <w:pPr>
        <w:ind w:left="3600" w:hanging="360"/>
      </w:pPr>
    </w:lvl>
    <w:lvl w:ilvl="5" w:tplc="9820B396">
      <w:start w:val="1"/>
      <w:numFmt w:val="lowerRoman"/>
      <w:lvlText w:val="%6."/>
      <w:lvlJc w:val="right"/>
      <w:pPr>
        <w:ind w:left="4320" w:hanging="180"/>
      </w:pPr>
    </w:lvl>
    <w:lvl w:ilvl="6" w:tplc="35661CD0">
      <w:start w:val="1"/>
      <w:numFmt w:val="decimal"/>
      <w:lvlText w:val="%7."/>
      <w:lvlJc w:val="left"/>
      <w:pPr>
        <w:ind w:left="5040" w:hanging="360"/>
      </w:pPr>
    </w:lvl>
    <w:lvl w:ilvl="7" w:tplc="D69C9B26">
      <w:start w:val="1"/>
      <w:numFmt w:val="lowerLetter"/>
      <w:lvlText w:val="%8."/>
      <w:lvlJc w:val="left"/>
      <w:pPr>
        <w:ind w:left="5760" w:hanging="360"/>
      </w:pPr>
    </w:lvl>
    <w:lvl w:ilvl="8" w:tplc="9998C270">
      <w:start w:val="1"/>
      <w:numFmt w:val="lowerRoman"/>
      <w:lvlText w:val="%9."/>
      <w:lvlJc w:val="right"/>
      <w:pPr>
        <w:ind w:left="6480" w:hanging="180"/>
      </w:pPr>
    </w:lvl>
  </w:abstractNum>
  <w:abstractNum w:abstractNumId="175" w15:restartNumberingAfterBreak="0">
    <w:nsid w:val="627A3B18"/>
    <w:multiLevelType w:val="hybridMultilevel"/>
    <w:tmpl w:val="1902B570"/>
    <w:lvl w:ilvl="0" w:tplc="0BC4B190">
      <w:start w:val="1"/>
      <w:numFmt w:val="bullet"/>
      <w:lvlText w:val=""/>
      <w:lvlJc w:val="left"/>
      <w:pPr>
        <w:ind w:left="720" w:hanging="360"/>
      </w:pPr>
      <w:rPr>
        <w:rFonts w:ascii="Symbol" w:hAnsi="Symbol" w:hint="default"/>
      </w:rPr>
    </w:lvl>
    <w:lvl w:ilvl="1" w:tplc="793C8D60">
      <w:start w:val="1"/>
      <w:numFmt w:val="bullet"/>
      <w:lvlText w:val="§"/>
      <w:lvlJc w:val="left"/>
      <w:pPr>
        <w:ind w:left="1440" w:hanging="360"/>
      </w:pPr>
      <w:rPr>
        <w:rFonts w:ascii="Wingdings" w:hAnsi="Wingdings" w:hint="default"/>
      </w:rPr>
    </w:lvl>
    <w:lvl w:ilvl="2" w:tplc="4822975E">
      <w:start w:val="1"/>
      <w:numFmt w:val="bullet"/>
      <w:lvlText w:val=""/>
      <w:lvlJc w:val="left"/>
      <w:pPr>
        <w:ind w:left="2160" w:hanging="360"/>
      </w:pPr>
      <w:rPr>
        <w:rFonts w:ascii="Wingdings" w:hAnsi="Wingdings" w:hint="default"/>
      </w:rPr>
    </w:lvl>
    <w:lvl w:ilvl="3" w:tplc="775A5C78">
      <w:start w:val="1"/>
      <w:numFmt w:val="bullet"/>
      <w:lvlText w:val=""/>
      <w:lvlJc w:val="left"/>
      <w:pPr>
        <w:ind w:left="2880" w:hanging="360"/>
      </w:pPr>
      <w:rPr>
        <w:rFonts w:ascii="Symbol" w:hAnsi="Symbol" w:hint="default"/>
      </w:rPr>
    </w:lvl>
    <w:lvl w:ilvl="4" w:tplc="B9F0D77E">
      <w:start w:val="1"/>
      <w:numFmt w:val="bullet"/>
      <w:lvlText w:val="o"/>
      <w:lvlJc w:val="left"/>
      <w:pPr>
        <w:ind w:left="3600" w:hanging="360"/>
      </w:pPr>
      <w:rPr>
        <w:rFonts w:ascii="Courier New" w:hAnsi="Courier New" w:hint="default"/>
      </w:rPr>
    </w:lvl>
    <w:lvl w:ilvl="5" w:tplc="896C79AC">
      <w:start w:val="1"/>
      <w:numFmt w:val="bullet"/>
      <w:lvlText w:val=""/>
      <w:lvlJc w:val="left"/>
      <w:pPr>
        <w:ind w:left="4320" w:hanging="360"/>
      </w:pPr>
      <w:rPr>
        <w:rFonts w:ascii="Wingdings" w:hAnsi="Wingdings" w:hint="default"/>
      </w:rPr>
    </w:lvl>
    <w:lvl w:ilvl="6" w:tplc="21B0BD1A">
      <w:start w:val="1"/>
      <w:numFmt w:val="bullet"/>
      <w:lvlText w:val=""/>
      <w:lvlJc w:val="left"/>
      <w:pPr>
        <w:ind w:left="5040" w:hanging="360"/>
      </w:pPr>
      <w:rPr>
        <w:rFonts w:ascii="Symbol" w:hAnsi="Symbol" w:hint="default"/>
      </w:rPr>
    </w:lvl>
    <w:lvl w:ilvl="7" w:tplc="04DE212A">
      <w:start w:val="1"/>
      <w:numFmt w:val="bullet"/>
      <w:lvlText w:val="o"/>
      <w:lvlJc w:val="left"/>
      <w:pPr>
        <w:ind w:left="5760" w:hanging="360"/>
      </w:pPr>
      <w:rPr>
        <w:rFonts w:ascii="Courier New" w:hAnsi="Courier New" w:hint="default"/>
      </w:rPr>
    </w:lvl>
    <w:lvl w:ilvl="8" w:tplc="90548502">
      <w:start w:val="1"/>
      <w:numFmt w:val="bullet"/>
      <w:lvlText w:val=""/>
      <w:lvlJc w:val="left"/>
      <w:pPr>
        <w:ind w:left="6480" w:hanging="360"/>
      </w:pPr>
      <w:rPr>
        <w:rFonts w:ascii="Wingdings" w:hAnsi="Wingdings" w:hint="default"/>
      </w:rPr>
    </w:lvl>
  </w:abstractNum>
  <w:abstractNum w:abstractNumId="176" w15:restartNumberingAfterBreak="0">
    <w:nsid w:val="6311C4F4"/>
    <w:multiLevelType w:val="hybridMultilevel"/>
    <w:tmpl w:val="80220E3C"/>
    <w:lvl w:ilvl="0" w:tplc="75B28858">
      <w:start w:val="1"/>
      <w:numFmt w:val="bullet"/>
      <w:lvlText w:val="-"/>
      <w:lvlJc w:val="left"/>
      <w:pPr>
        <w:ind w:left="720" w:hanging="360"/>
      </w:pPr>
      <w:rPr>
        <w:rFonts w:ascii="&quot;Calibri&quot;,sans-serif" w:hAnsi="&quot;Calibri&quot;,sans-serif" w:hint="default"/>
      </w:rPr>
    </w:lvl>
    <w:lvl w:ilvl="1" w:tplc="10109D42">
      <w:start w:val="1"/>
      <w:numFmt w:val="bullet"/>
      <w:lvlText w:val="o"/>
      <w:lvlJc w:val="left"/>
      <w:pPr>
        <w:ind w:left="1440" w:hanging="360"/>
      </w:pPr>
      <w:rPr>
        <w:rFonts w:ascii="Courier New" w:hAnsi="Courier New" w:hint="default"/>
      </w:rPr>
    </w:lvl>
    <w:lvl w:ilvl="2" w:tplc="5E2C55AC">
      <w:start w:val="1"/>
      <w:numFmt w:val="bullet"/>
      <w:lvlText w:val=""/>
      <w:lvlJc w:val="left"/>
      <w:pPr>
        <w:ind w:left="2160" w:hanging="360"/>
      </w:pPr>
      <w:rPr>
        <w:rFonts w:ascii="Wingdings" w:hAnsi="Wingdings" w:hint="default"/>
      </w:rPr>
    </w:lvl>
    <w:lvl w:ilvl="3" w:tplc="031A57DC">
      <w:start w:val="1"/>
      <w:numFmt w:val="bullet"/>
      <w:lvlText w:val=""/>
      <w:lvlJc w:val="left"/>
      <w:pPr>
        <w:ind w:left="2880" w:hanging="360"/>
      </w:pPr>
      <w:rPr>
        <w:rFonts w:ascii="Symbol" w:hAnsi="Symbol" w:hint="default"/>
      </w:rPr>
    </w:lvl>
    <w:lvl w:ilvl="4" w:tplc="05EEEC2C">
      <w:start w:val="1"/>
      <w:numFmt w:val="bullet"/>
      <w:lvlText w:val="o"/>
      <w:lvlJc w:val="left"/>
      <w:pPr>
        <w:ind w:left="3600" w:hanging="360"/>
      </w:pPr>
      <w:rPr>
        <w:rFonts w:ascii="Courier New" w:hAnsi="Courier New" w:hint="default"/>
      </w:rPr>
    </w:lvl>
    <w:lvl w:ilvl="5" w:tplc="FB9AF23E">
      <w:start w:val="1"/>
      <w:numFmt w:val="bullet"/>
      <w:lvlText w:val=""/>
      <w:lvlJc w:val="left"/>
      <w:pPr>
        <w:ind w:left="4320" w:hanging="360"/>
      </w:pPr>
      <w:rPr>
        <w:rFonts w:ascii="Wingdings" w:hAnsi="Wingdings" w:hint="default"/>
      </w:rPr>
    </w:lvl>
    <w:lvl w:ilvl="6" w:tplc="BD3EA760">
      <w:start w:val="1"/>
      <w:numFmt w:val="bullet"/>
      <w:lvlText w:val=""/>
      <w:lvlJc w:val="left"/>
      <w:pPr>
        <w:ind w:left="5040" w:hanging="360"/>
      </w:pPr>
      <w:rPr>
        <w:rFonts w:ascii="Symbol" w:hAnsi="Symbol" w:hint="default"/>
      </w:rPr>
    </w:lvl>
    <w:lvl w:ilvl="7" w:tplc="9AF41B5E">
      <w:start w:val="1"/>
      <w:numFmt w:val="bullet"/>
      <w:lvlText w:val="o"/>
      <w:lvlJc w:val="left"/>
      <w:pPr>
        <w:ind w:left="5760" w:hanging="360"/>
      </w:pPr>
      <w:rPr>
        <w:rFonts w:ascii="Courier New" w:hAnsi="Courier New" w:hint="default"/>
      </w:rPr>
    </w:lvl>
    <w:lvl w:ilvl="8" w:tplc="55CE5C06">
      <w:start w:val="1"/>
      <w:numFmt w:val="bullet"/>
      <w:lvlText w:val=""/>
      <w:lvlJc w:val="left"/>
      <w:pPr>
        <w:ind w:left="6480" w:hanging="360"/>
      </w:pPr>
      <w:rPr>
        <w:rFonts w:ascii="Wingdings" w:hAnsi="Wingdings" w:hint="default"/>
      </w:rPr>
    </w:lvl>
  </w:abstractNum>
  <w:abstractNum w:abstractNumId="177" w15:restartNumberingAfterBreak="0">
    <w:nsid w:val="633E6F1E"/>
    <w:multiLevelType w:val="hybridMultilevel"/>
    <w:tmpl w:val="856607D2"/>
    <w:lvl w:ilvl="0" w:tplc="410CD6FE">
      <w:start w:val="1"/>
      <w:numFmt w:val="bullet"/>
      <w:lvlText w:val="-"/>
      <w:lvlJc w:val="left"/>
      <w:pPr>
        <w:ind w:left="720" w:hanging="360"/>
      </w:pPr>
      <w:rPr>
        <w:rFonts w:ascii="&quot;Calibri&quot;,sans-serif" w:hAnsi="&quot;Calibri&quot;,sans-serif" w:hint="default"/>
      </w:rPr>
    </w:lvl>
    <w:lvl w:ilvl="1" w:tplc="787499DE">
      <w:start w:val="1"/>
      <w:numFmt w:val="bullet"/>
      <w:lvlText w:val="o"/>
      <w:lvlJc w:val="left"/>
      <w:pPr>
        <w:ind w:left="1440" w:hanging="360"/>
      </w:pPr>
      <w:rPr>
        <w:rFonts w:ascii="Courier New" w:hAnsi="Courier New" w:hint="default"/>
      </w:rPr>
    </w:lvl>
    <w:lvl w:ilvl="2" w:tplc="4B148D08">
      <w:start w:val="1"/>
      <w:numFmt w:val="bullet"/>
      <w:lvlText w:val=""/>
      <w:lvlJc w:val="left"/>
      <w:pPr>
        <w:ind w:left="2160" w:hanging="360"/>
      </w:pPr>
      <w:rPr>
        <w:rFonts w:ascii="Wingdings" w:hAnsi="Wingdings" w:hint="default"/>
      </w:rPr>
    </w:lvl>
    <w:lvl w:ilvl="3" w:tplc="ECC4AE6C">
      <w:start w:val="1"/>
      <w:numFmt w:val="bullet"/>
      <w:lvlText w:val=""/>
      <w:lvlJc w:val="left"/>
      <w:pPr>
        <w:ind w:left="2880" w:hanging="360"/>
      </w:pPr>
      <w:rPr>
        <w:rFonts w:ascii="Symbol" w:hAnsi="Symbol" w:hint="default"/>
      </w:rPr>
    </w:lvl>
    <w:lvl w:ilvl="4" w:tplc="0270C4BA">
      <w:start w:val="1"/>
      <w:numFmt w:val="bullet"/>
      <w:lvlText w:val="o"/>
      <w:lvlJc w:val="left"/>
      <w:pPr>
        <w:ind w:left="3600" w:hanging="360"/>
      </w:pPr>
      <w:rPr>
        <w:rFonts w:ascii="Courier New" w:hAnsi="Courier New" w:hint="default"/>
      </w:rPr>
    </w:lvl>
    <w:lvl w:ilvl="5" w:tplc="8D7E9540">
      <w:start w:val="1"/>
      <w:numFmt w:val="bullet"/>
      <w:lvlText w:val=""/>
      <w:lvlJc w:val="left"/>
      <w:pPr>
        <w:ind w:left="4320" w:hanging="360"/>
      </w:pPr>
      <w:rPr>
        <w:rFonts w:ascii="Wingdings" w:hAnsi="Wingdings" w:hint="default"/>
      </w:rPr>
    </w:lvl>
    <w:lvl w:ilvl="6" w:tplc="3B628BDA">
      <w:start w:val="1"/>
      <w:numFmt w:val="bullet"/>
      <w:lvlText w:val=""/>
      <w:lvlJc w:val="left"/>
      <w:pPr>
        <w:ind w:left="5040" w:hanging="360"/>
      </w:pPr>
      <w:rPr>
        <w:rFonts w:ascii="Symbol" w:hAnsi="Symbol" w:hint="default"/>
      </w:rPr>
    </w:lvl>
    <w:lvl w:ilvl="7" w:tplc="CE423062">
      <w:start w:val="1"/>
      <w:numFmt w:val="bullet"/>
      <w:lvlText w:val="o"/>
      <w:lvlJc w:val="left"/>
      <w:pPr>
        <w:ind w:left="5760" w:hanging="360"/>
      </w:pPr>
      <w:rPr>
        <w:rFonts w:ascii="Courier New" w:hAnsi="Courier New" w:hint="default"/>
      </w:rPr>
    </w:lvl>
    <w:lvl w:ilvl="8" w:tplc="9B4C1908">
      <w:start w:val="1"/>
      <w:numFmt w:val="bullet"/>
      <w:lvlText w:val=""/>
      <w:lvlJc w:val="left"/>
      <w:pPr>
        <w:ind w:left="6480" w:hanging="360"/>
      </w:pPr>
      <w:rPr>
        <w:rFonts w:ascii="Wingdings" w:hAnsi="Wingdings" w:hint="default"/>
      </w:rPr>
    </w:lvl>
  </w:abstractNum>
  <w:abstractNum w:abstractNumId="178" w15:restartNumberingAfterBreak="0">
    <w:nsid w:val="64530508"/>
    <w:multiLevelType w:val="hybridMultilevel"/>
    <w:tmpl w:val="67A6EBAC"/>
    <w:lvl w:ilvl="0" w:tplc="04050001">
      <w:start w:val="1"/>
      <w:numFmt w:val="bullet"/>
      <w:lvlText w:val=""/>
      <w:lvlJc w:val="left"/>
      <w:pPr>
        <w:tabs>
          <w:tab w:val="num" w:pos="2138"/>
        </w:tabs>
        <w:ind w:left="2138" w:hanging="360"/>
      </w:pPr>
      <w:rPr>
        <w:rFonts w:ascii="Symbol" w:hAnsi="Symbol"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tentative="1">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179" w15:restartNumberingAfterBreak="0">
    <w:nsid w:val="6456BCD0"/>
    <w:multiLevelType w:val="hybridMultilevel"/>
    <w:tmpl w:val="842026E6"/>
    <w:lvl w:ilvl="0" w:tplc="9DFC6674">
      <w:start w:val="1"/>
      <w:numFmt w:val="bullet"/>
      <w:lvlText w:val="·"/>
      <w:lvlJc w:val="left"/>
      <w:pPr>
        <w:ind w:left="720" w:hanging="360"/>
      </w:pPr>
      <w:rPr>
        <w:rFonts w:ascii="Symbol" w:hAnsi="Symbol" w:hint="default"/>
      </w:rPr>
    </w:lvl>
    <w:lvl w:ilvl="1" w:tplc="0D5E1E66">
      <w:start w:val="1"/>
      <w:numFmt w:val="bullet"/>
      <w:lvlText w:val="o"/>
      <w:lvlJc w:val="left"/>
      <w:pPr>
        <w:ind w:left="1440" w:hanging="360"/>
      </w:pPr>
      <w:rPr>
        <w:rFonts w:ascii="Courier New" w:hAnsi="Courier New" w:hint="default"/>
      </w:rPr>
    </w:lvl>
    <w:lvl w:ilvl="2" w:tplc="97B44D60">
      <w:start w:val="1"/>
      <w:numFmt w:val="bullet"/>
      <w:lvlText w:val=""/>
      <w:lvlJc w:val="left"/>
      <w:pPr>
        <w:ind w:left="2160" w:hanging="360"/>
      </w:pPr>
      <w:rPr>
        <w:rFonts w:ascii="Wingdings" w:hAnsi="Wingdings" w:hint="default"/>
      </w:rPr>
    </w:lvl>
    <w:lvl w:ilvl="3" w:tplc="B2166722">
      <w:start w:val="1"/>
      <w:numFmt w:val="bullet"/>
      <w:lvlText w:val=""/>
      <w:lvlJc w:val="left"/>
      <w:pPr>
        <w:ind w:left="2880" w:hanging="360"/>
      </w:pPr>
      <w:rPr>
        <w:rFonts w:ascii="Symbol" w:hAnsi="Symbol" w:hint="default"/>
      </w:rPr>
    </w:lvl>
    <w:lvl w:ilvl="4" w:tplc="EEB0546E">
      <w:start w:val="1"/>
      <w:numFmt w:val="bullet"/>
      <w:lvlText w:val="o"/>
      <w:lvlJc w:val="left"/>
      <w:pPr>
        <w:ind w:left="3600" w:hanging="360"/>
      </w:pPr>
      <w:rPr>
        <w:rFonts w:ascii="Courier New" w:hAnsi="Courier New" w:hint="default"/>
      </w:rPr>
    </w:lvl>
    <w:lvl w:ilvl="5" w:tplc="86C84452">
      <w:start w:val="1"/>
      <w:numFmt w:val="bullet"/>
      <w:lvlText w:val=""/>
      <w:lvlJc w:val="left"/>
      <w:pPr>
        <w:ind w:left="4320" w:hanging="360"/>
      </w:pPr>
      <w:rPr>
        <w:rFonts w:ascii="Wingdings" w:hAnsi="Wingdings" w:hint="default"/>
      </w:rPr>
    </w:lvl>
    <w:lvl w:ilvl="6" w:tplc="713A1F72">
      <w:start w:val="1"/>
      <w:numFmt w:val="bullet"/>
      <w:lvlText w:val=""/>
      <w:lvlJc w:val="left"/>
      <w:pPr>
        <w:ind w:left="5040" w:hanging="360"/>
      </w:pPr>
      <w:rPr>
        <w:rFonts w:ascii="Symbol" w:hAnsi="Symbol" w:hint="default"/>
      </w:rPr>
    </w:lvl>
    <w:lvl w:ilvl="7" w:tplc="E2E87836">
      <w:start w:val="1"/>
      <w:numFmt w:val="bullet"/>
      <w:lvlText w:val="o"/>
      <w:lvlJc w:val="left"/>
      <w:pPr>
        <w:ind w:left="5760" w:hanging="360"/>
      </w:pPr>
      <w:rPr>
        <w:rFonts w:ascii="Courier New" w:hAnsi="Courier New" w:hint="default"/>
      </w:rPr>
    </w:lvl>
    <w:lvl w:ilvl="8" w:tplc="3F26EE12">
      <w:start w:val="1"/>
      <w:numFmt w:val="bullet"/>
      <w:lvlText w:val=""/>
      <w:lvlJc w:val="left"/>
      <w:pPr>
        <w:ind w:left="6480" w:hanging="360"/>
      </w:pPr>
      <w:rPr>
        <w:rFonts w:ascii="Wingdings" w:hAnsi="Wingdings" w:hint="default"/>
      </w:rPr>
    </w:lvl>
  </w:abstractNum>
  <w:abstractNum w:abstractNumId="180" w15:restartNumberingAfterBreak="0">
    <w:nsid w:val="65078151"/>
    <w:multiLevelType w:val="hybridMultilevel"/>
    <w:tmpl w:val="28AA7EF8"/>
    <w:lvl w:ilvl="0" w:tplc="86E47C7E">
      <w:start w:val="1"/>
      <w:numFmt w:val="bullet"/>
      <w:lvlText w:val="§"/>
      <w:lvlJc w:val="left"/>
      <w:pPr>
        <w:ind w:left="720" w:hanging="360"/>
      </w:pPr>
      <w:rPr>
        <w:rFonts w:ascii="Wingdings" w:hAnsi="Wingdings" w:hint="default"/>
      </w:rPr>
    </w:lvl>
    <w:lvl w:ilvl="1" w:tplc="7A7EBAE2">
      <w:start w:val="1"/>
      <w:numFmt w:val="bullet"/>
      <w:lvlText w:val="o"/>
      <w:lvlJc w:val="left"/>
      <w:pPr>
        <w:ind w:left="1440" w:hanging="360"/>
      </w:pPr>
      <w:rPr>
        <w:rFonts w:ascii="Courier New" w:hAnsi="Courier New" w:hint="default"/>
      </w:rPr>
    </w:lvl>
    <w:lvl w:ilvl="2" w:tplc="F72AAB4C">
      <w:start w:val="1"/>
      <w:numFmt w:val="bullet"/>
      <w:lvlText w:val=""/>
      <w:lvlJc w:val="left"/>
      <w:pPr>
        <w:ind w:left="2160" w:hanging="360"/>
      </w:pPr>
      <w:rPr>
        <w:rFonts w:ascii="Wingdings" w:hAnsi="Wingdings" w:hint="default"/>
      </w:rPr>
    </w:lvl>
    <w:lvl w:ilvl="3" w:tplc="F274EFFE">
      <w:start w:val="1"/>
      <w:numFmt w:val="bullet"/>
      <w:lvlText w:val=""/>
      <w:lvlJc w:val="left"/>
      <w:pPr>
        <w:ind w:left="2880" w:hanging="360"/>
      </w:pPr>
      <w:rPr>
        <w:rFonts w:ascii="Symbol" w:hAnsi="Symbol" w:hint="default"/>
      </w:rPr>
    </w:lvl>
    <w:lvl w:ilvl="4" w:tplc="6AE2FF74">
      <w:start w:val="1"/>
      <w:numFmt w:val="bullet"/>
      <w:lvlText w:val="o"/>
      <w:lvlJc w:val="left"/>
      <w:pPr>
        <w:ind w:left="3600" w:hanging="360"/>
      </w:pPr>
      <w:rPr>
        <w:rFonts w:ascii="Courier New" w:hAnsi="Courier New" w:hint="default"/>
      </w:rPr>
    </w:lvl>
    <w:lvl w:ilvl="5" w:tplc="A96C3F5A">
      <w:start w:val="1"/>
      <w:numFmt w:val="bullet"/>
      <w:lvlText w:val=""/>
      <w:lvlJc w:val="left"/>
      <w:pPr>
        <w:ind w:left="4320" w:hanging="360"/>
      </w:pPr>
      <w:rPr>
        <w:rFonts w:ascii="Wingdings" w:hAnsi="Wingdings" w:hint="default"/>
      </w:rPr>
    </w:lvl>
    <w:lvl w:ilvl="6" w:tplc="DA62935E">
      <w:start w:val="1"/>
      <w:numFmt w:val="bullet"/>
      <w:lvlText w:val=""/>
      <w:lvlJc w:val="left"/>
      <w:pPr>
        <w:ind w:left="5040" w:hanging="360"/>
      </w:pPr>
      <w:rPr>
        <w:rFonts w:ascii="Symbol" w:hAnsi="Symbol" w:hint="default"/>
      </w:rPr>
    </w:lvl>
    <w:lvl w:ilvl="7" w:tplc="21F4F13A">
      <w:start w:val="1"/>
      <w:numFmt w:val="bullet"/>
      <w:lvlText w:val="o"/>
      <w:lvlJc w:val="left"/>
      <w:pPr>
        <w:ind w:left="5760" w:hanging="360"/>
      </w:pPr>
      <w:rPr>
        <w:rFonts w:ascii="Courier New" w:hAnsi="Courier New" w:hint="default"/>
      </w:rPr>
    </w:lvl>
    <w:lvl w:ilvl="8" w:tplc="BFCEEE34">
      <w:start w:val="1"/>
      <w:numFmt w:val="bullet"/>
      <w:lvlText w:val=""/>
      <w:lvlJc w:val="left"/>
      <w:pPr>
        <w:ind w:left="6480" w:hanging="360"/>
      </w:pPr>
      <w:rPr>
        <w:rFonts w:ascii="Wingdings" w:hAnsi="Wingdings" w:hint="default"/>
      </w:rPr>
    </w:lvl>
  </w:abstractNum>
  <w:abstractNum w:abstractNumId="181" w15:restartNumberingAfterBreak="0">
    <w:nsid w:val="651EAC2E"/>
    <w:multiLevelType w:val="hybridMultilevel"/>
    <w:tmpl w:val="13EA4096"/>
    <w:lvl w:ilvl="0" w:tplc="1E5AD0C2">
      <w:start w:val="1"/>
      <w:numFmt w:val="decimal"/>
      <w:lvlText w:val="%1."/>
      <w:lvlJc w:val="left"/>
      <w:pPr>
        <w:ind w:left="720" w:hanging="360"/>
      </w:pPr>
    </w:lvl>
    <w:lvl w:ilvl="1" w:tplc="47C494A2">
      <w:start w:val="1"/>
      <w:numFmt w:val="lowerLetter"/>
      <w:lvlText w:val="%2."/>
      <w:lvlJc w:val="left"/>
      <w:pPr>
        <w:ind w:left="1440" w:hanging="360"/>
      </w:pPr>
    </w:lvl>
    <w:lvl w:ilvl="2" w:tplc="931036A0">
      <w:start w:val="1"/>
      <w:numFmt w:val="decimal"/>
      <w:lvlText w:val="%3."/>
      <w:lvlJc w:val="left"/>
      <w:pPr>
        <w:ind w:left="2160" w:hanging="180"/>
      </w:pPr>
    </w:lvl>
    <w:lvl w:ilvl="3" w:tplc="1A14EDD2">
      <w:start w:val="1"/>
      <w:numFmt w:val="decimal"/>
      <w:lvlText w:val="%4."/>
      <w:lvlJc w:val="left"/>
      <w:pPr>
        <w:ind w:left="2880" w:hanging="360"/>
      </w:pPr>
    </w:lvl>
    <w:lvl w:ilvl="4" w:tplc="548011DA">
      <w:start w:val="1"/>
      <w:numFmt w:val="lowerLetter"/>
      <w:lvlText w:val="%5."/>
      <w:lvlJc w:val="left"/>
      <w:pPr>
        <w:ind w:left="3600" w:hanging="360"/>
      </w:pPr>
    </w:lvl>
    <w:lvl w:ilvl="5" w:tplc="5B9CC208">
      <w:start w:val="1"/>
      <w:numFmt w:val="lowerRoman"/>
      <w:lvlText w:val="%6."/>
      <w:lvlJc w:val="right"/>
      <w:pPr>
        <w:ind w:left="4320" w:hanging="180"/>
      </w:pPr>
    </w:lvl>
    <w:lvl w:ilvl="6" w:tplc="283E38FA">
      <w:start w:val="1"/>
      <w:numFmt w:val="decimal"/>
      <w:lvlText w:val="%7."/>
      <w:lvlJc w:val="left"/>
      <w:pPr>
        <w:ind w:left="5040" w:hanging="360"/>
      </w:pPr>
    </w:lvl>
    <w:lvl w:ilvl="7" w:tplc="48660024">
      <w:start w:val="1"/>
      <w:numFmt w:val="lowerLetter"/>
      <w:lvlText w:val="%8."/>
      <w:lvlJc w:val="left"/>
      <w:pPr>
        <w:ind w:left="5760" w:hanging="360"/>
      </w:pPr>
    </w:lvl>
    <w:lvl w:ilvl="8" w:tplc="A0208E44">
      <w:start w:val="1"/>
      <w:numFmt w:val="lowerRoman"/>
      <w:lvlText w:val="%9."/>
      <w:lvlJc w:val="right"/>
      <w:pPr>
        <w:ind w:left="6480" w:hanging="180"/>
      </w:pPr>
    </w:lvl>
  </w:abstractNum>
  <w:abstractNum w:abstractNumId="182" w15:restartNumberingAfterBreak="0">
    <w:nsid w:val="663163F5"/>
    <w:multiLevelType w:val="hybridMultilevel"/>
    <w:tmpl w:val="EB7ECA48"/>
    <w:lvl w:ilvl="0" w:tplc="ADDEC1EC">
      <w:start w:val="1"/>
      <w:numFmt w:val="bullet"/>
      <w:lvlText w:val="§"/>
      <w:lvlJc w:val="left"/>
      <w:pPr>
        <w:ind w:left="720" w:hanging="360"/>
      </w:pPr>
      <w:rPr>
        <w:rFonts w:ascii="Wingdings" w:hAnsi="Wingdings" w:hint="default"/>
      </w:rPr>
    </w:lvl>
    <w:lvl w:ilvl="1" w:tplc="3362BE6A">
      <w:start w:val="1"/>
      <w:numFmt w:val="bullet"/>
      <w:lvlText w:val="o"/>
      <w:lvlJc w:val="left"/>
      <w:pPr>
        <w:ind w:left="1440" w:hanging="360"/>
      </w:pPr>
      <w:rPr>
        <w:rFonts w:ascii="Courier New" w:hAnsi="Courier New" w:hint="default"/>
      </w:rPr>
    </w:lvl>
    <w:lvl w:ilvl="2" w:tplc="631CACE4">
      <w:start w:val="1"/>
      <w:numFmt w:val="bullet"/>
      <w:lvlText w:val=""/>
      <w:lvlJc w:val="left"/>
      <w:pPr>
        <w:ind w:left="2160" w:hanging="360"/>
      </w:pPr>
      <w:rPr>
        <w:rFonts w:ascii="Wingdings" w:hAnsi="Wingdings" w:hint="default"/>
      </w:rPr>
    </w:lvl>
    <w:lvl w:ilvl="3" w:tplc="56E4EA2A">
      <w:start w:val="1"/>
      <w:numFmt w:val="bullet"/>
      <w:lvlText w:val=""/>
      <w:lvlJc w:val="left"/>
      <w:pPr>
        <w:ind w:left="2880" w:hanging="360"/>
      </w:pPr>
      <w:rPr>
        <w:rFonts w:ascii="Symbol" w:hAnsi="Symbol" w:hint="default"/>
      </w:rPr>
    </w:lvl>
    <w:lvl w:ilvl="4" w:tplc="EF5410B4">
      <w:start w:val="1"/>
      <w:numFmt w:val="bullet"/>
      <w:lvlText w:val="o"/>
      <w:lvlJc w:val="left"/>
      <w:pPr>
        <w:ind w:left="3600" w:hanging="360"/>
      </w:pPr>
      <w:rPr>
        <w:rFonts w:ascii="Courier New" w:hAnsi="Courier New" w:hint="default"/>
      </w:rPr>
    </w:lvl>
    <w:lvl w:ilvl="5" w:tplc="2AC092D6">
      <w:start w:val="1"/>
      <w:numFmt w:val="bullet"/>
      <w:lvlText w:val=""/>
      <w:lvlJc w:val="left"/>
      <w:pPr>
        <w:ind w:left="4320" w:hanging="360"/>
      </w:pPr>
      <w:rPr>
        <w:rFonts w:ascii="Wingdings" w:hAnsi="Wingdings" w:hint="default"/>
      </w:rPr>
    </w:lvl>
    <w:lvl w:ilvl="6" w:tplc="8106236E">
      <w:start w:val="1"/>
      <w:numFmt w:val="bullet"/>
      <w:lvlText w:val=""/>
      <w:lvlJc w:val="left"/>
      <w:pPr>
        <w:ind w:left="5040" w:hanging="360"/>
      </w:pPr>
      <w:rPr>
        <w:rFonts w:ascii="Symbol" w:hAnsi="Symbol" w:hint="default"/>
      </w:rPr>
    </w:lvl>
    <w:lvl w:ilvl="7" w:tplc="AC7CB868">
      <w:start w:val="1"/>
      <w:numFmt w:val="bullet"/>
      <w:lvlText w:val="o"/>
      <w:lvlJc w:val="left"/>
      <w:pPr>
        <w:ind w:left="5760" w:hanging="360"/>
      </w:pPr>
      <w:rPr>
        <w:rFonts w:ascii="Courier New" w:hAnsi="Courier New" w:hint="default"/>
      </w:rPr>
    </w:lvl>
    <w:lvl w:ilvl="8" w:tplc="EEB642CC">
      <w:start w:val="1"/>
      <w:numFmt w:val="bullet"/>
      <w:lvlText w:val=""/>
      <w:lvlJc w:val="left"/>
      <w:pPr>
        <w:ind w:left="6480" w:hanging="360"/>
      </w:pPr>
      <w:rPr>
        <w:rFonts w:ascii="Wingdings" w:hAnsi="Wingdings" w:hint="default"/>
      </w:rPr>
    </w:lvl>
  </w:abstractNum>
  <w:abstractNum w:abstractNumId="183" w15:restartNumberingAfterBreak="0">
    <w:nsid w:val="67678E0B"/>
    <w:multiLevelType w:val="hybridMultilevel"/>
    <w:tmpl w:val="31862DF4"/>
    <w:lvl w:ilvl="0" w:tplc="323200A2">
      <w:start w:val="1"/>
      <w:numFmt w:val="bullet"/>
      <w:lvlText w:val="-"/>
      <w:lvlJc w:val="left"/>
      <w:pPr>
        <w:ind w:left="720" w:hanging="360"/>
      </w:pPr>
      <w:rPr>
        <w:rFonts w:ascii="&quot;Calibri&quot;,sans-serif" w:hAnsi="&quot;Calibri&quot;,sans-serif" w:hint="default"/>
      </w:rPr>
    </w:lvl>
    <w:lvl w:ilvl="1" w:tplc="B97664A2">
      <w:start w:val="1"/>
      <w:numFmt w:val="bullet"/>
      <w:lvlText w:val="o"/>
      <w:lvlJc w:val="left"/>
      <w:pPr>
        <w:ind w:left="1440" w:hanging="360"/>
      </w:pPr>
      <w:rPr>
        <w:rFonts w:ascii="Courier New" w:hAnsi="Courier New" w:hint="default"/>
      </w:rPr>
    </w:lvl>
    <w:lvl w:ilvl="2" w:tplc="FEF0E066">
      <w:start w:val="1"/>
      <w:numFmt w:val="bullet"/>
      <w:lvlText w:val=""/>
      <w:lvlJc w:val="left"/>
      <w:pPr>
        <w:ind w:left="2160" w:hanging="360"/>
      </w:pPr>
      <w:rPr>
        <w:rFonts w:ascii="Wingdings" w:hAnsi="Wingdings" w:hint="default"/>
      </w:rPr>
    </w:lvl>
    <w:lvl w:ilvl="3" w:tplc="3B34C97C">
      <w:start w:val="1"/>
      <w:numFmt w:val="bullet"/>
      <w:lvlText w:val=""/>
      <w:lvlJc w:val="left"/>
      <w:pPr>
        <w:ind w:left="2880" w:hanging="360"/>
      </w:pPr>
      <w:rPr>
        <w:rFonts w:ascii="Symbol" w:hAnsi="Symbol" w:hint="default"/>
      </w:rPr>
    </w:lvl>
    <w:lvl w:ilvl="4" w:tplc="16F870DC">
      <w:start w:val="1"/>
      <w:numFmt w:val="bullet"/>
      <w:lvlText w:val="o"/>
      <w:lvlJc w:val="left"/>
      <w:pPr>
        <w:ind w:left="3600" w:hanging="360"/>
      </w:pPr>
      <w:rPr>
        <w:rFonts w:ascii="Courier New" w:hAnsi="Courier New" w:hint="default"/>
      </w:rPr>
    </w:lvl>
    <w:lvl w:ilvl="5" w:tplc="37D07E6E">
      <w:start w:val="1"/>
      <w:numFmt w:val="bullet"/>
      <w:lvlText w:val=""/>
      <w:lvlJc w:val="left"/>
      <w:pPr>
        <w:ind w:left="4320" w:hanging="360"/>
      </w:pPr>
      <w:rPr>
        <w:rFonts w:ascii="Wingdings" w:hAnsi="Wingdings" w:hint="default"/>
      </w:rPr>
    </w:lvl>
    <w:lvl w:ilvl="6" w:tplc="BA58612C">
      <w:start w:val="1"/>
      <w:numFmt w:val="bullet"/>
      <w:lvlText w:val=""/>
      <w:lvlJc w:val="left"/>
      <w:pPr>
        <w:ind w:left="5040" w:hanging="360"/>
      </w:pPr>
      <w:rPr>
        <w:rFonts w:ascii="Symbol" w:hAnsi="Symbol" w:hint="default"/>
      </w:rPr>
    </w:lvl>
    <w:lvl w:ilvl="7" w:tplc="33B04DB6">
      <w:start w:val="1"/>
      <w:numFmt w:val="bullet"/>
      <w:lvlText w:val="o"/>
      <w:lvlJc w:val="left"/>
      <w:pPr>
        <w:ind w:left="5760" w:hanging="360"/>
      </w:pPr>
      <w:rPr>
        <w:rFonts w:ascii="Courier New" w:hAnsi="Courier New" w:hint="default"/>
      </w:rPr>
    </w:lvl>
    <w:lvl w:ilvl="8" w:tplc="B9E411FE">
      <w:start w:val="1"/>
      <w:numFmt w:val="bullet"/>
      <w:lvlText w:val=""/>
      <w:lvlJc w:val="left"/>
      <w:pPr>
        <w:ind w:left="6480" w:hanging="360"/>
      </w:pPr>
      <w:rPr>
        <w:rFonts w:ascii="Wingdings" w:hAnsi="Wingdings" w:hint="default"/>
      </w:rPr>
    </w:lvl>
  </w:abstractNum>
  <w:abstractNum w:abstractNumId="184" w15:restartNumberingAfterBreak="0">
    <w:nsid w:val="67793A87"/>
    <w:multiLevelType w:val="hybridMultilevel"/>
    <w:tmpl w:val="6A9E9F56"/>
    <w:lvl w:ilvl="0" w:tplc="0CE62E44">
      <w:start w:val="1"/>
      <w:numFmt w:val="bullet"/>
      <w:lvlText w:val="§"/>
      <w:lvlJc w:val="left"/>
      <w:pPr>
        <w:ind w:left="720" w:hanging="360"/>
      </w:pPr>
      <w:rPr>
        <w:rFonts w:ascii="Wingdings" w:hAnsi="Wingdings" w:hint="default"/>
      </w:rPr>
    </w:lvl>
    <w:lvl w:ilvl="1" w:tplc="5E46F660">
      <w:start w:val="1"/>
      <w:numFmt w:val="bullet"/>
      <w:lvlText w:val="o"/>
      <w:lvlJc w:val="left"/>
      <w:pPr>
        <w:ind w:left="1440" w:hanging="360"/>
      </w:pPr>
      <w:rPr>
        <w:rFonts w:ascii="Courier New" w:hAnsi="Courier New" w:hint="default"/>
      </w:rPr>
    </w:lvl>
    <w:lvl w:ilvl="2" w:tplc="438EFC3A">
      <w:start w:val="1"/>
      <w:numFmt w:val="bullet"/>
      <w:lvlText w:val=""/>
      <w:lvlJc w:val="left"/>
      <w:pPr>
        <w:ind w:left="2160" w:hanging="360"/>
      </w:pPr>
      <w:rPr>
        <w:rFonts w:ascii="Wingdings" w:hAnsi="Wingdings" w:hint="default"/>
      </w:rPr>
    </w:lvl>
    <w:lvl w:ilvl="3" w:tplc="CAD839F2">
      <w:start w:val="1"/>
      <w:numFmt w:val="bullet"/>
      <w:lvlText w:val=""/>
      <w:lvlJc w:val="left"/>
      <w:pPr>
        <w:ind w:left="2880" w:hanging="360"/>
      </w:pPr>
      <w:rPr>
        <w:rFonts w:ascii="Symbol" w:hAnsi="Symbol" w:hint="default"/>
      </w:rPr>
    </w:lvl>
    <w:lvl w:ilvl="4" w:tplc="83A831C4">
      <w:start w:val="1"/>
      <w:numFmt w:val="bullet"/>
      <w:lvlText w:val="o"/>
      <w:lvlJc w:val="left"/>
      <w:pPr>
        <w:ind w:left="3600" w:hanging="360"/>
      </w:pPr>
      <w:rPr>
        <w:rFonts w:ascii="Courier New" w:hAnsi="Courier New" w:hint="default"/>
      </w:rPr>
    </w:lvl>
    <w:lvl w:ilvl="5" w:tplc="8CBC6C18">
      <w:start w:val="1"/>
      <w:numFmt w:val="bullet"/>
      <w:lvlText w:val=""/>
      <w:lvlJc w:val="left"/>
      <w:pPr>
        <w:ind w:left="4320" w:hanging="360"/>
      </w:pPr>
      <w:rPr>
        <w:rFonts w:ascii="Wingdings" w:hAnsi="Wingdings" w:hint="default"/>
      </w:rPr>
    </w:lvl>
    <w:lvl w:ilvl="6" w:tplc="5D9EF1D2">
      <w:start w:val="1"/>
      <w:numFmt w:val="bullet"/>
      <w:lvlText w:val=""/>
      <w:lvlJc w:val="left"/>
      <w:pPr>
        <w:ind w:left="5040" w:hanging="360"/>
      </w:pPr>
      <w:rPr>
        <w:rFonts w:ascii="Symbol" w:hAnsi="Symbol" w:hint="default"/>
      </w:rPr>
    </w:lvl>
    <w:lvl w:ilvl="7" w:tplc="8E3E75F2">
      <w:start w:val="1"/>
      <w:numFmt w:val="bullet"/>
      <w:lvlText w:val="o"/>
      <w:lvlJc w:val="left"/>
      <w:pPr>
        <w:ind w:left="5760" w:hanging="360"/>
      </w:pPr>
      <w:rPr>
        <w:rFonts w:ascii="Courier New" w:hAnsi="Courier New" w:hint="default"/>
      </w:rPr>
    </w:lvl>
    <w:lvl w:ilvl="8" w:tplc="544089DC">
      <w:start w:val="1"/>
      <w:numFmt w:val="bullet"/>
      <w:lvlText w:val=""/>
      <w:lvlJc w:val="left"/>
      <w:pPr>
        <w:ind w:left="6480" w:hanging="360"/>
      </w:pPr>
      <w:rPr>
        <w:rFonts w:ascii="Wingdings" w:hAnsi="Wingdings" w:hint="default"/>
      </w:rPr>
    </w:lvl>
  </w:abstractNum>
  <w:abstractNum w:abstractNumId="185" w15:restartNumberingAfterBreak="0">
    <w:nsid w:val="68940E84"/>
    <w:multiLevelType w:val="hybridMultilevel"/>
    <w:tmpl w:val="276E056C"/>
    <w:lvl w:ilvl="0" w:tplc="6C743654">
      <w:start w:val="1"/>
      <w:numFmt w:val="bullet"/>
      <w:lvlText w:val="·"/>
      <w:lvlJc w:val="left"/>
      <w:pPr>
        <w:ind w:left="720" w:hanging="360"/>
      </w:pPr>
      <w:rPr>
        <w:rFonts w:ascii="Symbol" w:hAnsi="Symbol" w:hint="default"/>
      </w:rPr>
    </w:lvl>
    <w:lvl w:ilvl="1" w:tplc="B27A8F36">
      <w:start w:val="1"/>
      <w:numFmt w:val="bullet"/>
      <w:lvlText w:val="o"/>
      <w:lvlJc w:val="left"/>
      <w:pPr>
        <w:ind w:left="1440" w:hanging="360"/>
      </w:pPr>
      <w:rPr>
        <w:rFonts w:ascii="Courier New" w:hAnsi="Courier New" w:hint="default"/>
      </w:rPr>
    </w:lvl>
    <w:lvl w:ilvl="2" w:tplc="B1883D16">
      <w:start w:val="1"/>
      <w:numFmt w:val="bullet"/>
      <w:lvlText w:val=""/>
      <w:lvlJc w:val="left"/>
      <w:pPr>
        <w:ind w:left="2160" w:hanging="360"/>
      </w:pPr>
      <w:rPr>
        <w:rFonts w:ascii="Wingdings" w:hAnsi="Wingdings" w:hint="default"/>
      </w:rPr>
    </w:lvl>
    <w:lvl w:ilvl="3" w:tplc="EE0CED32">
      <w:start w:val="1"/>
      <w:numFmt w:val="bullet"/>
      <w:lvlText w:val=""/>
      <w:lvlJc w:val="left"/>
      <w:pPr>
        <w:ind w:left="2880" w:hanging="360"/>
      </w:pPr>
      <w:rPr>
        <w:rFonts w:ascii="Symbol" w:hAnsi="Symbol" w:hint="default"/>
      </w:rPr>
    </w:lvl>
    <w:lvl w:ilvl="4" w:tplc="46A0C944">
      <w:start w:val="1"/>
      <w:numFmt w:val="bullet"/>
      <w:lvlText w:val="o"/>
      <w:lvlJc w:val="left"/>
      <w:pPr>
        <w:ind w:left="3600" w:hanging="360"/>
      </w:pPr>
      <w:rPr>
        <w:rFonts w:ascii="Courier New" w:hAnsi="Courier New" w:hint="default"/>
      </w:rPr>
    </w:lvl>
    <w:lvl w:ilvl="5" w:tplc="BB1A4984">
      <w:start w:val="1"/>
      <w:numFmt w:val="bullet"/>
      <w:lvlText w:val=""/>
      <w:lvlJc w:val="left"/>
      <w:pPr>
        <w:ind w:left="4320" w:hanging="360"/>
      </w:pPr>
      <w:rPr>
        <w:rFonts w:ascii="Wingdings" w:hAnsi="Wingdings" w:hint="default"/>
      </w:rPr>
    </w:lvl>
    <w:lvl w:ilvl="6" w:tplc="A704F00C">
      <w:start w:val="1"/>
      <w:numFmt w:val="bullet"/>
      <w:lvlText w:val=""/>
      <w:lvlJc w:val="left"/>
      <w:pPr>
        <w:ind w:left="5040" w:hanging="360"/>
      </w:pPr>
      <w:rPr>
        <w:rFonts w:ascii="Symbol" w:hAnsi="Symbol" w:hint="default"/>
      </w:rPr>
    </w:lvl>
    <w:lvl w:ilvl="7" w:tplc="85F23D6A">
      <w:start w:val="1"/>
      <w:numFmt w:val="bullet"/>
      <w:lvlText w:val="o"/>
      <w:lvlJc w:val="left"/>
      <w:pPr>
        <w:ind w:left="5760" w:hanging="360"/>
      </w:pPr>
      <w:rPr>
        <w:rFonts w:ascii="Courier New" w:hAnsi="Courier New" w:hint="default"/>
      </w:rPr>
    </w:lvl>
    <w:lvl w:ilvl="8" w:tplc="75B2BF2E">
      <w:start w:val="1"/>
      <w:numFmt w:val="bullet"/>
      <w:lvlText w:val=""/>
      <w:lvlJc w:val="left"/>
      <w:pPr>
        <w:ind w:left="6480" w:hanging="360"/>
      </w:pPr>
      <w:rPr>
        <w:rFonts w:ascii="Wingdings" w:hAnsi="Wingdings" w:hint="default"/>
      </w:rPr>
    </w:lvl>
  </w:abstractNum>
  <w:abstractNum w:abstractNumId="186" w15:restartNumberingAfterBreak="0">
    <w:nsid w:val="68BA5568"/>
    <w:multiLevelType w:val="hybridMultilevel"/>
    <w:tmpl w:val="C842043A"/>
    <w:lvl w:ilvl="0" w:tplc="7DDA8068">
      <w:start w:val="1"/>
      <w:numFmt w:val="bullet"/>
      <w:lvlText w:val="§"/>
      <w:lvlJc w:val="left"/>
      <w:pPr>
        <w:ind w:left="720" w:hanging="360"/>
      </w:pPr>
      <w:rPr>
        <w:rFonts w:ascii="Wingdings" w:hAnsi="Wingdings" w:hint="default"/>
      </w:rPr>
    </w:lvl>
    <w:lvl w:ilvl="1" w:tplc="81C4B532">
      <w:start w:val="1"/>
      <w:numFmt w:val="bullet"/>
      <w:lvlText w:val="o"/>
      <w:lvlJc w:val="left"/>
      <w:pPr>
        <w:ind w:left="1440" w:hanging="360"/>
      </w:pPr>
      <w:rPr>
        <w:rFonts w:ascii="Courier New" w:hAnsi="Courier New" w:hint="default"/>
      </w:rPr>
    </w:lvl>
    <w:lvl w:ilvl="2" w:tplc="D87C88E0">
      <w:start w:val="1"/>
      <w:numFmt w:val="bullet"/>
      <w:lvlText w:val=""/>
      <w:lvlJc w:val="left"/>
      <w:pPr>
        <w:ind w:left="2160" w:hanging="360"/>
      </w:pPr>
      <w:rPr>
        <w:rFonts w:ascii="Wingdings" w:hAnsi="Wingdings" w:hint="default"/>
      </w:rPr>
    </w:lvl>
    <w:lvl w:ilvl="3" w:tplc="7E66719C">
      <w:start w:val="1"/>
      <w:numFmt w:val="bullet"/>
      <w:lvlText w:val=""/>
      <w:lvlJc w:val="left"/>
      <w:pPr>
        <w:ind w:left="2880" w:hanging="360"/>
      </w:pPr>
      <w:rPr>
        <w:rFonts w:ascii="Symbol" w:hAnsi="Symbol" w:hint="default"/>
      </w:rPr>
    </w:lvl>
    <w:lvl w:ilvl="4" w:tplc="0BF64A86">
      <w:start w:val="1"/>
      <w:numFmt w:val="bullet"/>
      <w:lvlText w:val="o"/>
      <w:lvlJc w:val="left"/>
      <w:pPr>
        <w:ind w:left="3600" w:hanging="360"/>
      </w:pPr>
      <w:rPr>
        <w:rFonts w:ascii="Courier New" w:hAnsi="Courier New" w:hint="default"/>
      </w:rPr>
    </w:lvl>
    <w:lvl w:ilvl="5" w:tplc="77D48560">
      <w:start w:val="1"/>
      <w:numFmt w:val="bullet"/>
      <w:lvlText w:val=""/>
      <w:lvlJc w:val="left"/>
      <w:pPr>
        <w:ind w:left="4320" w:hanging="360"/>
      </w:pPr>
      <w:rPr>
        <w:rFonts w:ascii="Wingdings" w:hAnsi="Wingdings" w:hint="default"/>
      </w:rPr>
    </w:lvl>
    <w:lvl w:ilvl="6" w:tplc="43A48070">
      <w:start w:val="1"/>
      <w:numFmt w:val="bullet"/>
      <w:lvlText w:val=""/>
      <w:lvlJc w:val="left"/>
      <w:pPr>
        <w:ind w:left="5040" w:hanging="360"/>
      </w:pPr>
      <w:rPr>
        <w:rFonts w:ascii="Symbol" w:hAnsi="Symbol" w:hint="default"/>
      </w:rPr>
    </w:lvl>
    <w:lvl w:ilvl="7" w:tplc="DBA4D54C">
      <w:start w:val="1"/>
      <w:numFmt w:val="bullet"/>
      <w:lvlText w:val="o"/>
      <w:lvlJc w:val="left"/>
      <w:pPr>
        <w:ind w:left="5760" w:hanging="360"/>
      </w:pPr>
      <w:rPr>
        <w:rFonts w:ascii="Courier New" w:hAnsi="Courier New" w:hint="default"/>
      </w:rPr>
    </w:lvl>
    <w:lvl w:ilvl="8" w:tplc="4F7E02D4">
      <w:start w:val="1"/>
      <w:numFmt w:val="bullet"/>
      <w:lvlText w:val=""/>
      <w:lvlJc w:val="left"/>
      <w:pPr>
        <w:ind w:left="6480" w:hanging="360"/>
      </w:pPr>
      <w:rPr>
        <w:rFonts w:ascii="Wingdings" w:hAnsi="Wingdings" w:hint="default"/>
      </w:rPr>
    </w:lvl>
  </w:abstractNum>
  <w:abstractNum w:abstractNumId="187" w15:restartNumberingAfterBreak="0">
    <w:nsid w:val="68DA4B30"/>
    <w:multiLevelType w:val="hybridMultilevel"/>
    <w:tmpl w:val="0E7862C4"/>
    <w:lvl w:ilvl="0" w:tplc="FE522E5C">
      <w:start w:val="1"/>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188" w15:restartNumberingAfterBreak="0">
    <w:nsid w:val="68FF2235"/>
    <w:multiLevelType w:val="hybridMultilevel"/>
    <w:tmpl w:val="9524F53A"/>
    <w:lvl w:ilvl="0" w:tplc="5234220C">
      <w:start w:val="1"/>
      <w:numFmt w:val="bullet"/>
      <w:lvlText w:val=""/>
      <w:lvlJc w:val="left"/>
      <w:pPr>
        <w:ind w:left="720" w:hanging="360"/>
      </w:pPr>
      <w:rPr>
        <w:rFonts w:ascii="Symbol" w:hAnsi="Symbol" w:hint="default"/>
      </w:rPr>
    </w:lvl>
    <w:lvl w:ilvl="1" w:tplc="91E0DF86">
      <w:start w:val="1"/>
      <w:numFmt w:val="bullet"/>
      <w:lvlText w:val="-"/>
      <w:lvlJc w:val="left"/>
      <w:pPr>
        <w:ind w:left="1440" w:hanging="360"/>
      </w:pPr>
      <w:rPr>
        <w:rFonts w:ascii="&quot;Courier New&quot;" w:hAnsi="&quot;Courier New&quot;" w:hint="default"/>
      </w:rPr>
    </w:lvl>
    <w:lvl w:ilvl="2" w:tplc="96A48BA6">
      <w:start w:val="1"/>
      <w:numFmt w:val="bullet"/>
      <w:lvlText w:val=""/>
      <w:lvlJc w:val="left"/>
      <w:pPr>
        <w:ind w:left="2160" w:hanging="360"/>
      </w:pPr>
      <w:rPr>
        <w:rFonts w:ascii="Wingdings" w:hAnsi="Wingdings" w:hint="default"/>
      </w:rPr>
    </w:lvl>
    <w:lvl w:ilvl="3" w:tplc="C1AC896A">
      <w:start w:val="1"/>
      <w:numFmt w:val="bullet"/>
      <w:lvlText w:val=""/>
      <w:lvlJc w:val="left"/>
      <w:pPr>
        <w:ind w:left="2880" w:hanging="360"/>
      </w:pPr>
      <w:rPr>
        <w:rFonts w:ascii="Symbol" w:hAnsi="Symbol" w:hint="default"/>
      </w:rPr>
    </w:lvl>
    <w:lvl w:ilvl="4" w:tplc="3C2E00C8">
      <w:start w:val="1"/>
      <w:numFmt w:val="bullet"/>
      <w:lvlText w:val="o"/>
      <w:lvlJc w:val="left"/>
      <w:pPr>
        <w:ind w:left="3600" w:hanging="360"/>
      </w:pPr>
      <w:rPr>
        <w:rFonts w:ascii="Courier New" w:hAnsi="Courier New" w:hint="default"/>
      </w:rPr>
    </w:lvl>
    <w:lvl w:ilvl="5" w:tplc="406E18F2">
      <w:start w:val="1"/>
      <w:numFmt w:val="bullet"/>
      <w:lvlText w:val=""/>
      <w:lvlJc w:val="left"/>
      <w:pPr>
        <w:ind w:left="4320" w:hanging="360"/>
      </w:pPr>
      <w:rPr>
        <w:rFonts w:ascii="Wingdings" w:hAnsi="Wingdings" w:hint="default"/>
      </w:rPr>
    </w:lvl>
    <w:lvl w:ilvl="6" w:tplc="64C8A8FC">
      <w:start w:val="1"/>
      <w:numFmt w:val="bullet"/>
      <w:lvlText w:val=""/>
      <w:lvlJc w:val="left"/>
      <w:pPr>
        <w:ind w:left="5040" w:hanging="360"/>
      </w:pPr>
      <w:rPr>
        <w:rFonts w:ascii="Symbol" w:hAnsi="Symbol" w:hint="default"/>
      </w:rPr>
    </w:lvl>
    <w:lvl w:ilvl="7" w:tplc="56D457EC">
      <w:start w:val="1"/>
      <w:numFmt w:val="bullet"/>
      <w:lvlText w:val="o"/>
      <w:lvlJc w:val="left"/>
      <w:pPr>
        <w:ind w:left="5760" w:hanging="360"/>
      </w:pPr>
      <w:rPr>
        <w:rFonts w:ascii="Courier New" w:hAnsi="Courier New" w:hint="default"/>
      </w:rPr>
    </w:lvl>
    <w:lvl w:ilvl="8" w:tplc="7CECED10">
      <w:start w:val="1"/>
      <w:numFmt w:val="bullet"/>
      <w:lvlText w:val=""/>
      <w:lvlJc w:val="left"/>
      <w:pPr>
        <w:ind w:left="6480" w:hanging="360"/>
      </w:pPr>
      <w:rPr>
        <w:rFonts w:ascii="Wingdings" w:hAnsi="Wingdings" w:hint="default"/>
      </w:rPr>
    </w:lvl>
  </w:abstractNum>
  <w:abstractNum w:abstractNumId="189" w15:restartNumberingAfterBreak="0">
    <w:nsid w:val="69493C91"/>
    <w:multiLevelType w:val="hybridMultilevel"/>
    <w:tmpl w:val="EA16E290"/>
    <w:lvl w:ilvl="0" w:tplc="5D8C35A8">
      <w:start w:val="1"/>
      <w:numFmt w:val="bullet"/>
      <w:lvlText w:val="-"/>
      <w:lvlJc w:val="left"/>
      <w:pPr>
        <w:ind w:left="720" w:hanging="360"/>
      </w:pPr>
      <w:rPr>
        <w:rFonts w:ascii="&quot;Calibri&quot;,sans-serif" w:hAnsi="&quot;Calibri&quot;,sans-serif" w:hint="default"/>
      </w:rPr>
    </w:lvl>
    <w:lvl w:ilvl="1" w:tplc="B4768F2E">
      <w:start w:val="1"/>
      <w:numFmt w:val="bullet"/>
      <w:lvlText w:val="o"/>
      <w:lvlJc w:val="left"/>
      <w:pPr>
        <w:ind w:left="1440" w:hanging="360"/>
      </w:pPr>
      <w:rPr>
        <w:rFonts w:ascii="Courier New" w:hAnsi="Courier New" w:hint="default"/>
      </w:rPr>
    </w:lvl>
    <w:lvl w:ilvl="2" w:tplc="73B420C0">
      <w:start w:val="1"/>
      <w:numFmt w:val="bullet"/>
      <w:lvlText w:val=""/>
      <w:lvlJc w:val="left"/>
      <w:pPr>
        <w:ind w:left="2160" w:hanging="360"/>
      </w:pPr>
      <w:rPr>
        <w:rFonts w:ascii="Wingdings" w:hAnsi="Wingdings" w:hint="default"/>
      </w:rPr>
    </w:lvl>
    <w:lvl w:ilvl="3" w:tplc="CA5CBA5A">
      <w:start w:val="1"/>
      <w:numFmt w:val="bullet"/>
      <w:lvlText w:val=""/>
      <w:lvlJc w:val="left"/>
      <w:pPr>
        <w:ind w:left="2880" w:hanging="360"/>
      </w:pPr>
      <w:rPr>
        <w:rFonts w:ascii="Symbol" w:hAnsi="Symbol" w:hint="default"/>
      </w:rPr>
    </w:lvl>
    <w:lvl w:ilvl="4" w:tplc="89086864">
      <w:start w:val="1"/>
      <w:numFmt w:val="bullet"/>
      <w:lvlText w:val="o"/>
      <w:lvlJc w:val="left"/>
      <w:pPr>
        <w:ind w:left="3600" w:hanging="360"/>
      </w:pPr>
      <w:rPr>
        <w:rFonts w:ascii="Courier New" w:hAnsi="Courier New" w:hint="default"/>
      </w:rPr>
    </w:lvl>
    <w:lvl w:ilvl="5" w:tplc="6090F376">
      <w:start w:val="1"/>
      <w:numFmt w:val="bullet"/>
      <w:lvlText w:val=""/>
      <w:lvlJc w:val="left"/>
      <w:pPr>
        <w:ind w:left="4320" w:hanging="360"/>
      </w:pPr>
      <w:rPr>
        <w:rFonts w:ascii="Wingdings" w:hAnsi="Wingdings" w:hint="default"/>
      </w:rPr>
    </w:lvl>
    <w:lvl w:ilvl="6" w:tplc="AB242918">
      <w:start w:val="1"/>
      <w:numFmt w:val="bullet"/>
      <w:lvlText w:val=""/>
      <w:lvlJc w:val="left"/>
      <w:pPr>
        <w:ind w:left="5040" w:hanging="360"/>
      </w:pPr>
      <w:rPr>
        <w:rFonts w:ascii="Symbol" w:hAnsi="Symbol" w:hint="default"/>
      </w:rPr>
    </w:lvl>
    <w:lvl w:ilvl="7" w:tplc="ECA8AF42">
      <w:start w:val="1"/>
      <w:numFmt w:val="bullet"/>
      <w:lvlText w:val="o"/>
      <w:lvlJc w:val="left"/>
      <w:pPr>
        <w:ind w:left="5760" w:hanging="360"/>
      </w:pPr>
      <w:rPr>
        <w:rFonts w:ascii="Courier New" w:hAnsi="Courier New" w:hint="default"/>
      </w:rPr>
    </w:lvl>
    <w:lvl w:ilvl="8" w:tplc="F0905532">
      <w:start w:val="1"/>
      <w:numFmt w:val="bullet"/>
      <w:lvlText w:val=""/>
      <w:lvlJc w:val="left"/>
      <w:pPr>
        <w:ind w:left="6480" w:hanging="360"/>
      </w:pPr>
      <w:rPr>
        <w:rFonts w:ascii="Wingdings" w:hAnsi="Wingdings" w:hint="default"/>
      </w:rPr>
    </w:lvl>
  </w:abstractNum>
  <w:abstractNum w:abstractNumId="190" w15:restartNumberingAfterBreak="0">
    <w:nsid w:val="69A69A0F"/>
    <w:multiLevelType w:val="hybridMultilevel"/>
    <w:tmpl w:val="E1561BBA"/>
    <w:lvl w:ilvl="0" w:tplc="39700B64">
      <w:start w:val="1"/>
      <w:numFmt w:val="bullet"/>
      <w:lvlText w:val="§"/>
      <w:lvlJc w:val="left"/>
      <w:pPr>
        <w:ind w:left="2138" w:hanging="360"/>
      </w:pPr>
      <w:rPr>
        <w:rFonts w:ascii="Wingdings" w:hAnsi="Wingdings" w:hint="default"/>
      </w:rPr>
    </w:lvl>
    <w:lvl w:ilvl="1" w:tplc="38906E80">
      <w:start w:val="1"/>
      <w:numFmt w:val="bullet"/>
      <w:lvlText w:val="o"/>
      <w:lvlJc w:val="left"/>
      <w:pPr>
        <w:ind w:left="2858" w:hanging="360"/>
      </w:pPr>
      <w:rPr>
        <w:rFonts w:ascii="Courier New" w:hAnsi="Courier New" w:hint="default"/>
      </w:rPr>
    </w:lvl>
    <w:lvl w:ilvl="2" w:tplc="BFAA98CC">
      <w:start w:val="1"/>
      <w:numFmt w:val="bullet"/>
      <w:lvlText w:val=""/>
      <w:lvlJc w:val="left"/>
      <w:pPr>
        <w:ind w:left="3578" w:hanging="360"/>
      </w:pPr>
      <w:rPr>
        <w:rFonts w:ascii="Wingdings" w:hAnsi="Wingdings" w:hint="default"/>
      </w:rPr>
    </w:lvl>
    <w:lvl w:ilvl="3" w:tplc="5678AFA6">
      <w:start w:val="1"/>
      <w:numFmt w:val="bullet"/>
      <w:lvlText w:val=""/>
      <w:lvlJc w:val="left"/>
      <w:pPr>
        <w:ind w:left="4298" w:hanging="360"/>
      </w:pPr>
      <w:rPr>
        <w:rFonts w:ascii="Symbol" w:hAnsi="Symbol" w:hint="default"/>
      </w:rPr>
    </w:lvl>
    <w:lvl w:ilvl="4" w:tplc="06380DAA">
      <w:start w:val="1"/>
      <w:numFmt w:val="bullet"/>
      <w:lvlText w:val="o"/>
      <w:lvlJc w:val="left"/>
      <w:pPr>
        <w:ind w:left="5018" w:hanging="360"/>
      </w:pPr>
      <w:rPr>
        <w:rFonts w:ascii="Courier New" w:hAnsi="Courier New" w:hint="default"/>
      </w:rPr>
    </w:lvl>
    <w:lvl w:ilvl="5" w:tplc="A0F68C40">
      <w:start w:val="1"/>
      <w:numFmt w:val="bullet"/>
      <w:lvlText w:val=""/>
      <w:lvlJc w:val="left"/>
      <w:pPr>
        <w:ind w:left="5738" w:hanging="360"/>
      </w:pPr>
      <w:rPr>
        <w:rFonts w:ascii="Wingdings" w:hAnsi="Wingdings" w:hint="default"/>
      </w:rPr>
    </w:lvl>
    <w:lvl w:ilvl="6" w:tplc="D614693A">
      <w:start w:val="1"/>
      <w:numFmt w:val="bullet"/>
      <w:lvlText w:val=""/>
      <w:lvlJc w:val="left"/>
      <w:pPr>
        <w:ind w:left="6458" w:hanging="360"/>
      </w:pPr>
      <w:rPr>
        <w:rFonts w:ascii="Symbol" w:hAnsi="Symbol" w:hint="default"/>
      </w:rPr>
    </w:lvl>
    <w:lvl w:ilvl="7" w:tplc="6D1659D2">
      <w:start w:val="1"/>
      <w:numFmt w:val="bullet"/>
      <w:lvlText w:val="o"/>
      <w:lvlJc w:val="left"/>
      <w:pPr>
        <w:ind w:left="7178" w:hanging="360"/>
      </w:pPr>
      <w:rPr>
        <w:rFonts w:ascii="Courier New" w:hAnsi="Courier New" w:hint="default"/>
      </w:rPr>
    </w:lvl>
    <w:lvl w:ilvl="8" w:tplc="2834BA56">
      <w:start w:val="1"/>
      <w:numFmt w:val="bullet"/>
      <w:lvlText w:val=""/>
      <w:lvlJc w:val="left"/>
      <w:pPr>
        <w:ind w:left="7898" w:hanging="360"/>
      </w:pPr>
      <w:rPr>
        <w:rFonts w:ascii="Wingdings" w:hAnsi="Wingdings" w:hint="default"/>
      </w:rPr>
    </w:lvl>
  </w:abstractNum>
  <w:abstractNum w:abstractNumId="191"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92" w15:restartNumberingAfterBreak="0">
    <w:nsid w:val="6B19FBF4"/>
    <w:multiLevelType w:val="hybridMultilevel"/>
    <w:tmpl w:val="FE78D80C"/>
    <w:lvl w:ilvl="0" w:tplc="C54A4F7C">
      <w:start w:val="1"/>
      <w:numFmt w:val="bullet"/>
      <w:lvlText w:val="-"/>
      <w:lvlJc w:val="left"/>
      <w:pPr>
        <w:ind w:left="720" w:hanging="360"/>
      </w:pPr>
      <w:rPr>
        <w:rFonts w:ascii="&quot;Calibri&quot;,sans-serif" w:hAnsi="&quot;Calibri&quot;,sans-serif" w:hint="default"/>
      </w:rPr>
    </w:lvl>
    <w:lvl w:ilvl="1" w:tplc="DC402B5A">
      <w:start w:val="1"/>
      <w:numFmt w:val="bullet"/>
      <w:lvlText w:val="o"/>
      <w:lvlJc w:val="left"/>
      <w:pPr>
        <w:ind w:left="1440" w:hanging="360"/>
      </w:pPr>
      <w:rPr>
        <w:rFonts w:ascii="Courier New" w:hAnsi="Courier New" w:hint="default"/>
      </w:rPr>
    </w:lvl>
    <w:lvl w:ilvl="2" w:tplc="698E0AA2">
      <w:start w:val="1"/>
      <w:numFmt w:val="bullet"/>
      <w:lvlText w:val=""/>
      <w:lvlJc w:val="left"/>
      <w:pPr>
        <w:ind w:left="2160" w:hanging="360"/>
      </w:pPr>
      <w:rPr>
        <w:rFonts w:ascii="Wingdings" w:hAnsi="Wingdings" w:hint="default"/>
      </w:rPr>
    </w:lvl>
    <w:lvl w:ilvl="3" w:tplc="6D6AE006">
      <w:start w:val="1"/>
      <w:numFmt w:val="bullet"/>
      <w:lvlText w:val=""/>
      <w:lvlJc w:val="left"/>
      <w:pPr>
        <w:ind w:left="2880" w:hanging="360"/>
      </w:pPr>
      <w:rPr>
        <w:rFonts w:ascii="Symbol" w:hAnsi="Symbol" w:hint="default"/>
      </w:rPr>
    </w:lvl>
    <w:lvl w:ilvl="4" w:tplc="FAAE8EDC">
      <w:start w:val="1"/>
      <w:numFmt w:val="bullet"/>
      <w:lvlText w:val="o"/>
      <w:lvlJc w:val="left"/>
      <w:pPr>
        <w:ind w:left="3600" w:hanging="360"/>
      </w:pPr>
      <w:rPr>
        <w:rFonts w:ascii="Courier New" w:hAnsi="Courier New" w:hint="default"/>
      </w:rPr>
    </w:lvl>
    <w:lvl w:ilvl="5" w:tplc="1B249E8C">
      <w:start w:val="1"/>
      <w:numFmt w:val="bullet"/>
      <w:lvlText w:val=""/>
      <w:lvlJc w:val="left"/>
      <w:pPr>
        <w:ind w:left="4320" w:hanging="360"/>
      </w:pPr>
      <w:rPr>
        <w:rFonts w:ascii="Wingdings" w:hAnsi="Wingdings" w:hint="default"/>
      </w:rPr>
    </w:lvl>
    <w:lvl w:ilvl="6" w:tplc="D902C3A4">
      <w:start w:val="1"/>
      <w:numFmt w:val="bullet"/>
      <w:lvlText w:val=""/>
      <w:lvlJc w:val="left"/>
      <w:pPr>
        <w:ind w:left="5040" w:hanging="360"/>
      </w:pPr>
      <w:rPr>
        <w:rFonts w:ascii="Symbol" w:hAnsi="Symbol" w:hint="default"/>
      </w:rPr>
    </w:lvl>
    <w:lvl w:ilvl="7" w:tplc="0A04B548">
      <w:start w:val="1"/>
      <w:numFmt w:val="bullet"/>
      <w:lvlText w:val="o"/>
      <w:lvlJc w:val="left"/>
      <w:pPr>
        <w:ind w:left="5760" w:hanging="360"/>
      </w:pPr>
      <w:rPr>
        <w:rFonts w:ascii="Courier New" w:hAnsi="Courier New" w:hint="default"/>
      </w:rPr>
    </w:lvl>
    <w:lvl w:ilvl="8" w:tplc="0D8C0636">
      <w:start w:val="1"/>
      <w:numFmt w:val="bullet"/>
      <w:lvlText w:val=""/>
      <w:lvlJc w:val="left"/>
      <w:pPr>
        <w:ind w:left="6480" w:hanging="360"/>
      </w:pPr>
      <w:rPr>
        <w:rFonts w:ascii="Wingdings" w:hAnsi="Wingdings" w:hint="default"/>
      </w:rPr>
    </w:lvl>
  </w:abstractNum>
  <w:abstractNum w:abstractNumId="193" w15:restartNumberingAfterBreak="0">
    <w:nsid w:val="6B963A98"/>
    <w:multiLevelType w:val="hybridMultilevel"/>
    <w:tmpl w:val="BCC0C088"/>
    <w:lvl w:ilvl="0" w:tplc="9B522FC2">
      <w:start w:val="1"/>
      <w:numFmt w:val="lowerLetter"/>
      <w:lvlText w:val="%1)"/>
      <w:lvlJc w:val="left"/>
      <w:pPr>
        <w:ind w:left="1494" w:hanging="360"/>
      </w:pPr>
      <w:rPr>
        <w:rFonts w:hint="default"/>
        <w:b/>
        <w:bCs/>
        <w:color w:val="auto"/>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94" w15:restartNumberingAfterBreak="0">
    <w:nsid w:val="6B9A10DF"/>
    <w:multiLevelType w:val="hybridMultilevel"/>
    <w:tmpl w:val="2BEEA1AC"/>
    <w:lvl w:ilvl="0" w:tplc="D0F84C5E">
      <w:start w:val="1"/>
      <w:numFmt w:val="bullet"/>
      <w:lvlText w:val="-"/>
      <w:lvlJc w:val="left"/>
      <w:pPr>
        <w:ind w:left="720" w:hanging="360"/>
      </w:pPr>
      <w:rPr>
        <w:rFonts w:ascii="&quot;Calibri&quot;,sans-serif" w:hAnsi="&quot;Calibri&quot;,sans-serif" w:hint="default"/>
      </w:rPr>
    </w:lvl>
    <w:lvl w:ilvl="1" w:tplc="40FE9F36">
      <w:start w:val="1"/>
      <w:numFmt w:val="bullet"/>
      <w:lvlText w:val="o"/>
      <w:lvlJc w:val="left"/>
      <w:pPr>
        <w:ind w:left="1440" w:hanging="360"/>
      </w:pPr>
      <w:rPr>
        <w:rFonts w:ascii="Courier New" w:hAnsi="Courier New" w:hint="default"/>
      </w:rPr>
    </w:lvl>
    <w:lvl w:ilvl="2" w:tplc="64FA2974">
      <w:start w:val="1"/>
      <w:numFmt w:val="bullet"/>
      <w:lvlText w:val=""/>
      <w:lvlJc w:val="left"/>
      <w:pPr>
        <w:ind w:left="2160" w:hanging="360"/>
      </w:pPr>
      <w:rPr>
        <w:rFonts w:ascii="Wingdings" w:hAnsi="Wingdings" w:hint="default"/>
      </w:rPr>
    </w:lvl>
    <w:lvl w:ilvl="3" w:tplc="8DDA7C24">
      <w:start w:val="1"/>
      <w:numFmt w:val="bullet"/>
      <w:lvlText w:val=""/>
      <w:lvlJc w:val="left"/>
      <w:pPr>
        <w:ind w:left="2880" w:hanging="360"/>
      </w:pPr>
      <w:rPr>
        <w:rFonts w:ascii="Symbol" w:hAnsi="Symbol" w:hint="default"/>
      </w:rPr>
    </w:lvl>
    <w:lvl w:ilvl="4" w:tplc="F95026BC">
      <w:start w:val="1"/>
      <w:numFmt w:val="bullet"/>
      <w:lvlText w:val="o"/>
      <w:lvlJc w:val="left"/>
      <w:pPr>
        <w:ind w:left="3600" w:hanging="360"/>
      </w:pPr>
      <w:rPr>
        <w:rFonts w:ascii="Courier New" w:hAnsi="Courier New" w:hint="default"/>
      </w:rPr>
    </w:lvl>
    <w:lvl w:ilvl="5" w:tplc="43B83922">
      <w:start w:val="1"/>
      <w:numFmt w:val="bullet"/>
      <w:lvlText w:val=""/>
      <w:lvlJc w:val="left"/>
      <w:pPr>
        <w:ind w:left="4320" w:hanging="360"/>
      </w:pPr>
      <w:rPr>
        <w:rFonts w:ascii="Wingdings" w:hAnsi="Wingdings" w:hint="default"/>
      </w:rPr>
    </w:lvl>
    <w:lvl w:ilvl="6" w:tplc="5C6C27D6">
      <w:start w:val="1"/>
      <w:numFmt w:val="bullet"/>
      <w:lvlText w:val=""/>
      <w:lvlJc w:val="left"/>
      <w:pPr>
        <w:ind w:left="5040" w:hanging="360"/>
      </w:pPr>
      <w:rPr>
        <w:rFonts w:ascii="Symbol" w:hAnsi="Symbol" w:hint="default"/>
      </w:rPr>
    </w:lvl>
    <w:lvl w:ilvl="7" w:tplc="8880087A">
      <w:start w:val="1"/>
      <w:numFmt w:val="bullet"/>
      <w:lvlText w:val="o"/>
      <w:lvlJc w:val="left"/>
      <w:pPr>
        <w:ind w:left="5760" w:hanging="360"/>
      </w:pPr>
      <w:rPr>
        <w:rFonts w:ascii="Courier New" w:hAnsi="Courier New" w:hint="default"/>
      </w:rPr>
    </w:lvl>
    <w:lvl w:ilvl="8" w:tplc="A4525296">
      <w:start w:val="1"/>
      <w:numFmt w:val="bullet"/>
      <w:lvlText w:val=""/>
      <w:lvlJc w:val="left"/>
      <w:pPr>
        <w:ind w:left="6480" w:hanging="360"/>
      </w:pPr>
      <w:rPr>
        <w:rFonts w:ascii="Wingdings" w:hAnsi="Wingdings" w:hint="default"/>
      </w:rPr>
    </w:lvl>
  </w:abstractNum>
  <w:abstractNum w:abstractNumId="195" w15:restartNumberingAfterBreak="0">
    <w:nsid w:val="6C025575"/>
    <w:multiLevelType w:val="multilevel"/>
    <w:tmpl w:val="ED322024"/>
    <w:lvl w:ilvl="0">
      <w:start w:val="2"/>
      <w:numFmt w:val="upperLetter"/>
      <w:lvlText w:val="%1."/>
      <w:lvlJc w:val="left"/>
      <w:pPr>
        <w:ind w:left="360" w:hanging="360"/>
      </w:pPr>
    </w:lvl>
    <w:lvl w:ilvl="1">
      <w:start w:val="1"/>
      <w:numFmt w:val="decimal"/>
      <w:lvlRestart w:val="0"/>
      <w:lvlText w:val="%1.%2"/>
      <w:lvlJc w:val="left"/>
      <w:pPr>
        <w:ind w:left="851" w:hanging="567"/>
      </w:pPr>
    </w:lvl>
    <w:lvl w:ilvl="2">
      <w:start w:val="1"/>
      <w:numFmt w:val="decimal"/>
      <w:lvlText w:val="%1.%2.%3"/>
      <w:lvlJc w:val="left"/>
      <w:pPr>
        <w:ind w:left="1134" w:hanging="567"/>
      </w:pPr>
    </w:lvl>
    <w:lvl w:ilvl="3">
      <w:start w:val="1"/>
      <w:numFmt w:val="lowerLetter"/>
      <w:lvlText w:val="%4)"/>
      <w:lvlJc w:val="left"/>
      <w:pPr>
        <w:ind w:left="1418" w:hanging="567"/>
      </w:pPr>
      <w:rPr>
        <w:caps w:val="0"/>
      </w:rPr>
    </w:lvl>
    <w:lvl w:ilvl="4">
      <w:start w:val="1"/>
      <w:numFmt w:val="decimal"/>
      <w:pStyle w:val="b1"/>
      <w:lvlText w:val="b.%5)"/>
      <w:lvlJc w:val="left"/>
      <w:pPr>
        <w:ind w:left="567" w:firstLine="142"/>
      </w:pPr>
    </w:lvl>
    <w:lvl w:ilvl="5">
      <w:start w:val="1"/>
      <w:numFmt w:val="decimal"/>
      <w:lvlText w:val="%4.%5.%6)"/>
      <w:lvlJc w:val="left"/>
      <w:pPr>
        <w:ind w:left="1758" w:hanging="340"/>
      </w:pPr>
    </w:lvl>
    <w:lvl w:ilvl="6">
      <w:start w:val="1"/>
      <w:numFmt w:val="decimal"/>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6" w15:restartNumberingAfterBreak="0">
    <w:nsid w:val="6C866158"/>
    <w:multiLevelType w:val="hybridMultilevel"/>
    <w:tmpl w:val="F5A4199C"/>
    <w:lvl w:ilvl="0" w:tplc="D8920BC8">
      <w:start w:val="1"/>
      <w:numFmt w:val="bullet"/>
      <w:lvlText w:val="§"/>
      <w:lvlJc w:val="left"/>
      <w:pPr>
        <w:ind w:left="1778" w:hanging="360"/>
      </w:pPr>
      <w:rPr>
        <w:rFonts w:ascii="Wingdings" w:hAnsi="Wingdings" w:hint="default"/>
      </w:rPr>
    </w:lvl>
    <w:lvl w:ilvl="1" w:tplc="3D3ED86E">
      <w:start w:val="1"/>
      <w:numFmt w:val="bullet"/>
      <w:lvlText w:val="-"/>
      <w:lvlJc w:val="left"/>
      <w:pPr>
        <w:ind w:left="2498" w:hanging="360"/>
      </w:pPr>
      <w:rPr>
        <w:rFonts w:ascii="&quot;Courier New&quot;" w:hAnsi="&quot;Courier New&quot;" w:hint="default"/>
      </w:rPr>
    </w:lvl>
    <w:lvl w:ilvl="2" w:tplc="A7A858E6">
      <w:start w:val="1"/>
      <w:numFmt w:val="bullet"/>
      <w:lvlText w:val=""/>
      <w:lvlJc w:val="left"/>
      <w:pPr>
        <w:ind w:left="3218" w:hanging="360"/>
      </w:pPr>
      <w:rPr>
        <w:rFonts w:ascii="Wingdings" w:hAnsi="Wingdings" w:hint="default"/>
      </w:rPr>
    </w:lvl>
    <w:lvl w:ilvl="3" w:tplc="D23004D8">
      <w:start w:val="1"/>
      <w:numFmt w:val="bullet"/>
      <w:lvlText w:val=""/>
      <w:lvlJc w:val="left"/>
      <w:pPr>
        <w:ind w:left="3938" w:hanging="360"/>
      </w:pPr>
      <w:rPr>
        <w:rFonts w:ascii="Symbol" w:hAnsi="Symbol" w:hint="default"/>
      </w:rPr>
    </w:lvl>
    <w:lvl w:ilvl="4" w:tplc="2A5EB98C">
      <w:start w:val="1"/>
      <w:numFmt w:val="bullet"/>
      <w:lvlText w:val="o"/>
      <w:lvlJc w:val="left"/>
      <w:pPr>
        <w:ind w:left="4658" w:hanging="360"/>
      </w:pPr>
      <w:rPr>
        <w:rFonts w:ascii="Courier New" w:hAnsi="Courier New" w:hint="default"/>
      </w:rPr>
    </w:lvl>
    <w:lvl w:ilvl="5" w:tplc="E15299D6">
      <w:start w:val="1"/>
      <w:numFmt w:val="bullet"/>
      <w:lvlText w:val=""/>
      <w:lvlJc w:val="left"/>
      <w:pPr>
        <w:ind w:left="5378" w:hanging="360"/>
      </w:pPr>
      <w:rPr>
        <w:rFonts w:ascii="Wingdings" w:hAnsi="Wingdings" w:hint="default"/>
      </w:rPr>
    </w:lvl>
    <w:lvl w:ilvl="6" w:tplc="2DDA4D76">
      <w:start w:val="1"/>
      <w:numFmt w:val="bullet"/>
      <w:lvlText w:val=""/>
      <w:lvlJc w:val="left"/>
      <w:pPr>
        <w:ind w:left="6098" w:hanging="360"/>
      </w:pPr>
      <w:rPr>
        <w:rFonts w:ascii="Symbol" w:hAnsi="Symbol" w:hint="default"/>
      </w:rPr>
    </w:lvl>
    <w:lvl w:ilvl="7" w:tplc="1E200892">
      <w:start w:val="1"/>
      <w:numFmt w:val="bullet"/>
      <w:lvlText w:val="o"/>
      <w:lvlJc w:val="left"/>
      <w:pPr>
        <w:ind w:left="6818" w:hanging="360"/>
      </w:pPr>
      <w:rPr>
        <w:rFonts w:ascii="Courier New" w:hAnsi="Courier New" w:hint="default"/>
      </w:rPr>
    </w:lvl>
    <w:lvl w:ilvl="8" w:tplc="125A8750">
      <w:start w:val="1"/>
      <w:numFmt w:val="bullet"/>
      <w:lvlText w:val=""/>
      <w:lvlJc w:val="left"/>
      <w:pPr>
        <w:ind w:left="7538" w:hanging="360"/>
      </w:pPr>
      <w:rPr>
        <w:rFonts w:ascii="Wingdings" w:hAnsi="Wingdings" w:hint="default"/>
      </w:rPr>
    </w:lvl>
  </w:abstractNum>
  <w:abstractNum w:abstractNumId="197" w15:restartNumberingAfterBreak="0">
    <w:nsid w:val="6CFE0C4A"/>
    <w:multiLevelType w:val="hybridMultilevel"/>
    <w:tmpl w:val="51188E9C"/>
    <w:lvl w:ilvl="0" w:tplc="7D06C36E">
      <w:start w:val="1"/>
      <w:numFmt w:val="bullet"/>
      <w:lvlText w:val="§"/>
      <w:lvlJc w:val="left"/>
      <w:pPr>
        <w:ind w:left="720" w:hanging="360"/>
      </w:pPr>
      <w:rPr>
        <w:rFonts w:ascii="Wingdings" w:hAnsi="Wingdings" w:hint="default"/>
      </w:rPr>
    </w:lvl>
    <w:lvl w:ilvl="1" w:tplc="EC169B7E">
      <w:start w:val="1"/>
      <w:numFmt w:val="bullet"/>
      <w:lvlText w:val="o"/>
      <w:lvlJc w:val="left"/>
      <w:pPr>
        <w:ind w:left="1440" w:hanging="360"/>
      </w:pPr>
      <w:rPr>
        <w:rFonts w:ascii="Courier New" w:hAnsi="Courier New" w:hint="default"/>
      </w:rPr>
    </w:lvl>
    <w:lvl w:ilvl="2" w:tplc="A20886C0">
      <w:start w:val="1"/>
      <w:numFmt w:val="bullet"/>
      <w:lvlText w:val=""/>
      <w:lvlJc w:val="left"/>
      <w:pPr>
        <w:ind w:left="2160" w:hanging="360"/>
      </w:pPr>
      <w:rPr>
        <w:rFonts w:ascii="Wingdings" w:hAnsi="Wingdings" w:hint="default"/>
      </w:rPr>
    </w:lvl>
    <w:lvl w:ilvl="3" w:tplc="EB3C125E">
      <w:start w:val="1"/>
      <w:numFmt w:val="bullet"/>
      <w:lvlText w:val=""/>
      <w:lvlJc w:val="left"/>
      <w:pPr>
        <w:ind w:left="2880" w:hanging="360"/>
      </w:pPr>
      <w:rPr>
        <w:rFonts w:ascii="Symbol" w:hAnsi="Symbol" w:hint="default"/>
      </w:rPr>
    </w:lvl>
    <w:lvl w:ilvl="4" w:tplc="0764E710">
      <w:start w:val="1"/>
      <w:numFmt w:val="bullet"/>
      <w:lvlText w:val="o"/>
      <w:lvlJc w:val="left"/>
      <w:pPr>
        <w:ind w:left="3600" w:hanging="360"/>
      </w:pPr>
      <w:rPr>
        <w:rFonts w:ascii="Courier New" w:hAnsi="Courier New" w:hint="default"/>
      </w:rPr>
    </w:lvl>
    <w:lvl w:ilvl="5" w:tplc="06B4601C">
      <w:start w:val="1"/>
      <w:numFmt w:val="bullet"/>
      <w:lvlText w:val=""/>
      <w:lvlJc w:val="left"/>
      <w:pPr>
        <w:ind w:left="4320" w:hanging="360"/>
      </w:pPr>
      <w:rPr>
        <w:rFonts w:ascii="Wingdings" w:hAnsi="Wingdings" w:hint="default"/>
      </w:rPr>
    </w:lvl>
    <w:lvl w:ilvl="6" w:tplc="7DE2C5F4">
      <w:start w:val="1"/>
      <w:numFmt w:val="bullet"/>
      <w:lvlText w:val=""/>
      <w:lvlJc w:val="left"/>
      <w:pPr>
        <w:ind w:left="5040" w:hanging="360"/>
      </w:pPr>
      <w:rPr>
        <w:rFonts w:ascii="Symbol" w:hAnsi="Symbol" w:hint="default"/>
      </w:rPr>
    </w:lvl>
    <w:lvl w:ilvl="7" w:tplc="D04A2488">
      <w:start w:val="1"/>
      <w:numFmt w:val="bullet"/>
      <w:lvlText w:val="o"/>
      <w:lvlJc w:val="left"/>
      <w:pPr>
        <w:ind w:left="5760" w:hanging="360"/>
      </w:pPr>
      <w:rPr>
        <w:rFonts w:ascii="Courier New" w:hAnsi="Courier New" w:hint="default"/>
      </w:rPr>
    </w:lvl>
    <w:lvl w:ilvl="8" w:tplc="F9CCAB6A">
      <w:start w:val="1"/>
      <w:numFmt w:val="bullet"/>
      <w:lvlText w:val=""/>
      <w:lvlJc w:val="left"/>
      <w:pPr>
        <w:ind w:left="6480" w:hanging="360"/>
      </w:pPr>
      <w:rPr>
        <w:rFonts w:ascii="Wingdings" w:hAnsi="Wingdings" w:hint="default"/>
      </w:rPr>
    </w:lvl>
  </w:abstractNum>
  <w:abstractNum w:abstractNumId="198" w15:restartNumberingAfterBreak="0">
    <w:nsid w:val="6D269F07"/>
    <w:multiLevelType w:val="hybridMultilevel"/>
    <w:tmpl w:val="25045282"/>
    <w:lvl w:ilvl="0" w:tplc="DA663852">
      <w:start w:val="1"/>
      <w:numFmt w:val="bullet"/>
      <w:lvlText w:val="-"/>
      <w:lvlJc w:val="left"/>
      <w:pPr>
        <w:ind w:left="720" w:hanging="360"/>
      </w:pPr>
      <w:rPr>
        <w:rFonts w:ascii="&quot;Calibri&quot;,sans-serif" w:hAnsi="&quot;Calibri&quot;,sans-serif" w:hint="default"/>
      </w:rPr>
    </w:lvl>
    <w:lvl w:ilvl="1" w:tplc="0C765C9A">
      <w:start w:val="1"/>
      <w:numFmt w:val="bullet"/>
      <w:lvlText w:val="o"/>
      <w:lvlJc w:val="left"/>
      <w:pPr>
        <w:ind w:left="1440" w:hanging="360"/>
      </w:pPr>
      <w:rPr>
        <w:rFonts w:ascii="Courier New" w:hAnsi="Courier New" w:hint="default"/>
      </w:rPr>
    </w:lvl>
    <w:lvl w:ilvl="2" w:tplc="176029E8">
      <w:start w:val="1"/>
      <w:numFmt w:val="bullet"/>
      <w:lvlText w:val=""/>
      <w:lvlJc w:val="left"/>
      <w:pPr>
        <w:ind w:left="2160" w:hanging="360"/>
      </w:pPr>
      <w:rPr>
        <w:rFonts w:ascii="Wingdings" w:hAnsi="Wingdings" w:hint="default"/>
      </w:rPr>
    </w:lvl>
    <w:lvl w:ilvl="3" w:tplc="EEB8B978">
      <w:start w:val="1"/>
      <w:numFmt w:val="bullet"/>
      <w:lvlText w:val=""/>
      <w:lvlJc w:val="left"/>
      <w:pPr>
        <w:ind w:left="2880" w:hanging="360"/>
      </w:pPr>
      <w:rPr>
        <w:rFonts w:ascii="Symbol" w:hAnsi="Symbol" w:hint="default"/>
      </w:rPr>
    </w:lvl>
    <w:lvl w:ilvl="4" w:tplc="9E860CB0">
      <w:start w:val="1"/>
      <w:numFmt w:val="bullet"/>
      <w:lvlText w:val="o"/>
      <w:lvlJc w:val="left"/>
      <w:pPr>
        <w:ind w:left="3600" w:hanging="360"/>
      </w:pPr>
      <w:rPr>
        <w:rFonts w:ascii="Courier New" w:hAnsi="Courier New" w:hint="default"/>
      </w:rPr>
    </w:lvl>
    <w:lvl w:ilvl="5" w:tplc="F8649612">
      <w:start w:val="1"/>
      <w:numFmt w:val="bullet"/>
      <w:lvlText w:val=""/>
      <w:lvlJc w:val="left"/>
      <w:pPr>
        <w:ind w:left="4320" w:hanging="360"/>
      </w:pPr>
      <w:rPr>
        <w:rFonts w:ascii="Wingdings" w:hAnsi="Wingdings" w:hint="default"/>
      </w:rPr>
    </w:lvl>
    <w:lvl w:ilvl="6" w:tplc="ADC25F0E">
      <w:start w:val="1"/>
      <w:numFmt w:val="bullet"/>
      <w:lvlText w:val=""/>
      <w:lvlJc w:val="left"/>
      <w:pPr>
        <w:ind w:left="5040" w:hanging="360"/>
      </w:pPr>
      <w:rPr>
        <w:rFonts w:ascii="Symbol" w:hAnsi="Symbol" w:hint="default"/>
      </w:rPr>
    </w:lvl>
    <w:lvl w:ilvl="7" w:tplc="F81E422C">
      <w:start w:val="1"/>
      <w:numFmt w:val="bullet"/>
      <w:lvlText w:val="o"/>
      <w:lvlJc w:val="left"/>
      <w:pPr>
        <w:ind w:left="5760" w:hanging="360"/>
      </w:pPr>
      <w:rPr>
        <w:rFonts w:ascii="Courier New" w:hAnsi="Courier New" w:hint="default"/>
      </w:rPr>
    </w:lvl>
    <w:lvl w:ilvl="8" w:tplc="16506ABA">
      <w:start w:val="1"/>
      <w:numFmt w:val="bullet"/>
      <w:lvlText w:val=""/>
      <w:lvlJc w:val="left"/>
      <w:pPr>
        <w:ind w:left="6480" w:hanging="360"/>
      </w:pPr>
      <w:rPr>
        <w:rFonts w:ascii="Wingdings" w:hAnsi="Wingdings" w:hint="default"/>
      </w:rPr>
    </w:lvl>
  </w:abstractNum>
  <w:abstractNum w:abstractNumId="199" w15:restartNumberingAfterBreak="0">
    <w:nsid w:val="6D3F59FA"/>
    <w:multiLevelType w:val="hybridMultilevel"/>
    <w:tmpl w:val="D4BE21CA"/>
    <w:lvl w:ilvl="0" w:tplc="BE0A2AEE">
      <w:start w:val="1"/>
      <w:numFmt w:val="lowerLetter"/>
      <w:lvlText w:val="%1)"/>
      <w:lvlJc w:val="left"/>
      <w:pPr>
        <w:ind w:left="2433" w:hanging="360"/>
      </w:pPr>
      <w:rPr>
        <w:rFonts w:hint="default"/>
        <w:b/>
        <w:bCs/>
        <w:color w:val="auto"/>
      </w:rPr>
    </w:lvl>
    <w:lvl w:ilvl="1" w:tplc="04050019" w:tentative="1">
      <w:start w:val="1"/>
      <w:numFmt w:val="lowerLetter"/>
      <w:lvlText w:val="%2."/>
      <w:lvlJc w:val="left"/>
      <w:pPr>
        <w:ind w:left="3153" w:hanging="360"/>
      </w:pPr>
    </w:lvl>
    <w:lvl w:ilvl="2" w:tplc="0405001B" w:tentative="1">
      <w:start w:val="1"/>
      <w:numFmt w:val="lowerRoman"/>
      <w:lvlText w:val="%3."/>
      <w:lvlJc w:val="right"/>
      <w:pPr>
        <w:ind w:left="3873" w:hanging="180"/>
      </w:pPr>
    </w:lvl>
    <w:lvl w:ilvl="3" w:tplc="0405000F" w:tentative="1">
      <w:start w:val="1"/>
      <w:numFmt w:val="decimal"/>
      <w:lvlText w:val="%4."/>
      <w:lvlJc w:val="left"/>
      <w:pPr>
        <w:ind w:left="4593" w:hanging="360"/>
      </w:pPr>
    </w:lvl>
    <w:lvl w:ilvl="4" w:tplc="04050019" w:tentative="1">
      <w:start w:val="1"/>
      <w:numFmt w:val="lowerLetter"/>
      <w:lvlText w:val="%5."/>
      <w:lvlJc w:val="left"/>
      <w:pPr>
        <w:ind w:left="5313" w:hanging="360"/>
      </w:pPr>
    </w:lvl>
    <w:lvl w:ilvl="5" w:tplc="0405001B" w:tentative="1">
      <w:start w:val="1"/>
      <w:numFmt w:val="lowerRoman"/>
      <w:lvlText w:val="%6."/>
      <w:lvlJc w:val="right"/>
      <w:pPr>
        <w:ind w:left="6033" w:hanging="180"/>
      </w:pPr>
    </w:lvl>
    <w:lvl w:ilvl="6" w:tplc="0405000F" w:tentative="1">
      <w:start w:val="1"/>
      <w:numFmt w:val="decimal"/>
      <w:lvlText w:val="%7."/>
      <w:lvlJc w:val="left"/>
      <w:pPr>
        <w:ind w:left="6753" w:hanging="360"/>
      </w:pPr>
    </w:lvl>
    <w:lvl w:ilvl="7" w:tplc="04050019" w:tentative="1">
      <w:start w:val="1"/>
      <w:numFmt w:val="lowerLetter"/>
      <w:lvlText w:val="%8."/>
      <w:lvlJc w:val="left"/>
      <w:pPr>
        <w:ind w:left="7473" w:hanging="360"/>
      </w:pPr>
    </w:lvl>
    <w:lvl w:ilvl="8" w:tplc="0405001B" w:tentative="1">
      <w:start w:val="1"/>
      <w:numFmt w:val="lowerRoman"/>
      <w:lvlText w:val="%9."/>
      <w:lvlJc w:val="right"/>
      <w:pPr>
        <w:ind w:left="8193" w:hanging="180"/>
      </w:pPr>
    </w:lvl>
  </w:abstractNum>
  <w:abstractNum w:abstractNumId="200" w15:restartNumberingAfterBreak="0">
    <w:nsid w:val="6DCC4515"/>
    <w:multiLevelType w:val="hybridMultilevel"/>
    <w:tmpl w:val="8ADC8E34"/>
    <w:lvl w:ilvl="0" w:tplc="F7003B9C">
      <w:start w:val="1"/>
      <w:numFmt w:val="bullet"/>
      <w:lvlText w:val="§"/>
      <w:lvlJc w:val="left"/>
      <w:pPr>
        <w:ind w:left="720" w:hanging="360"/>
      </w:pPr>
      <w:rPr>
        <w:rFonts w:ascii="Wingdings" w:hAnsi="Wingdings" w:hint="default"/>
      </w:rPr>
    </w:lvl>
    <w:lvl w:ilvl="1" w:tplc="306022DE">
      <w:start w:val="1"/>
      <w:numFmt w:val="bullet"/>
      <w:lvlText w:val="o"/>
      <w:lvlJc w:val="left"/>
      <w:pPr>
        <w:ind w:left="1440" w:hanging="360"/>
      </w:pPr>
      <w:rPr>
        <w:rFonts w:ascii="Courier New" w:hAnsi="Courier New" w:hint="default"/>
      </w:rPr>
    </w:lvl>
    <w:lvl w:ilvl="2" w:tplc="E266E482">
      <w:start w:val="1"/>
      <w:numFmt w:val="bullet"/>
      <w:lvlText w:val=""/>
      <w:lvlJc w:val="left"/>
      <w:pPr>
        <w:ind w:left="2160" w:hanging="360"/>
      </w:pPr>
      <w:rPr>
        <w:rFonts w:ascii="Wingdings" w:hAnsi="Wingdings" w:hint="default"/>
      </w:rPr>
    </w:lvl>
    <w:lvl w:ilvl="3" w:tplc="ED30EDFA">
      <w:start w:val="1"/>
      <w:numFmt w:val="bullet"/>
      <w:lvlText w:val=""/>
      <w:lvlJc w:val="left"/>
      <w:pPr>
        <w:ind w:left="2880" w:hanging="360"/>
      </w:pPr>
      <w:rPr>
        <w:rFonts w:ascii="Symbol" w:hAnsi="Symbol" w:hint="default"/>
      </w:rPr>
    </w:lvl>
    <w:lvl w:ilvl="4" w:tplc="27509252">
      <w:start w:val="1"/>
      <w:numFmt w:val="bullet"/>
      <w:lvlText w:val="o"/>
      <w:lvlJc w:val="left"/>
      <w:pPr>
        <w:ind w:left="3600" w:hanging="360"/>
      </w:pPr>
      <w:rPr>
        <w:rFonts w:ascii="Courier New" w:hAnsi="Courier New" w:hint="default"/>
      </w:rPr>
    </w:lvl>
    <w:lvl w:ilvl="5" w:tplc="BE38222A">
      <w:start w:val="1"/>
      <w:numFmt w:val="bullet"/>
      <w:lvlText w:val=""/>
      <w:lvlJc w:val="left"/>
      <w:pPr>
        <w:ind w:left="4320" w:hanging="360"/>
      </w:pPr>
      <w:rPr>
        <w:rFonts w:ascii="Wingdings" w:hAnsi="Wingdings" w:hint="default"/>
      </w:rPr>
    </w:lvl>
    <w:lvl w:ilvl="6" w:tplc="09A0B9F2">
      <w:start w:val="1"/>
      <w:numFmt w:val="bullet"/>
      <w:lvlText w:val=""/>
      <w:lvlJc w:val="left"/>
      <w:pPr>
        <w:ind w:left="5040" w:hanging="360"/>
      </w:pPr>
      <w:rPr>
        <w:rFonts w:ascii="Symbol" w:hAnsi="Symbol" w:hint="default"/>
      </w:rPr>
    </w:lvl>
    <w:lvl w:ilvl="7" w:tplc="033A1A12">
      <w:start w:val="1"/>
      <w:numFmt w:val="bullet"/>
      <w:lvlText w:val="o"/>
      <w:lvlJc w:val="left"/>
      <w:pPr>
        <w:ind w:left="5760" w:hanging="360"/>
      </w:pPr>
      <w:rPr>
        <w:rFonts w:ascii="Courier New" w:hAnsi="Courier New" w:hint="default"/>
      </w:rPr>
    </w:lvl>
    <w:lvl w:ilvl="8" w:tplc="892E4284">
      <w:start w:val="1"/>
      <w:numFmt w:val="bullet"/>
      <w:lvlText w:val=""/>
      <w:lvlJc w:val="left"/>
      <w:pPr>
        <w:ind w:left="6480" w:hanging="360"/>
      </w:pPr>
      <w:rPr>
        <w:rFonts w:ascii="Wingdings" w:hAnsi="Wingdings" w:hint="default"/>
      </w:rPr>
    </w:lvl>
  </w:abstractNum>
  <w:abstractNum w:abstractNumId="201" w15:restartNumberingAfterBreak="0">
    <w:nsid w:val="6ECEA9A8"/>
    <w:multiLevelType w:val="hybridMultilevel"/>
    <w:tmpl w:val="F1FE35B4"/>
    <w:lvl w:ilvl="0" w:tplc="A1C0B60C">
      <w:start w:val="1"/>
      <w:numFmt w:val="bullet"/>
      <w:lvlText w:val="§"/>
      <w:lvlJc w:val="left"/>
      <w:pPr>
        <w:ind w:left="720" w:hanging="360"/>
      </w:pPr>
      <w:rPr>
        <w:rFonts w:ascii="Wingdings" w:hAnsi="Wingdings" w:hint="default"/>
      </w:rPr>
    </w:lvl>
    <w:lvl w:ilvl="1" w:tplc="86EEC522">
      <w:start w:val="1"/>
      <w:numFmt w:val="bullet"/>
      <w:lvlText w:val="o"/>
      <w:lvlJc w:val="left"/>
      <w:pPr>
        <w:ind w:left="1440" w:hanging="360"/>
      </w:pPr>
      <w:rPr>
        <w:rFonts w:ascii="Courier New" w:hAnsi="Courier New" w:hint="default"/>
      </w:rPr>
    </w:lvl>
    <w:lvl w:ilvl="2" w:tplc="510A645A">
      <w:start w:val="1"/>
      <w:numFmt w:val="bullet"/>
      <w:lvlText w:val=""/>
      <w:lvlJc w:val="left"/>
      <w:pPr>
        <w:ind w:left="2160" w:hanging="360"/>
      </w:pPr>
      <w:rPr>
        <w:rFonts w:ascii="Wingdings" w:hAnsi="Wingdings" w:hint="default"/>
      </w:rPr>
    </w:lvl>
    <w:lvl w:ilvl="3" w:tplc="4B22DF38">
      <w:start w:val="1"/>
      <w:numFmt w:val="bullet"/>
      <w:lvlText w:val=""/>
      <w:lvlJc w:val="left"/>
      <w:pPr>
        <w:ind w:left="2880" w:hanging="360"/>
      </w:pPr>
      <w:rPr>
        <w:rFonts w:ascii="Symbol" w:hAnsi="Symbol" w:hint="default"/>
      </w:rPr>
    </w:lvl>
    <w:lvl w:ilvl="4" w:tplc="FCC000D2">
      <w:start w:val="1"/>
      <w:numFmt w:val="bullet"/>
      <w:lvlText w:val="o"/>
      <w:lvlJc w:val="left"/>
      <w:pPr>
        <w:ind w:left="3600" w:hanging="360"/>
      </w:pPr>
      <w:rPr>
        <w:rFonts w:ascii="Courier New" w:hAnsi="Courier New" w:hint="default"/>
      </w:rPr>
    </w:lvl>
    <w:lvl w:ilvl="5" w:tplc="F92E0C08">
      <w:start w:val="1"/>
      <w:numFmt w:val="bullet"/>
      <w:lvlText w:val=""/>
      <w:lvlJc w:val="left"/>
      <w:pPr>
        <w:ind w:left="4320" w:hanging="360"/>
      </w:pPr>
      <w:rPr>
        <w:rFonts w:ascii="Wingdings" w:hAnsi="Wingdings" w:hint="default"/>
      </w:rPr>
    </w:lvl>
    <w:lvl w:ilvl="6" w:tplc="E106664C">
      <w:start w:val="1"/>
      <w:numFmt w:val="bullet"/>
      <w:lvlText w:val=""/>
      <w:lvlJc w:val="left"/>
      <w:pPr>
        <w:ind w:left="5040" w:hanging="360"/>
      </w:pPr>
      <w:rPr>
        <w:rFonts w:ascii="Symbol" w:hAnsi="Symbol" w:hint="default"/>
      </w:rPr>
    </w:lvl>
    <w:lvl w:ilvl="7" w:tplc="0940185A">
      <w:start w:val="1"/>
      <w:numFmt w:val="bullet"/>
      <w:lvlText w:val="o"/>
      <w:lvlJc w:val="left"/>
      <w:pPr>
        <w:ind w:left="5760" w:hanging="360"/>
      </w:pPr>
      <w:rPr>
        <w:rFonts w:ascii="Courier New" w:hAnsi="Courier New" w:hint="default"/>
      </w:rPr>
    </w:lvl>
    <w:lvl w:ilvl="8" w:tplc="8B802B8A">
      <w:start w:val="1"/>
      <w:numFmt w:val="bullet"/>
      <w:lvlText w:val=""/>
      <w:lvlJc w:val="left"/>
      <w:pPr>
        <w:ind w:left="6480" w:hanging="360"/>
      </w:pPr>
      <w:rPr>
        <w:rFonts w:ascii="Wingdings" w:hAnsi="Wingdings" w:hint="default"/>
      </w:rPr>
    </w:lvl>
  </w:abstractNum>
  <w:abstractNum w:abstractNumId="202" w15:restartNumberingAfterBreak="0">
    <w:nsid w:val="6EF850D6"/>
    <w:multiLevelType w:val="hybridMultilevel"/>
    <w:tmpl w:val="9C061D66"/>
    <w:lvl w:ilvl="0" w:tplc="18C48864">
      <w:start w:val="1"/>
      <w:numFmt w:val="bullet"/>
      <w:lvlText w:val="§"/>
      <w:lvlJc w:val="left"/>
      <w:pPr>
        <w:ind w:left="720" w:hanging="360"/>
      </w:pPr>
      <w:rPr>
        <w:rFonts w:ascii="Wingdings" w:hAnsi="Wingdings" w:hint="default"/>
      </w:rPr>
    </w:lvl>
    <w:lvl w:ilvl="1" w:tplc="CF8E3444">
      <w:start w:val="1"/>
      <w:numFmt w:val="bullet"/>
      <w:lvlText w:val="o"/>
      <w:lvlJc w:val="left"/>
      <w:pPr>
        <w:ind w:left="1440" w:hanging="360"/>
      </w:pPr>
      <w:rPr>
        <w:rFonts w:ascii="Courier New" w:hAnsi="Courier New" w:hint="default"/>
      </w:rPr>
    </w:lvl>
    <w:lvl w:ilvl="2" w:tplc="71E868D0">
      <w:start w:val="1"/>
      <w:numFmt w:val="bullet"/>
      <w:lvlText w:val=""/>
      <w:lvlJc w:val="left"/>
      <w:pPr>
        <w:ind w:left="2160" w:hanging="360"/>
      </w:pPr>
      <w:rPr>
        <w:rFonts w:ascii="Wingdings" w:hAnsi="Wingdings" w:hint="default"/>
      </w:rPr>
    </w:lvl>
    <w:lvl w:ilvl="3" w:tplc="84EA950E">
      <w:start w:val="1"/>
      <w:numFmt w:val="bullet"/>
      <w:lvlText w:val=""/>
      <w:lvlJc w:val="left"/>
      <w:pPr>
        <w:ind w:left="2880" w:hanging="360"/>
      </w:pPr>
      <w:rPr>
        <w:rFonts w:ascii="Symbol" w:hAnsi="Symbol" w:hint="default"/>
      </w:rPr>
    </w:lvl>
    <w:lvl w:ilvl="4" w:tplc="C3BCB416">
      <w:start w:val="1"/>
      <w:numFmt w:val="bullet"/>
      <w:lvlText w:val="o"/>
      <w:lvlJc w:val="left"/>
      <w:pPr>
        <w:ind w:left="3600" w:hanging="360"/>
      </w:pPr>
      <w:rPr>
        <w:rFonts w:ascii="Courier New" w:hAnsi="Courier New" w:hint="default"/>
      </w:rPr>
    </w:lvl>
    <w:lvl w:ilvl="5" w:tplc="2DBE5296">
      <w:start w:val="1"/>
      <w:numFmt w:val="bullet"/>
      <w:lvlText w:val=""/>
      <w:lvlJc w:val="left"/>
      <w:pPr>
        <w:ind w:left="4320" w:hanging="360"/>
      </w:pPr>
      <w:rPr>
        <w:rFonts w:ascii="Wingdings" w:hAnsi="Wingdings" w:hint="default"/>
      </w:rPr>
    </w:lvl>
    <w:lvl w:ilvl="6" w:tplc="9DDC8C08">
      <w:start w:val="1"/>
      <w:numFmt w:val="bullet"/>
      <w:lvlText w:val=""/>
      <w:lvlJc w:val="left"/>
      <w:pPr>
        <w:ind w:left="5040" w:hanging="360"/>
      </w:pPr>
      <w:rPr>
        <w:rFonts w:ascii="Symbol" w:hAnsi="Symbol" w:hint="default"/>
      </w:rPr>
    </w:lvl>
    <w:lvl w:ilvl="7" w:tplc="8C8EA26E">
      <w:start w:val="1"/>
      <w:numFmt w:val="bullet"/>
      <w:lvlText w:val="o"/>
      <w:lvlJc w:val="left"/>
      <w:pPr>
        <w:ind w:left="5760" w:hanging="360"/>
      </w:pPr>
      <w:rPr>
        <w:rFonts w:ascii="Courier New" w:hAnsi="Courier New" w:hint="default"/>
      </w:rPr>
    </w:lvl>
    <w:lvl w:ilvl="8" w:tplc="FA3ED094">
      <w:start w:val="1"/>
      <w:numFmt w:val="bullet"/>
      <w:lvlText w:val=""/>
      <w:lvlJc w:val="left"/>
      <w:pPr>
        <w:ind w:left="6480" w:hanging="360"/>
      </w:pPr>
      <w:rPr>
        <w:rFonts w:ascii="Wingdings" w:hAnsi="Wingdings" w:hint="default"/>
      </w:rPr>
    </w:lvl>
  </w:abstractNum>
  <w:abstractNum w:abstractNumId="203" w15:restartNumberingAfterBreak="0">
    <w:nsid w:val="6F48719E"/>
    <w:multiLevelType w:val="hybridMultilevel"/>
    <w:tmpl w:val="5DBE9FD2"/>
    <w:lvl w:ilvl="0" w:tplc="84B46072">
      <w:start w:val="1"/>
      <w:numFmt w:val="lowerLetter"/>
      <w:pStyle w:val="EBMpodnadpis"/>
      <w:lvlText w:val="%1)"/>
      <w:lvlJc w:val="left"/>
      <w:pPr>
        <w:ind w:left="1068" w:hanging="360"/>
      </w:pPr>
      <w:rPr>
        <w:rFonts w:hint="default"/>
        <w:b/>
      </w:r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204" w15:restartNumberingAfterBreak="0">
    <w:nsid w:val="6F5C7330"/>
    <w:multiLevelType w:val="hybridMultilevel"/>
    <w:tmpl w:val="771A8052"/>
    <w:lvl w:ilvl="0" w:tplc="3C760F32">
      <w:start w:val="1"/>
      <w:numFmt w:val="bullet"/>
      <w:lvlText w:val="§"/>
      <w:lvlJc w:val="left"/>
      <w:pPr>
        <w:ind w:left="720" w:hanging="360"/>
      </w:pPr>
      <w:rPr>
        <w:rFonts w:ascii="Wingdings" w:hAnsi="Wingdings" w:hint="default"/>
      </w:rPr>
    </w:lvl>
    <w:lvl w:ilvl="1" w:tplc="6896A1EE">
      <w:start w:val="1"/>
      <w:numFmt w:val="bullet"/>
      <w:lvlText w:val="o"/>
      <w:lvlJc w:val="left"/>
      <w:pPr>
        <w:ind w:left="1440" w:hanging="360"/>
      </w:pPr>
      <w:rPr>
        <w:rFonts w:ascii="Courier New" w:hAnsi="Courier New" w:hint="default"/>
      </w:rPr>
    </w:lvl>
    <w:lvl w:ilvl="2" w:tplc="C7E413DA">
      <w:start w:val="1"/>
      <w:numFmt w:val="bullet"/>
      <w:lvlText w:val=""/>
      <w:lvlJc w:val="left"/>
      <w:pPr>
        <w:ind w:left="2160" w:hanging="360"/>
      </w:pPr>
      <w:rPr>
        <w:rFonts w:ascii="Wingdings" w:hAnsi="Wingdings" w:hint="default"/>
      </w:rPr>
    </w:lvl>
    <w:lvl w:ilvl="3" w:tplc="13620E9A">
      <w:start w:val="1"/>
      <w:numFmt w:val="bullet"/>
      <w:lvlText w:val=""/>
      <w:lvlJc w:val="left"/>
      <w:pPr>
        <w:ind w:left="2880" w:hanging="360"/>
      </w:pPr>
      <w:rPr>
        <w:rFonts w:ascii="Symbol" w:hAnsi="Symbol" w:hint="default"/>
      </w:rPr>
    </w:lvl>
    <w:lvl w:ilvl="4" w:tplc="A0708020">
      <w:start w:val="1"/>
      <w:numFmt w:val="bullet"/>
      <w:lvlText w:val="o"/>
      <w:lvlJc w:val="left"/>
      <w:pPr>
        <w:ind w:left="3600" w:hanging="360"/>
      </w:pPr>
      <w:rPr>
        <w:rFonts w:ascii="Courier New" w:hAnsi="Courier New" w:hint="default"/>
      </w:rPr>
    </w:lvl>
    <w:lvl w:ilvl="5" w:tplc="BCC6B30A">
      <w:start w:val="1"/>
      <w:numFmt w:val="bullet"/>
      <w:lvlText w:val=""/>
      <w:lvlJc w:val="left"/>
      <w:pPr>
        <w:ind w:left="4320" w:hanging="360"/>
      </w:pPr>
      <w:rPr>
        <w:rFonts w:ascii="Wingdings" w:hAnsi="Wingdings" w:hint="default"/>
      </w:rPr>
    </w:lvl>
    <w:lvl w:ilvl="6" w:tplc="205253DA">
      <w:start w:val="1"/>
      <w:numFmt w:val="bullet"/>
      <w:lvlText w:val=""/>
      <w:lvlJc w:val="left"/>
      <w:pPr>
        <w:ind w:left="5040" w:hanging="360"/>
      </w:pPr>
      <w:rPr>
        <w:rFonts w:ascii="Symbol" w:hAnsi="Symbol" w:hint="default"/>
      </w:rPr>
    </w:lvl>
    <w:lvl w:ilvl="7" w:tplc="3C96C6C0">
      <w:start w:val="1"/>
      <w:numFmt w:val="bullet"/>
      <w:lvlText w:val="o"/>
      <w:lvlJc w:val="left"/>
      <w:pPr>
        <w:ind w:left="5760" w:hanging="360"/>
      </w:pPr>
      <w:rPr>
        <w:rFonts w:ascii="Courier New" w:hAnsi="Courier New" w:hint="default"/>
      </w:rPr>
    </w:lvl>
    <w:lvl w:ilvl="8" w:tplc="3EDA8824">
      <w:start w:val="1"/>
      <w:numFmt w:val="bullet"/>
      <w:lvlText w:val=""/>
      <w:lvlJc w:val="left"/>
      <w:pPr>
        <w:ind w:left="6480" w:hanging="360"/>
      </w:pPr>
      <w:rPr>
        <w:rFonts w:ascii="Wingdings" w:hAnsi="Wingdings" w:hint="default"/>
      </w:rPr>
    </w:lvl>
  </w:abstractNum>
  <w:abstractNum w:abstractNumId="205" w15:restartNumberingAfterBreak="0">
    <w:nsid w:val="6FBC7E05"/>
    <w:multiLevelType w:val="hybridMultilevel"/>
    <w:tmpl w:val="23ACCF56"/>
    <w:lvl w:ilvl="0" w:tplc="9B0ED652">
      <w:start w:val="1"/>
      <w:numFmt w:val="bullet"/>
      <w:lvlText w:val="-"/>
      <w:lvlJc w:val="left"/>
      <w:pPr>
        <w:ind w:left="720" w:hanging="360"/>
      </w:pPr>
      <w:rPr>
        <w:rFonts w:ascii="&quot;Calibri&quot;,sans-serif" w:hAnsi="&quot;Calibri&quot;,sans-serif" w:hint="default"/>
      </w:rPr>
    </w:lvl>
    <w:lvl w:ilvl="1" w:tplc="C018CAD8">
      <w:start w:val="1"/>
      <w:numFmt w:val="bullet"/>
      <w:lvlText w:val="o"/>
      <w:lvlJc w:val="left"/>
      <w:pPr>
        <w:ind w:left="1440" w:hanging="360"/>
      </w:pPr>
      <w:rPr>
        <w:rFonts w:ascii="Courier New" w:hAnsi="Courier New" w:hint="default"/>
      </w:rPr>
    </w:lvl>
    <w:lvl w:ilvl="2" w:tplc="5C36E068">
      <w:start w:val="1"/>
      <w:numFmt w:val="bullet"/>
      <w:lvlText w:val=""/>
      <w:lvlJc w:val="left"/>
      <w:pPr>
        <w:ind w:left="2160" w:hanging="360"/>
      </w:pPr>
      <w:rPr>
        <w:rFonts w:ascii="Wingdings" w:hAnsi="Wingdings" w:hint="default"/>
      </w:rPr>
    </w:lvl>
    <w:lvl w:ilvl="3" w:tplc="8584AC76">
      <w:start w:val="1"/>
      <w:numFmt w:val="bullet"/>
      <w:lvlText w:val=""/>
      <w:lvlJc w:val="left"/>
      <w:pPr>
        <w:ind w:left="2880" w:hanging="360"/>
      </w:pPr>
      <w:rPr>
        <w:rFonts w:ascii="Symbol" w:hAnsi="Symbol" w:hint="default"/>
      </w:rPr>
    </w:lvl>
    <w:lvl w:ilvl="4" w:tplc="D7488A98">
      <w:start w:val="1"/>
      <w:numFmt w:val="bullet"/>
      <w:lvlText w:val="o"/>
      <w:lvlJc w:val="left"/>
      <w:pPr>
        <w:ind w:left="3600" w:hanging="360"/>
      </w:pPr>
      <w:rPr>
        <w:rFonts w:ascii="Courier New" w:hAnsi="Courier New" w:hint="default"/>
      </w:rPr>
    </w:lvl>
    <w:lvl w:ilvl="5" w:tplc="59A43CBE">
      <w:start w:val="1"/>
      <w:numFmt w:val="bullet"/>
      <w:lvlText w:val=""/>
      <w:lvlJc w:val="left"/>
      <w:pPr>
        <w:ind w:left="4320" w:hanging="360"/>
      </w:pPr>
      <w:rPr>
        <w:rFonts w:ascii="Wingdings" w:hAnsi="Wingdings" w:hint="default"/>
      </w:rPr>
    </w:lvl>
    <w:lvl w:ilvl="6" w:tplc="D1ECECA2">
      <w:start w:val="1"/>
      <w:numFmt w:val="bullet"/>
      <w:lvlText w:val=""/>
      <w:lvlJc w:val="left"/>
      <w:pPr>
        <w:ind w:left="5040" w:hanging="360"/>
      </w:pPr>
      <w:rPr>
        <w:rFonts w:ascii="Symbol" w:hAnsi="Symbol" w:hint="default"/>
      </w:rPr>
    </w:lvl>
    <w:lvl w:ilvl="7" w:tplc="C92AE334">
      <w:start w:val="1"/>
      <w:numFmt w:val="bullet"/>
      <w:lvlText w:val="o"/>
      <w:lvlJc w:val="left"/>
      <w:pPr>
        <w:ind w:left="5760" w:hanging="360"/>
      </w:pPr>
      <w:rPr>
        <w:rFonts w:ascii="Courier New" w:hAnsi="Courier New" w:hint="default"/>
      </w:rPr>
    </w:lvl>
    <w:lvl w:ilvl="8" w:tplc="F4CCF85C">
      <w:start w:val="1"/>
      <w:numFmt w:val="bullet"/>
      <w:lvlText w:val=""/>
      <w:lvlJc w:val="left"/>
      <w:pPr>
        <w:ind w:left="6480" w:hanging="360"/>
      </w:pPr>
      <w:rPr>
        <w:rFonts w:ascii="Wingdings" w:hAnsi="Wingdings" w:hint="default"/>
      </w:rPr>
    </w:lvl>
  </w:abstractNum>
  <w:abstractNum w:abstractNumId="206" w15:restartNumberingAfterBreak="0">
    <w:nsid w:val="703AE2AC"/>
    <w:multiLevelType w:val="hybridMultilevel"/>
    <w:tmpl w:val="FC6C4CEA"/>
    <w:lvl w:ilvl="0" w:tplc="28DE19E2">
      <w:start w:val="1"/>
      <w:numFmt w:val="bullet"/>
      <w:lvlText w:val="§"/>
      <w:lvlJc w:val="left"/>
      <w:pPr>
        <w:ind w:left="720" w:hanging="360"/>
      </w:pPr>
      <w:rPr>
        <w:rFonts w:ascii="Wingdings" w:hAnsi="Wingdings" w:hint="default"/>
      </w:rPr>
    </w:lvl>
    <w:lvl w:ilvl="1" w:tplc="37089DE4">
      <w:start w:val="1"/>
      <w:numFmt w:val="bullet"/>
      <w:lvlText w:val="o"/>
      <w:lvlJc w:val="left"/>
      <w:pPr>
        <w:ind w:left="1440" w:hanging="360"/>
      </w:pPr>
      <w:rPr>
        <w:rFonts w:ascii="Courier New" w:hAnsi="Courier New" w:hint="default"/>
      </w:rPr>
    </w:lvl>
    <w:lvl w:ilvl="2" w:tplc="E0C2EECC">
      <w:start w:val="1"/>
      <w:numFmt w:val="bullet"/>
      <w:lvlText w:val=""/>
      <w:lvlJc w:val="left"/>
      <w:pPr>
        <w:ind w:left="2160" w:hanging="360"/>
      </w:pPr>
      <w:rPr>
        <w:rFonts w:ascii="Wingdings" w:hAnsi="Wingdings" w:hint="default"/>
      </w:rPr>
    </w:lvl>
    <w:lvl w:ilvl="3" w:tplc="BC5CA41A">
      <w:start w:val="1"/>
      <w:numFmt w:val="bullet"/>
      <w:lvlText w:val=""/>
      <w:lvlJc w:val="left"/>
      <w:pPr>
        <w:ind w:left="2880" w:hanging="360"/>
      </w:pPr>
      <w:rPr>
        <w:rFonts w:ascii="Symbol" w:hAnsi="Symbol" w:hint="default"/>
      </w:rPr>
    </w:lvl>
    <w:lvl w:ilvl="4" w:tplc="20A25542">
      <w:start w:val="1"/>
      <w:numFmt w:val="bullet"/>
      <w:lvlText w:val="o"/>
      <w:lvlJc w:val="left"/>
      <w:pPr>
        <w:ind w:left="3600" w:hanging="360"/>
      </w:pPr>
      <w:rPr>
        <w:rFonts w:ascii="Courier New" w:hAnsi="Courier New" w:hint="default"/>
      </w:rPr>
    </w:lvl>
    <w:lvl w:ilvl="5" w:tplc="564ADC82">
      <w:start w:val="1"/>
      <w:numFmt w:val="bullet"/>
      <w:lvlText w:val=""/>
      <w:lvlJc w:val="left"/>
      <w:pPr>
        <w:ind w:left="4320" w:hanging="360"/>
      </w:pPr>
      <w:rPr>
        <w:rFonts w:ascii="Wingdings" w:hAnsi="Wingdings" w:hint="default"/>
      </w:rPr>
    </w:lvl>
    <w:lvl w:ilvl="6" w:tplc="F634C6BC">
      <w:start w:val="1"/>
      <w:numFmt w:val="bullet"/>
      <w:lvlText w:val=""/>
      <w:lvlJc w:val="left"/>
      <w:pPr>
        <w:ind w:left="5040" w:hanging="360"/>
      </w:pPr>
      <w:rPr>
        <w:rFonts w:ascii="Symbol" w:hAnsi="Symbol" w:hint="default"/>
      </w:rPr>
    </w:lvl>
    <w:lvl w:ilvl="7" w:tplc="C214275A">
      <w:start w:val="1"/>
      <w:numFmt w:val="bullet"/>
      <w:lvlText w:val="o"/>
      <w:lvlJc w:val="left"/>
      <w:pPr>
        <w:ind w:left="5760" w:hanging="360"/>
      </w:pPr>
      <w:rPr>
        <w:rFonts w:ascii="Courier New" w:hAnsi="Courier New" w:hint="default"/>
      </w:rPr>
    </w:lvl>
    <w:lvl w:ilvl="8" w:tplc="00C6EAD8">
      <w:start w:val="1"/>
      <w:numFmt w:val="bullet"/>
      <w:lvlText w:val=""/>
      <w:lvlJc w:val="left"/>
      <w:pPr>
        <w:ind w:left="6480" w:hanging="360"/>
      </w:pPr>
      <w:rPr>
        <w:rFonts w:ascii="Wingdings" w:hAnsi="Wingdings" w:hint="default"/>
      </w:rPr>
    </w:lvl>
  </w:abstractNum>
  <w:abstractNum w:abstractNumId="207" w15:restartNumberingAfterBreak="0">
    <w:nsid w:val="706BD17F"/>
    <w:multiLevelType w:val="hybridMultilevel"/>
    <w:tmpl w:val="5D18F418"/>
    <w:lvl w:ilvl="0" w:tplc="0400CFC8">
      <w:start w:val="1"/>
      <w:numFmt w:val="bullet"/>
      <w:lvlText w:val="§"/>
      <w:lvlJc w:val="left"/>
      <w:pPr>
        <w:ind w:left="720" w:hanging="360"/>
      </w:pPr>
      <w:rPr>
        <w:rFonts w:ascii="Wingdings" w:hAnsi="Wingdings" w:hint="default"/>
      </w:rPr>
    </w:lvl>
    <w:lvl w:ilvl="1" w:tplc="DC146550">
      <w:start w:val="1"/>
      <w:numFmt w:val="bullet"/>
      <w:lvlText w:val="o"/>
      <w:lvlJc w:val="left"/>
      <w:pPr>
        <w:ind w:left="1440" w:hanging="360"/>
      </w:pPr>
      <w:rPr>
        <w:rFonts w:ascii="Courier New" w:hAnsi="Courier New" w:hint="default"/>
      </w:rPr>
    </w:lvl>
    <w:lvl w:ilvl="2" w:tplc="4ED6F2C2">
      <w:start w:val="1"/>
      <w:numFmt w:val="bullet"/>
      <w:lvlText w:val=""/>
      <w:lvlJc w:val="left"/>
      <w:pPr>
        <w:ind w:left="2160" w:hanging="360"/>
      </w:pPr>
      <w:rPr>
        <w:rFonts w:ascii="Wingdings" w:hAnsi="Wingdings" w:hint="default"/>
      </w:rPr>
    </w:lvl>
    <w:lvl w:ilvl="3" w:tplc="7C6CA99C">
      <w:start w:val="1"/>
      <w:numFmt w:val="bullet"/>
      <w:lvlText w:val=""/>
      <w:lvlJc w:val="left"/>
      <w:pPr>
        <w:ind w:left="2880" w:hanging="360"/>
      </w:pPr>
      <w:rPr>
        <w:rFonts w:ascii="Symbol" w:hAnsi="Symbol" w:hint="default"/>
      </w:rPr>
    </w:lvl>
    <w:lvl w:ilvl="4" w:tplc="47AE5286">
      <w:start w:val="1"/>
      <w:numFmt w:val="bullet"/>
      <w:lvlText w:val="o"/>
      <w:lvlJc w:val="left"/>
      <w:pPr>
        <w:ind w:left="3600" w:hanging="360"/>
      </w:pPr>
      <w:rPr>
        <w:rFonts w:ascii="Courier New" w:hAnsi="Courier New" w:hint="default"/>
      </w:rPr>
    </w:lvl>
    <w:lvl w:ilvl="5" w:tplc="79E01B72">
      <w:start w:val="1"/>
      <w:numFmt w:val="bullet"/>
      <w:lvlText w:val=""/>
      <w:lvlJc w:val="left"/>
      <w:pPr>
        <w:ind w:left="4320" w:hanging="360"/>
      </w:pPr>
      <w:rPr>
        <w:rFonts w:ascii="Wingdings" w:hAnsi="Wingdings" w:hint="default"/>
      </w:rPr>
    </w:lvl>
    <w:lvl w:ilvl="6" w:tplc="51E8ADC8">
      <w:start w:val="1"/>
      <w:numFmt w:val="bullet"/>
      <w:lvlText w:val=""/>
      <w:lvlJc w:val="left"/>
      <w:pPr>
        <w:ind w:left="5040" w:hanging="360"/>
      </w:pPr>
      <w:rPr>
        <w:rFonts w:ascii="Symbol" w:hAnsi="Symbol" w:hint="default"/>
      </w:rPr>
    </w:lvl>
    <w:lvl w:ilvl="7" w:tplc="5BF09E20">
      <w:start w:val="1"/>
      <w:numFmt w:val="bullet"/>
      <w:lvlText w:val="o"/>
      <w:lvlJc w:val="left"/>
      <w:pPr>
        <w:ind w:left="5760" w:hanging="360"/>
      </w:pPr>
      <w:rPr>
        <w:rFonts w:ascii="Courier New" w:hAnsi="Courier New" w:hint="default"/>
      </w:rPr>
    </w:lvl>
    <w:lvl w:ilvl="8" w:tplc="AFA28B26">
      <w:start w:val="1"/>
      <w:numFmt w:val="bullet"/>
      <w:lvlText w:val=""/>
      <w:lvlJc w:val="left"/>
      <w:pPr>
        <w:ind w:left="6480" w:hanging="360"/>
      </w:pPr>
      <w:rPr>
        <w:rFonts w:ascii="Wingdings" w:hAnsi="Wingdings" w:hint="default"/>
      </w:rPr>
    </w:lvl>
  </w:abstractNum>
  <w:abstractNum w:abstractNumId="208" w15:restartNumberingAfterBreak="0">
    <w:nsid w:val="70F8195F"/>
    <w:multiLevelType w:val="hybridMultilevel"/>
    <w:tmpl w:val="7DF48094"/>
    <w:lvl w:ilvl="0" w:tplc="ABB02550">
      <w:start w:val="1"/>
      <w:numFmt w:val="bullet"/>
      <w:pStyle w:val="iTCodsazen"/>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9" w15:restartNumberingAfterBreak="0">
    <w:nsid w:val="7227AEC0"/>
    <w:multiLevelType w:val="hybridMultilevel"/>
    <w:tmpl w:val="E0C440F0"/>
    <w:lvl w:ilvl="0" w:tplc="87204038">
      <w:start w:val="1"/>
      <w:numFmt w:val="bullet"/>
      <w:lvlText w:val="·"/>
      <w:lvlJc w:val="left"/>
      <w:pPr>
        <w:ind w:left="720" w:hanging="360"/>
      </w:pPr>
      <w:rPr>
        <w:rFonts w:ascii="Symbol" w:hAnsi="Symbol" w:hint="default"/>
      </w:rPr>
    </w:lvl>
    <w:lvl w:ilvl="1" w:tplc="2DE892B0">
      <w:start w:val="1"/>
      <w:numFmt w:val="bullet"/>
      <w:lvlText w:val="o"/>
      <w:lvlJc w:val="left"/>
      <w:pPr>
        <w:ind w:left="1440" w:hanging="360"/>
      </w:pPr>
      <w:rPr>
        <w:rFonts w:ascii="Courier New" w:hAnsi="Courier New" w:hint="default"/>
      </w:rPr>
    </w:lvl>
    <w:lvl w:ilvl="2" w:tplc="D06C74A2">
      <w:start w:val="1"/>
      <w:numFmt w:val="bullet"/>
      <w:lvlText w:val=""/>
      <w:lvlJc w:val="left"/>
      <w:pPr>
        <w:ind w:left="2160" w:hanging="360"/>
      </w:pPr>
      <w:rPr>
        <w:rFonts w:ascii="Wingdings" w:hAnsi="Wingdings" w:hint="default"/>
      </w:rPr>
    </w:lvl>
    <w:lvl w:ilvl="3" w:tplc="D398291C">
      <w:start w:val="1"/>
      <w:numFmt w:val="bullet"/>
      <w:lvlText w:val=""/>
      <w:lvlJc w:val="left"/>
      <w:pPr>
        <w:ind w:left="2880" w:hanging="360"/>
      </w:pPr>
      <w:rPr>
        <w:rFonts w:ascii="Symbol" w:hAnsi="Symbol" w:hint="default"/>
      </w:rPr>
    </w:lvl>
    <w:lvl w:ilvl="4" w:tplc="71A2F774">
      <w:start w:val="1"/>
      <w:numFmt w:val="bullet"/>
      <w:lvlText w:val="o"/>
      <w:lvlJc w:val="left"/>
      <w:pPr>
        <w:ind w:left="3600" w:hanging="360"/>
      </w:pPr>
      <w:rPr>
        <w:rFonts w:ascii="Courier New" w:hAnsi="Courier New" w:hint="default"/>
      </w:rPr>
    </w:lvl>
    <w:lvl w:ilvl="5" w:tplc="E27E7BE6">
      <w:start w:val="1"/>
      <w:numFmt w:val="bullet"/>
      <w:lvlText w:val=""/>
      <w:lvlJc w:val="left"/>
      <w:pPr>
        <w:ind w:left="4320" w:hanging="360"/>
      </w:pPr>
      <w:rPr>
        <w:rFonts w:ascii="Wingdings" w:hAnsi="Wingdings" w:hint="default"/>
      </w:rPr>
    </w:lvl>
    <w:lvl w:ilvl="6" w:tplc="C40C94F2">
      <w:start w:val="1"/>
      <w:numFmt w:val="bullet"/>
      <w:lvlText w:val=""/>
      <w:lvlJc w:val="left"/>
      <w:pPr>
        <w:ind w:left="5040" w:hanging="360"/>
      </w:pPr>
      <w:rPr>
        <w:rFonts w:ascii="Symbol" w:hAnsi="Symbol" w:hint="default"/>
      </w:rPr>
    </w:lvl>
    <w:lvl w:ilvl="7" w:tplc="843C5F32">
      <w:start w:val="1"/>
      <w:numFmt w:val="bullet"/>
      <w:lvlText w:val="o"/>
      <w:lvlJc w:val="left"/>
      <w:pPr>
        <w:ind w:left="5760" w:hanging="360"/>
      </w:pPr>
      <w:rPr>
        <w:rFonts w:ascii="Courier New" w:hAnsi="Courier New" w:hint="default"/>
      </w:rPr>
    </w:lvl>
    <w:lvl w:ilvl="8" w:tplc="8D6A87B2">
      <w:start w:val="1"/>
      <w:numFmt w:val="bullet"/>
      <w:lvlText w:val=""/>
      <w:lvlJc w:val="left"/>
      <w:pPr>
        <w:ind w:left="6480" w:hanging="360"/>
      </w:pPr>
      <w:rPr>
        <w:rFonts w:ascii="Wingdings" w:hAnsi="Wingdings" w:hint="default"/>
      </w:rPr>
    </w:lvl>
  </w:abstractNum>
  <w:abstractNum w:abstractNumId="210" w15:restartNumberingAfterBreak="0">
    <w:nsid w:val="7268C78C"/>
    <w:multiLevelType w:val="hybridMultilevel"/>
    <w:tmpl w:val="C5FCD3EA"/>
    <w:lvl w:ilvl="0" w:tplc="72188FDE">
      <w:start w:val="1"/>
      <w:numFmt w:val="bullet"/>
      <w:lvlText w:val="·"/>
      <w:lvlJc w:val="left"/>
      <w:pPr>
        <w:ind w:left="720" w:hanging="360"/>
      </w:pPr>
      <w:rPr>
        <w:rFonts w:ascii="Symbol" w:hAnsi="Symbol" w:hint="default"/>
      </w:rPr>
    </w:lvl>
    <w:lvl w:ilvl="1" w:tplc="A2AAD728">
      <w:start w:val="1"/>
      <w:numFmt w:val="bullet"/>
      <w:lvlText w:val="o"/>
      <w:lvlJc w:val="left"/>
      <w:pPr>
        <w:ind w:left="1440" w:hanging="360"/>
      </w:pPr>
      <w:rPr>
        <w:rFonts w:ascii="Courier New" w:hAnsi="Courier New" w:hint="default"/>
      </w:rPr>
    </w:lvl>
    <w:lvl w:ilvl="2" w:tplc="BF746C5E">
      <w:start w:val="1"/>
      <w:numFmt w:val="bullet"/>
      <w:lvlText w:val=""/>
      <w:lvlJc w:val="left"/>
      <w:pPr>
        <w:ind w:left="2160" w:hanging="360"/>
      </w:pPr>
      <w:rPr>
        <w:rFonts w:ascii="Wingdings" w:hAnsi="Wingdings" w:hint="default"/>
      </w:rPr>
    </w:lvl>
    <w:lvl w:ilvl="3" w:tplc="F370CF0E">
      <w:start w:val="1"/>
      <w:numFmt w:val="bullet"/>
      <w:lvlText w:val=""/>
      <w:lvlJc w:val="left"/>
      <w:pPr>
        <w:ind w:left="2880" w:hanging="360"/>
      </w:pPr>
      <w:rPr>
        <w:rFonts w:ascii="Symbol" w:hAnsi="Symbol" w:hint="default"/>
      </w:rPr>
    </w:lvl>
    <w:lvl w:ilvl="4" w:tplc="F4D055F8">
      <w:start w:val="1"/>
      <w:numFmt w:val="bullet"/>
      <w:lvlText w:val="o"/>
      <w:lvlJc w:val="left"/>
      <w:pPr>
        <w:ind w:left="3600" w:hanging="360"/>
      </w:pPr>
      <w:rPr>
        <w:rFonts w:ascii="Courier New" w:hAnsi="Courier New" w:hint="default"/>
      </w:rPr>
    </w:lvl>
    <w:lvl w:ilvl="5" w:tplc="A1523BC4">
      <w:start w:val="1"/>
      <w:numFmt w:val="bullet"/>
      <w:lvlText w:val=""/>
      <w:lvlJc w:val="left"/>
      <w:pPr>
        <w:ind w:left="4320" w:hanging="360"/>
      </w:pPr>
      <w:rPr>
        <w:rFonts w:ascii="Wingdings" w:hAnsi="Wingdings" w:hint="default"/>
      </w:rPr>
    </w:lvl>
    <w:lvl w:ilvl="6" w:tplc="2EA83D8E">
      <w:start w:val="1"/>
      <w:numFmt w:val="bullet"/>
      <w:lvlText w:val=""/>
      <w:lvlJc w:val="left"/>
      <w:pPr>
        <w:ind w:left="5040" w:hanging="360"/>
      </w:pPr>
      <w:rPr>
        <w:rFonts w:ascii="Symbol" w:hAnsi="Symbol" w:hint="default"/>
      </w:rPr>
    </w:lvl>
    <w:lvl w:ilvl="7" w:tplc="ED7A21E8">
      <w:start w:val="1"/>
      <w:numFmt w:val="bullet"/>
      <w:lvlText w:val="o"/>
      <w:lvlJc w:val="left"/>
      <w:pPr>
        <w:ind w:left="5760" w:hanging="360"/>
      </w:pPr>
      <w:rPr>
        <w:rFonts w:ascii="Courier New" w:hAnsi="Courier New" w:hint="default"/>
      </w:rPr>
    </w:lvl>
    <w:lvl w:ilvl="8" w:tplc="313AD63E">
      <w:start w:val="1"/>
      <w:numFmt w:val="bullet"/>
      <w:lvlText w:val=""/>
      <w:lvlJc w:val="left"/>
      <w:pPr>
        <w:ind w:left="6480" w:hanging="360"/>
      </w:pPr>
      <w:rPr>
        <w:rFonts w:ascii="Wingdings" w:hAnsi="Wingdings" w:hint="default"/>
      </w:rPr>
    </w:lvl>
  </w:abstractNum>
  <w:abstractNum w:abstractNumId="211" w15:restartNumberingAfterBreak="0">
    <w:nsid w:val="7323A3FC"/>
    <w:multiLevelType w:val="hybridMultilevel"/>
    <w:tmpl w:val="FB6AABE4"/>
    <w:lvl w:ilvl="0" w:tplc="ECB0E504">
      <w:start w:val="1"/>
      <w:numFmt w:val="bullet"/>
      <w:lvlText w:val="§"/>
      <w:lvlJc w:val="left"/>
      <w:pPr>
        <w:ind w:left="720" w:hanging="360"/>
      </w:pPr>
      <w:rPr>
        <w:rFonts w:ascii="Wingdings" w:hAnsi="Wingdings" w:hint="default"/>
      </w:rPr>
    </w:lvl>
    <w:lvl w:ilvl="1" w:tplc="5E96FAE4">
      <w:start w:val="1"/>
      <w:numFmt w:val="bullet"/>
      <w:lvlText w:val="o"/>
      <w:lvlJc w:val="left"/>
      <w:pPr>
        <w:ind w:left="1440" w:hanging="360"/>
      </w:pPr>
      <w:rPr>
        <w:rFonts w:ascii="Courier New" w:hAnsi="Courier New" w:hint="default"/>
      </w:rPr>
    </w:lvl>
    <w:lvl w:ilvl="2" w:tplc="B6A441DE">
      <w:start w:val="1"/>
      <w:numFmt w:val="bullet"/>
      <w:lvlText w:val=""/>
      <w:lvlJc w:val="left"/>
      <w:pPr>
        <w:ind w:left="2160" w:hanging="360"/>
      </w:pPr>
      <w:rPr>
        <w:rFonts w:ascii="Wingdings" w:hAnsi="Wingdings" w:hint="default"/>
      </w:rPr>
    </w:lvl>
    <w:lvl w:ilvl="3" w:tplc="705267EC">
      <w:start w:val="1"/>
      <w:numFmt w:val="bullet"/>
      <w:lvlText w:val=""/>
      <w:lvlJc w:val="left"/>
      <w:pPr>
        <w:ind w:left="2880" w:hanging="360"/>
      </w:pPr>
      <w:rPr>
        <w:rFonts w:ascii="Symbol" w:hAnsi="Symbol" w:hint="default"/>
      </w:rPr>
    </w:lvl>
    <w:lvl w:ilvl="4" w:tplc="67D025E0">
      <w:start w:val="1"/>
      <w:numFmt w:val="bullet"/>
      <w:lvlText w:val="o"/>
      <w:lvlJc w:val="left"/>
      <w:pPr>
        <w:ind w:left="3600" w:hanging="360"/>
      </w:pPr>
      <w:rPr>
        <w:rFonts w:ascii="Courier New" w:hAnsi="Courier New" w:hint="default"/>
      </w:rPr>
    </w:lvl>
    <w:lvl w:ilvl="5" w:tplc="747638C2">
      <w:start w:val="1"/>
      <w:numFmt w:val="bullet"/>
      <w:lvlText w:val=""/>
      <w:lvlJc w:val="left"/>
      <w:pPr>
        <w:ind w:left="4320" w:hanging="360"/>
      </w:pPr>
      <w:rPr>
        <w:rFonts w:ascii="Wingdings" w:hAnsi="Wingdings" w:hint="default"/>
      </w:rPr>
    </w:lvl>
    <w:lvl w:ilvl="6" w:tplc="C4B02146">
      <w:start w:val="1"/>
      <w:numFmt w:val="bullet"/>
      <w:lvlText w:val=""/>
      <w:lvlJc w:val="left"/>
      <w:pPr>
        <w:ind w:left="5040" w:hanging="360"/>
      </w:pPr>
      <w:rPr>
        <w:rFonts w:ascii="Symbol" w:hAnsi="Symbol" w:hint="default"/>
      </w:rPr>
    </w:lvl>
    <w:lvl w:ilvl="7" w:tplc="FB546C1E">
      <w:start w:val="1"/>
      <w:numFmt w:val="bullet"/>
      <w:lvlText w:val="o"/>
      <w:lvlJc w:val="left"/>
      <w:pPr>
        <w:ind w:left="5760" w:hanging="360"/>
      </w:pPr>
      <w:rPr>
        <w:rFonts w:ascii="Courier New" w:hAnsi="Courier New" w:hint="default"/>
      </w:rPr>
    </w:lvl>
    <w:lvl w:ilvl="8" w:tplc="3FDC24B6">
      <w:start w:val="1"/>
      <w:numFmt w:val="bullet"/>
      <w:lvlText w:val=""/>
      <w:lvlJc w:val="left"/>
      <w:pPr>
        <w:ind w:left="6480" w:hanging="360"/>
      </w:pPr>
      <w:rPr>
        <w:rFonts w:ascii="Wingdings" w:hAnsi="Wingdings" w:hint="default"/>
      </w:rPr>
    </w:lvl>
  </w:abstractNum>
  <w:abstractNum w:abstractNumId="212" w15:restartNumberingAfterBreak="0">
    <w:nsid w:val="73B65841"/>
    <w:multiLevelType w:val="hybridMultilevel"/>
    <w:tmpl w:val="289C4036"/>
    <w:lvl w:ilvl="0" w:tplc="55448FEE">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213" w15:restartNumberingAfterBreak="0">
    <w:nsid w:val="73EC5EB7"/>
    <w:multiLevelType w:val="hybridMultilevel"/>
    <w:tmpl w:val="92FC324C"/>
    <w:lvl w:ilvl="0" w:tplc="DE2E0B90">
      <w:start w:val="1"/>
      <w:numFmt w:val="bullet"/>
      <w:lvlText w:val="-"/>
      <w:lvlJc w:val="left"/>
      <w:pPr>
        <w:ind w:left="720" w:hanging="360"/>
      </w:pPr>
      <w:rPr>
        <w:rFonts w:ascii="&quot;Calibri&quot;,sans-serif" w:hAnsi="&quot;Calibri&quot;,sans-serif" w:hint="default"/>
      </w:rPr>
    </w:lvl>
    <w:lvl w:ilvl="1" w:tplc="DD4A069C">
      <w:start w:val="1"/>
      <w:numFmt w:val="bullet"/>
      <w:lvlText w:val="o"/>
      <w:lvlJc w:val="left"/>
      <w:pPr>
        <w:ind w:left="1440" w:hanging="360"/>
      </w:pPr>
      <w:rPr>
        <w:rFonts w:ascii="Courier New" w:hAnsi="Courier New" w:hint="default"/>
      </w:rPr>
    </w:lvl>
    <w:lvl w:ilvl="2" w:tplc="F66AF6F6">
      <w:start w:val="1"/>
      <w:numFmt w:val="bullet"/>
      <w:lvlText w:val=""/>
      <w:lvlJc w:val="left"/>
      <w:pPr>
        <w:ind w:left="2160" w:hanging="360"/>
      </w:pPr>
      <w:rPr>
        <w:rFonts w:ascii="Wingdings" w:hAnsi="Wingdings" w:hint="default"/>
      </w:rPr>
    </w:lvl>
    <w:lvl w:ilvl="3" w:tplc="F7CE63EA">
      <w:start w:val="1"/>
      <w:numFmt w:val="bullet"/>
      <w:lvlText w:val=""/>
      <w:lvlJc w:val="left"/>
      <w:pPr>
        <w:ind w:left="2880" w:hanging="360"/>
      </w:pPr>
      <w:rPr>
        <w:rFonts w:ascii="Symbol" w:hAnsi="Symbol" w:hint="default"/>
      </w:rPr>
    </w:lvl>
    <w:lvl w:ilvl="4" w:tplc="8E4221D6">
      <w:start w:val="1"/>
      <w:numFmt w:val="bullet"/>
      <w:lvlText w:val="o"/>
      <w:lvlJc w:val="left"/>
      <w:pPr>
        <w:ind w:left="3600" w:hanging="360"/>
      </w:pPr>
      <w:rPr>
        <w:rFonts w:ascii="Courier New" w:hAnsi="Courier New" w:hint="default"/>
      </w:rPr>
    </w:lvl>
    <w:lvl w:ilvl="5" w:tplc="5D3AE784">
      <w:start w:val="1"/>
      <w:numFmt w:val="bullet"/>
      <w:lvlText w:val=""/>
      <w:lvlJc w:val="left"/>
      <w:pPr>
        <w:ind w:left="4320" w:hanging="360"/>
      </w:pPr>
      <w:rPr>
        <w:rFonts w:ascii="Wingdings" w:hAnsi="Wingdings" w:hint="default"/>
      </w:rPr>
    </w:lvl>
    <w:lvl w:ilvl="6" w:tplc="5EECEA96">
      <w:start w:val="1"/>
      <w:numFmt w:val="bullet"/>
      <w:lvlText w:val=""/>
      <w:lvlJc w:val="left"/>
      <w:pPr>
        <w:ind w:left="5040" w:hanging="360"/>
      </w:pPr>
      <w:rPr>
        <w:rFonts w:ascii="Symbol" w:hAnsi="Symbol" w:hint="default"/>
      </w:rPr>
    </w:lvl>
    <w:lvl w:ilvl="7" w:tplc="0CBE3B00">
      <w:start w:val="1"/>
      <w:numFmt w:val="bullet"/>
      <w:lvlText w:val="o"/>
      <w:lvlJc w:val="left"/>
      <w:pPr>
        <w:ind w:left="5760" w:hanging="360"/>
      </w:pPr>
      <w:rPr>
        <w:rFonts w:ascii="Courier New" w:hAnsi="Courier New" w:hint="default"/>
      </w:rPr>
    </w:lvl>
    <w:lvl w:ilvl="8" w:tplc="FD62533C">
      <w:start w:val="1"/>
      <w:numFmt w:val="bullet"/>
      <w:lvlText w:val=""/>
      <w:lvlJc w:val="left"/>
      <w:pPr>
        <w:ind w:left="6480" w:hanging="360"/>
      </w:pPr>
      <w:rPr>
        <w:rFonts w:ascii="Wingdings" w:hAnsi="Wingdings" w:hint="default"/>
      </w:rPr>
    </w:lvl>
  </w:abstractNum>
  <w:abstractNum w:abstractNumId="214" w15:restartNumberingAfterBreak="0">
    <w:nsid w:val="74133FE2"/>
    <w:multiLevelType w:val="hybridMultilevel"/>
    <w:tmpl w:val="49141386"/>
    <w:lvl w:ilvl="0" w:tplc="7784717C">
      <w:start w:val="1"/>
      <w:numFmt w:val="bullet"/>
      <w:lvlText w:val="-"/>
      <w:lvlJc w:val="left"/>
      <w:pPr>
        <w:ind w:left="720" w:hanging="360"/>
      </w:pPr>
      <w:rPr>
        <w:rFonts w:ascii="&quot;Courier New&quot;" w:hAnsi="&quot;Courier New&quot;" w:hint="default"/>
      </w:rPr>
    </w:lvl>
    <w:lvl w:ilvl="1" w:tplc="FD4AA264">
      <w:start w:val="1"/>
      <w:numFmt w:val="bullet"/>
      <w:lvlText w:val="o"/>
      <w:lvlJc w:val="left"/>
      <w:pPr>
        <w:ind w:left="1440" w:hanging="360"/>
      </w:pPr>
      <w:rPr>
        <w:rFonts w:ascii="Courier New" w:hAnsi="Courier New" w:hint="default"/>
      </w:rPr>
    </w:lvl>
    <w:lvl w:ilvl="2" w:tplc="52D047F4">
      <w:start w:val="1"/>
      <w:numFmt w:val="bullet"/>
      <w:lvlText w:val=""/>
      <w:lvlJc w:val="left"/>
      <w:pPr>
        <w:ind w:left="2160" w:hanging="360"/>
      </w:pPr>
      <w:rPr>
        <w:rFonts w:ascii="Wingdings" w:hAnsi="Wingdings" w:hint="default"/>
      </w:rPr>
    </w:lvl>
    <w:lvl w:ilvl="3" w:tplc="F0741720">
      <w:start w:val="1"/>
      <w:numFmt w:val="bullet"/>
      <w:lvlText w:val=""/>
      <w:lvlJc w:val="left"/>
      <w:pPr>
        <w:ind w:left="2880" w:hanging="360"/>
      </w:pPr>
      <w:rPr>
        <w:rFonts w:ascii="Symbol" w:hAnsi="Symbol" w:hint="default"/>
      </w:rPr>
    </w:lvl>
    <w:lvl w:ilvl="4" w:tplc="642C7DDA">
      <w:start w:val="1"/>
      <w:numFmt w:val="bullet"/>
      <w:lvlText w:val="o"/>
      <w:lvlJc w:val="left"/>
      <w:pPr>
        <w:ind w:left="3600" w:hanging="360"/>
      </w:pPr>
      <w:rPr>
        <w:rFonts w:ascii="Courier New" w:hAnsi="Courier New" w:hint="default"/>
      </w:rPr>
    </w:lvl>
    <w:lvl w:ilvl="5" w:tplc="7E14242E">
      <w:start w:val="1"/>
      <w:numFmt w:val="bullet"/>
      <w:lvlText w:val=""/>
      <w:lvlJc w:val="left"/>
      <w:pPr>
        <w:ind w:left="4320" w:hanging="360"/>
      </w:pPr>
      <w:rPr>
        <w:rFonts w:ascii="Wingdings" w:hAnsi="Wingdings" w:hint="default"/>
      </w:rPr>
    </w:lvl>
    <w:lvl w:ilvl="6" w:tplc="58D661D2">
      <w:start w:val="1"/>
      <w:numFmt w:val="bullet"/>
      <w:lvlText w:val=""/>
      <w:lvlJc w:val="left"/>
      <w:pPr>
        <w:ind w:left="5040" w:hanging="360"/>
      </w:pPr>
      <w:rPr>
        <w:rFonts w:ascii="Symbol" w:hAnsi="Symbol" w:hint="default"/>
      </w:rPr>
    </w:lvl>
    <w:lvl w:ilvl="7" w:tplc="48F450E4">
      <w:start w:val="1"/>
      <w:numFmt w:val="bullet"/>
      <w:lvlText w:val="o"/>
      <w:lvlJc w:val="left"/>
      <w:pPr>
        <w:ind w:left="5760" w:hanging="360"/>
      </w:pPr>
      <w:rPr>
        <w:rFonts w:ascii="Courier New" w:hAnsi="Courier New" w:hint="default"/>
      </w:rPr>
    </w:lvl>
    <w:lvl w:ilvl="8" w:tplc="C8001F4E">
      <w:start w:val="1"/>
      <w:numFmt w:val="bullet"/>
      <w:lvlText w:val=""/>
      <w:lvlJc w:val="left"/>
      <w:pPr>
        <w:ind w:left="6480" w:hanging="360"/>
      </w:pPr>
      <w:rPr>
        <w:rFonts w:ascii="Wingdings" w:hAnsi="Wingdings" w:hint="default"/>
      </w:rPr>
    </w:lvl>
  </w:abstractNum>
  <w:abstractNum w:abstractNumId="215" w15:restartNumberingAfterBreak="0">
    <w:nsid w:val="7505D9A3"/>
    <w:multiLevelType w:val="hybridMultilevel"/>
    <w:tmpl w:val="BE28BFB2"/>
    <w:lvl w:ilvl="0" w:tplc="895E4FC2">
      <w:start w:val="1"/>
      <w:numFmt w:val="bullet"/>
      <w:lvlText w:val=""/>
      <w:lvlJc w:val="left"/>
      <w:pPr>
        <w:ind w:left="720" w:hanging="360"/>
      </w:pPr>
      <w:rPr>
        <w:rFonts w:ascii="Symbol" w:hAnsi="Symbol" w:hint="default"/>
      </w:rPr>
    </w:lvl>
    <w:lvl w:ilvl="1" w:tplc="5546BD4E">
      <w:start w:val="1"/>
      <w:numFmt w:val="bullet"/>
      <w:lvlText w:val="-"/>
      <w:lvlJc w:val="left"/>
      <w:pPr>
        <w:ind w:left="1440" w:hanging="360"/>
      </w:pPr>
      <w:rPr>
        <w:rFonts w:ascii="&quot;Courier New&quot;" w:hAnsi="&quot;Courier New&quot;" w:hint="default"/>
      </w:rPr>
    </w:lvl>
    <w:lvl w:ilvl="2" w:tplc="F2A68974">
      <w:start w:val="1"/>
      <w:numFmt w:val="bullet"/>
      <w:lvlText w:val=""/>
      <w:lvlJc w:val="left"/>
      <w:pPr>
        <w:ind w:left="2160" w:hanging="360"/>
      </w:pPr>
      <w:rPr>
        <w:rFonts w:ascii="Wingdings" w:hAnsi="Wingdings" w:hint="default"/>
      </w:rPr>
    </w:lvl>
    <w:lvl w:ilvl="3" w:tplc="8C7288B0">
      <w:start w:val="1"/>
      <w:numFmt w:val="bullet"/>
      <w:lvlText w:val=""/>
      <w:lvlJc w:val="left"/>
      <w:pPr>
        <w:ind w:left="2880" w:hanging="360"/>
      </w:pPr>
      <w:rPr>
        <w:rFonts w:ascii="Symbol" w:hAnsi="Symbol" w:hint="default"/>
      </w:rPr>
    </w:lvl>
    <w:lvl w:ilvl="4" w:tplc="47EEDD1A">
      <w:start w:val="1"/>
      <w:numFmt w:val="bullet"/>
      <w:lvlText w:val="o"/>
      <w:lvlJc w:val="left"/>
      <w:pPr>
        <w:ind w:left="3600" w:hanging="360"/>
      </w:pPr>
      <w:rPr>
        <w:rFonts w:ascii="Courier New" w:hAnsi="Courier New" w:hint="default"/>
      </w:rPr>
    </w:lvl>
    <w:lvl w:ilvl="5" w:tplc="ED741A7A">
      <w:start w:val="1"/>
      <w:numFmt w:val="bullet"/>
      <w:lvlText w:val=""/>
      <w:lvlJc w:val="left"/>
      <w:pPr>
        <w:ind w:left="4320" w:hanging="360"/>
      </w:pPr>
      <w:rPr>
        <w:rFonts w:ascii="Wingdings" w:hAnsi="Wingdings" w:hint="default"/>
      </w:rPr>
    </w:lvl>
    <w:lvl w:ilvl="6" w:tplc="0F687920">
      <w:start w:val="1"/>
      <w:numFmt w:val="bullet"/>
      <w:lvlText w:val=""/>
      <w:lvlJc w:val="left"/>
      <w:pPr>
        <w:ind w:left="5040" w:hanging="360"/>
      </w:pPr>
      <w:rPr>
        <w:rFonts w:ascii="Symbol" w:hAnsi="Symbol" w:hint="default"/>
      </w:rPr>
    </w:lvl>
    <w:lvl w:ilvl="7" w:tplc="1D7C7FF0">
      <w:start w:val="1"/>
      <w:numFmt w:val="bullet"/>
      <w:lvlText w:val="o"/>
      <w:lvlJc w:val="left"/>
      <w:pPr>
        <w:ind w:left="5760" w:hanging="360"/>
      </w:pPr>
      <w:rPr>
        <w:rFonts w:ascii="Courier New" w:hAnsi="Courier New" w:hint="default"/>
      </w:rPr>
    </w:lvl>
    <w:lvl w:ilvl="8" w:tplc="AD7E4BF8">
      <w:start w:val="1"/>
      <w:numFmt w:val="bullet"/>
      <w:lvlText w:val=""/>
      <w:lvlJc w:val="left"/>
      <w:pPr>
        <w:ind w:left="6480" w:hanging="360"/>
      </w:pPr>
      <w:rPr>
        <w:rFonts w:ascii="Wingdings" w:hAnsi="Wingdings" w:hint="default"/>
      </w:rPr>
    </w:lvl>
  </w:abstractNum>
  <w:abstractNum w:abstractNumId="216" w15:restartNumberingAfterBreak="0">
    <w:nsid w:val="7538312A"/>
    <w:multiLevelType w:val="hybridMultilevel"/>
    <w:tmpl w:val="B0D0A6D4"/>
    <w:lvl w:ilvl="0" w:tplc="BB6C9E7A">
      <w:start w:val="1"/>
      <w:numFmt w:val="bullet"/>
      <w:lvlText w:val="-"/>
      <w:lvlJc w:val="left"/>
      <w:pPr>
        <w:ind w:left="720" w:hanging="360"/>
      </w:pPr>
      <w:rPr>
        <w:rFonts w:ascii="&quot;Calibri&quot;,sans-serif" w:hAnsi="&quot;Calibri&quot;,sans-serif" w:hint="default"/>
      </w:rPr>
    </w:lvl>
    <w:lvl w:ilvl="1" w:tplc="59FC9D18">
      <w:start w:val="1"/>
      <w:numFmt w:val="bullet"/>
      <w:lvlText w:val="o"/>
      <w:lvlJc w:val="left"/>
      <w:pPr>
        <w:ind w:left="1440" w:hanging="360"/>
      </w:pPr>
      <w:rPr>
        <w:rFonts w:ascii="Courier New" w:hAnsi="Courier New" w:hint="default"/>
      </w:rPr>
    </w:lvl>
    <w:lvl w:ilvl="2" w:tplc="46B87BEC">
      <w:start w:val="1"/>
      <w:numFmt w:val="bullet"/>
      <w:lvlText w:val=""/>
      <w:lvlJc w:val="left"/>
      <w:pPr>
        <w:ind w:left="2160" w:hanging="360"/>
      </w:pPr>
      <w:rPr>
        <w:rFonts w:ascii="Wingdings" w:hAnsi="Wingdings" w:hint="default"/>
      </w:rPr>
    </w:lvl>
    <w:lvl w:ilvl="3" w:tplc="77347EE6">
      <w:start w:val="1"/>
      <w:numFmt w:val="bullet"/>
      <w:lvlText w:val=""/>
      <w:lvlJc w:val="left"/>
      <w:pPr>
        <w:ind w:left="2880" w:hanging="360"/>
      </w:pPr>
      <w:rPr>
        <w:rFonts w:ascii="Symbol" w:hAnsi="Symbol" w:hint="default"/>
      </w:rPr>
    </w:lvl>
    <w:lvl w:ilvl="4" w:tplc="A4747FF4">
      <w:start w:val="1"/>
      <w:numFmt w:val="bullet"/>
      <w:lvlText w:val="o"/>
      <w:lvlJc w:val="left"/>
      <w:pPr>
        <w:ind w:left="3600" w:hanging="360"/>
      </w:pPr>
      <w:rPr>
        <w:rFonts w:ascii="Courier New" w:hAnsi="Courier New" w:hint="default"/>
      </w:rPr>
    </w:lvl>
    <w:lvl w:ilvl="5" w:tplc="26307F6E">
      <w:start w:val="1"/>
      <w:numFmt w:val="bullet"/>
      <w:lvlText w:val=""/>
      <w:lvlJc w:val="left"/>
      <w:pPr>
        <w:ind w:left="4320" w:hanging="360"/>
      </w:pPr>
      <w:rPr>
        <w:rFonts w:ascii="Wingdings" w:hAnsi="Wingdings" w:hint="default"/>
      </w:rPr>
    </w:lvl>
    <w:lvl w:ilvl="6" w:tplc="38C8A5E4">
      <w:start w:val="1"/>
      <w:numFmt w:val="bullet"/>
      <w:lvlText w:val=""/>
      <w:lvlJc w:val="left"/>
      <w:pPr>
        <w:ind w:left="5040" w:hanging="360"/>
      </w:pPr>
      <w:rPr>
        <w:rFonts w:ascii="Symbol" w:hAnsi="Symbol" w:hint="default"/>
      </w:rPr>
    </w:lvl>
    <w:lvl w:ilvl="7" w:tplc="BFE08E10">
      <w:start w:val="1"/>
      <w:numFmt w:val="bullet"/>
      <w:lvlText w:val="o"/>
      <w:lvlJc w:val="left"/>
      <w:pPr>
        <w:ind w:left="5760" w:hanging="360"/>
      </w:pPr>
      <w:rPr>
        <w:rFonts w:ascii="Courier New" w:hAnsi="Courier New" w:hint="default"/>
      </w:rPr>
    </w:lvl>
    <w:lvl w:ilvl="8" w:tplc="96D4CBFE">
      <w:start w:val="1"/>
      <w:numFmt w:val="bullet"/>
      <w:lvlText w:val=""/>
      <w:lvlJc w:val="left"/>
      <w:pPr>
        <w:ind w:left="6480" w:hanging="360"/>
      </w:pPr>
      <w:rPr>
        <w:rFonts w:ascii="Wingdings" w:hAnsi="Wingdings" w:hint="default"/>
      </w:rPr>
    </w:lvl>
  </w:abstractNum>
  <w:abstractNum w:abstractNumId="217" w15:restartNumberingAfterBreak="0">
    <w:nsid w:val="7555AB54"/>
    <w:multiLevelType w:val="hybridMultilevel"/>
    <w:tmpl w:val="80B41B24"/>
    <w:lvl w:ilvl="0" w:tplc="B77A63A2">
      <w:start w:val="1"/>
      <w:numFmt w:val="bullet"/>
      <w:lvlText w:val="§"/>
      <w:lvlJc w:val="left"/>
      <w:pPr>
        <w:ind w:left="720" w:hanging="360"/>
      </w:pPr>
      <w:rPr>
        <w:rFonts w:ascii="Wingdings" w:hAnsi="Wingdings" w:hint="default"/>
      </w:rPr>
    </w:lvl>
    <w:lvl w:ilvl="1" w:tplc="B53AF3F8">
      <w:start w:val="1"/>
      <w:numFmt w:val="bullet"/>
      <w:lvlText w:val="o"/>
      <w:lvlJc w:val="left"/>
      <w:pPr>
        <w:ind w:left="1440" w:hanging="360"/>
      </w:pPr>
      <w:rPr>
        <w:rFonts w:ascii="Courier New" w:hAnsi="Courier New" w:hint="default"/>
      </w:rPr>
    </w:lvl>
    <w:lvl w:ilvl="2" w:tplc="21506A66">
      <w:start w:val="1"/>
      <w:numFmt w:val="bullet"/>
      <w:lvlText w:val=""/>
      <w:lvlJc w:val="left"/>
      <w:pPr>
        <w:ind w:left="2160" w:hanging="360"/>
      </w:pPr>
      <w:rPr>
        <w:rFonts w:ascii="Wingdings" w:hAnsi="Wingdings" w:hint="default"/>
      </w:rPr>
    </w:lvl>
    <w:lvl w:ilvl="3" w:tplc="6C380730">
      <w:start w:val="1"/>
      <w:numFmt w:val="bullet"/>
      <w:lvlText w:val=""/>
      <w:lvlJc w:val="left"/>
      <w:pPr>
        <w:ind w:left="2880" w:hanging="360"/>
      </w:pPr>
      <w:rPr>
        <w:rFonts w:ascii="Symbol" w:hAnsi="Symbol" w:hint="default"/>
      </w:rPr>
    </w:lvl>
    <w:lvl w:ilvl="4" w:tplc="FA52D488">
      <w:start w:val="1"/>
      <w:numFmt w:val="bullet"/>
      <w:lvlText w:val="o"/>
      <w:lvlJc w:val="left"/>
      <w:pPr>
        <w:ind w:left="3600" w:hanging="360"/>
      </w:pPr>
      <w:rPr>
        <w:rFonts w:ascii="Courier New" w:hAnsi="Courier New" w:hint="default"/>
      </w:rPr>
    </w:lvl>
    <w:lvl w:ilvl="5" w:tplc="E4F89D0E">
      <w:start w:val="1"/>
      <w:numFmt w:val="bullet"/>
      <w:lvlText w:val=""/>
      <w:lvlJc w:val="left"/>
      <w:pPr>
        <w:ind w:left="4320" w:hanging="360"/>
      </w:pPr>
      <w:rPr>
        <w:rFonts w:ascii="Wingdings" w:hAnsi="Wingdings" w:hint="default"/>
      </w:rPr>
    </w:lvl>
    <w:lvl w:ilvl="6" w:tplc="8F6C8D04">
      <w:start w:val="1"/>
      <w:numFmt w:val="bullet"/>
      <w:lvlText w:val=""/>
      <w:lvlJc w:val="left"/>
      <w:pPr>
        <w:ind w:left="5040" w:hanging="360"/>
      </w:pPr>
      <w:rPr>
        <w:rFonts w:ascii="Symbol" w:hAnsi="Symbol" w:hint="default"/>
      </w:rPr>
    </w:lvl>
    <w:lvl w:ilvl="7" w:tplc="601432B6">
      <w:start w:val="1"/>
      <w:numFmt w:val="bullet"/>
      <w:lvlText w:val="o"/>
      <w:lvlJc w:val="left"/>
      <w:pPr>
        <w:ind w:left="5760" w:hanging="360"/>
      </w:pPr>
      <w:rPr>
        <w:rFonts w:ascii="Courier New" w:hAnsi="Courier New" w:hint="default"/>
      </w:rPr>
    </w:lvl>
    <w:lvl w:ilvl="8" w:tplc="E982AD72">
      <w:start w:val="1"/>
      <w:numFmt w:val="bullet"/>
      <w:lvlText w:val=""/>
      <w:lvlJc w:val="left"/>
      <w:pPr>
        <w:ind w:left="6480" w:hanging="360"/>
      </w:pPr>
      <w:rPr>
        <w:rFonts w:ascii="Wingdings" w:hAnsi="Wingdings" w:hint="default"/>
      </w:rPr>
    </w:lvl>
  </w:abstractNum>
  <w:abstractNum w:abstractNumId="218" w15:restartNumberingAfterBreak="0">
    <w:nsid w:val="75F6446E"/>
    <w:multiLevelType w:val="hybridMultilevel"/>
    <w:tmpl w:val="F3385512"/>
    <w:lvl w:ilvl="0" w:tplc="1846743E">
      <w:start w:val="1"/>
      <w:numFmt w:val="bullet"/>
      <w:lvlText w:val="·"/>
      <w:lvlJc w:val="left"/>
      <w:pPr>
        <w:ind w:left="720" w:hanging="360"/>
      </w:pPr>
      <w:rPr>
        <w:rFonts w:ascii="Symbol" w:hAnsi="Symbol" w:hint="default"/>
      </w:rPr>
    </w:lvl>
    <w:lvl w:ilvl="1" w:tplc="E000DC78">
      <w:start w:val="1"/>
      <w:numFmt w:val="bullet"/>
      <w:lvlText w:val="o"/>
      <w:lvlJc w:val="left"/>
      <w:pPr>
        <w:ind w:left="1440" w:hanging="360"/>
      </w:pPr>
      <w:rPr>
        <w:rFonts w:ascii="Courier New" w:hAnsi="Courier New" w:hint="default"/>
      </w:rPr>
    </w:lvl>
    <w:lvl w:ilvl="2" w:tplc="A14A3C1E">
      <w:start w:val="1"/>
      <w:numFmt w:val="bullet"/>
      <w:lvlText w:val=""/>
      <w:lvlJc w:val="left"/>
      <w:pPr>
        <w:ind w:left="2160" w:hanging="360"/>
      </w:pPr>
      <w:rPr>
        <w:rFonts w:ascii="Wingdings" w:hAnsi="Wingdings" w:hint="default"/>
      </w:rPr>
    </w:lvl>
    <w:lvl w:ilvl="3" w:tplc="9E303838">
      <w:start w:val="1"/>
      <w:numFmt w:val="bullet"/>
      <w:lvlText w:val=""/>
      <w:lvlJc w:val="left"/>
      <w:pPr>
        <w:ind w:left="2880" w:hanging="360"/>
      </w:pPr>
      <w:rPr>
        <w:rFonts w:ascii="Symbol" w:hAnsi="Symbol" w:hint="default"/>
      </w:rPr>
    </w:lvl>
    <w:lvl w:ilvl="4" w:tplc="40A8D406">
      <w:start w:val="1"/>
      <w:numFmt w:val="bullet"/>
      <w:lvlText w:val="o"/>
      <w:lvlJc w:val="left"/>
      <w:pPr>
        <w:ind w:left="3600" w:hanging="360"/>
      </w:pPr>
      <w:rPr>
        <w:rFonts w:ascii="Courier New" w:hAnsi="Courier New" w:hint="default"/>
      </w:rPr>
    </w:lvl>
    <w:lvl w:ilvl="5" w:tplc="8F6EE506">
      <w:start w:val="1"/>
      <w:numFmt w:val="bullet"/>
      <w:lvlText w:val=""/>
      <w:lvlJc w:val="left"/>
      <w:pPr>
        <w:ind w:left="4320" w:hanging="360"/>
      </w:pPr>
      <w:rPr>
        <w:rFonts w:ascii="Wingdings" w:hAnsi="Wingdings" w:hint="default"/>
      </w:rPr>
    </w:lvl>
    <w:lvl w:ilvl="6" w:tplc="9EE06B20">
      <w:start w:val="1"/>
      <w:numFmt w:val="bullet"/>
      <w:lvlText w:val=""/>
      <w:lvlJc w:val="left"/>
      <w:pPr>
        <w:ind w:left="5040" w:hanging="360"/>
      </w:pPr>
      <w:rPr>
        <w:rFonts w:ascii="Symbol" w:hAnsi="Symbol" w:hint="default"/>
      </w:rPr>
    </w:lvl>
    <w:lvl w:ilvl="7" w:tplc="44E8FD68">
      <w:start w:val="1"/>
      <w:numFmt w:val="bullet"/>
      <w:lvlText w:val="o"/>
      <w:lvlJc w:val="left"/>
      <w:pPr>
        <w:ind w:left="5760" w:hanging="360"/>
      </w:pPr>
      <w:rPr>
        <w:rFonts w:ascii="Courier New" w:hAnsi="Courier New" w:hint="default"/>
      </w:rPr>
    </w:lvl>
    <w:lvl w:ilvl="8" w:tplc="29A884FE">
      <w:start w:val="1"/>
      <w:numFmt w:val="bullet"/>
      <w:lvlText w:val=""/>
      <w:lvlJc w:val="left"/>
      <w:pPr>
        <w:ind w:left="6480" w:hanging="360"/>
      </w:pPr>
      <w:rPr>
        <w:rFonts w:ascii="Wingdings" w:hAnsi="Wingdings" w:hint="default"/>
      </w:rPr>
    </w:lvl>
  </w:abstractNum>
  <w:abstractNum w:abstractNumId="219" w15:restartNumberingAfterBreak="0">
    <w:nsid w:val="765675B6"/>
    <w:multiLevelType w:val="hybridMultilevel"/>
    <w:tmpl w:val="8DD494A6"/>
    <w:lvl w:ilvl="0" w:tplc="42A4FCD2">
      <w:start w:val="1"/>
      <w:numFmt w:val="bullet"/>
      <w:lvlText w:val="§"/>
      <w:lvlJc w:val="left"/>
      <w:pPr>
        <w:ind w:left="720" w:hanging="360"/>
      </w:pPr>
      <w:rPr>
        <w:rFonts w:ascii="Wingdings" w:hAnsi="Wingdings" w:hint="default"/>
      </w:rPr>
    </w:lvl>
    <w:lvl w:ilvl="1" w:tplc="8E9C9936">
      <w:start w:val="1"/>
      <w:numFmt w:val="bullet"/>
      <w:lvlText w:val="o"/>
      <w:lvlJc w:val="left"/>
      <w:pPr>
        <w:ind w:left="1440" w:hanging="360"/>
      </w:pPr>
      <w:rPr>
        <w:rFonts w:ascii="Courier New" w:hAnsi="Courier New" w:hint="default"/>
      </w:rPr>
    </w:lvl>
    <w:lvl w:ilvl="2" w:tplc="17FA491C">
      <w:start w:val="1"/>
      <w:numFmt w:val="bullet"/>
      <w:lvlText w:val=""/>
      <w:lvlJc w:val="left"/>
      <w:pPr>
        <w:ind w:left="2160" w:hanging="360"/>
      </w:pPr>
      <w:rPr>
        <w:rFonts w:ascii="Wingdings" w:hAnsi="Wingdings" w:hint="default"/>
      </w:rPr>
    </w:lvl>
    <w:lvl w:ilvl="3" w:tplc="33300840">
      <w:start w:val="1"/>
      <w:numFmt w:val="bullet"/>
      <w:lvlText w:val=""/>
      <w:lvlJc w:val="left"/>
      <w:pPr>
        <w:ind w:left="2880" w:hanging="360"/>
      </w:pPr>
      <w:rPr>
        <w:rFonts w:ascii="Symbol" w:hAnsi="Symbol" w:hint="default"/>
      </w:rPr>
    </w:lvl>
    <w:lvl w:ilvl="4" w:tplc="ED2442A8">
      <w:start w:val="1"/>
      <w:numFmt w:val="bullet"/>
      <w:lvlText w:val="o"/>
      <w:lvlJc w:val="left"/>
      <w:pPr>
        <w:ind w:left="3600" w:hanging="360"/>
      </w:pPr>
      <w:rPr>
        <w:rFonts w:ascii="Courier New" w:hAnsi="Courier New" w:hint="default"/>
      </w:rPr>
    </w:lvl>
    <w:lvl w:ilvl="5" w:tplc="7FAA3B2C">
      <w:start w:val="1"/>
      <w:numFmt w:val="bullet"/>
      <w:lvlText w:val=""/>
      <w:lvlJc w:val="left"/>
      <w:pPr>
        <w:ind w:left="4320" w:hanging="360"/>
      </w:pPr>
      <w:rPr>
        <w:rFonts w:ascii="Wingdings" w:hAnsi="Wingdings" w:hint="default"/>
      </w:rPr>
    </w:lvl>
    <w:lvl w:ilvl="6" w:tplc="593CDE70">
      <w:start w:val="1"/>
      <w:numFmt w:val="bullet"/>
      <w:lvlText w:val=""/>
      <w:lvlJc w:val="left"/>
      <w:pPr>
        <w:ind w:left="5040" w:hanging="360"/>
      </w:pPr>
      <w:rPr>
        <w:rFonts w:ascii="Symbol" w:hAnsi="Symbol" w:hint="default"/>
      </w:rPr>
    </w:lvl>
    <w:lvl w:ilvl="7" w:tplc="257AFC7A">
      <w:start w:val="1"/>
      <w:numFmt w:val="bullet"/>
      <w:lvlText w:val="o"/>
      <w:lvlJc w:val="left"/>
      <w:pPr>
        <w:ind w:left="5760" w:hanging="360"/>
      </w:pPr>
      <w:rPr>
        <w:rFonts w:ascii="Courier New" w:hAnsi="Courier New" w:hint="default"/>
      </w:rPr>
    </w:lvl>
    <w:lvl w:ilvl="8" w:tplc="685C2FF8">
      <w:start w:val="1"/>
      <w:numFmt w:val="bullet"/>
      <w:lvlText w:val=""/>
      <w:lvlJc w:val="left"/>
      <w:pPr>
        <w:ind w:left="6480" w:hanging="360"/>
      </w:pPr>
      <w:rPr>
        <w:rFonts w:ascii="Wingdings" w:hAnsi="Wingdings" w:hint="default"/>
      </w:rPr>
    </w:lvl>
  </w:abstractNum>
  <w:abstractNum w:abstractNumId="220" w15:restartNumberingAfterBreak="0">
    <w:nsid w:val="769C7EDE"/>
    <w:multiLevelType w:val="hybridMultilevel"/>
    <w:tmpl w:val="82B043C2"/>
    <w:lvl w:ilvl="0" w:tplc="1334198C">
      <w:start w:val="1"/>
      <w:numFmt w:val="lowerLetter"/>
      <w:lvlText w:val="%1)"/>
      <w:lvlJc w:val="left"/>
      <w:pPr>
        <w:ind w:left="2073" w:hanging="360"/>
      </w:pPr>
      <w:rPr>
        <w:rFonts w:hint="default"/>
      </w:rPr>
    </w:lvl>
    <w:lvl w:ilvl="1" w:tplc="04050019" w:tentative="1">
      <w:start w:val="1"/>
      <w:numFmt w:val="lowerLetter"/>
      <w:lvlText w:val="%2."/>
      <w:lvlJc w:val="left"/>
      <w:pPr>
        <w:ind w:left="2793" w:hanging="360"/>
      </w:pPr>
    </w:lvl>
    <w:lvl w:ilvl="2" w:tplc="0405001B" w:tentative="1">
      <w:start w:val="1"/>
      <w:numFmt w:val="lowerRoman"/>
      <w:lvlText w:val="%3."/>
      <w:lvlJc w:val="right"/>
      <w:pPr>
        <w:ind w:left="3513" w:hanging="180"/>
      </w:pPr>
    </w:lvl>
    <w:lvl w:ilvl="3" w:tplc="0405000F" w:tentative="1">
      <w:start w:val="1"/>
      <w:numFmt w:val="decimal"/>
      <w:lvlText w:val="%4."/>
      <w:lvlJc w:val="left"/>
      <w:pPr>
        <w:ind w:left="4233" w:hanging="360"/>
      </w:pPr>
    </w:lvl>
    <w:lvl w:ilvl="4" w:tplc="04050019" w:tentative="1">
      <w:start w:val="1"/>
      <w:numFmt w:val="lowerLetter"/>
      <w:lvlText w:val="%5."/>
      <w:lvlJc w:val="left"/>
      <w:pPr>
        <w:ind w:left="4953" w:hanging="360"/>
      </w:pPr>
    </w:lvl>
    <w:lvl w:ilvl="5" w:tplc="0405001B" w:tentative="1">
      <w:start w:val="1"/>
      <w:numFmt w:val="lowerRoman"/>
      <w:lvlText w:val="%6."/>
      <w:lvlJc w:val="right"/>
      <w:pPr>
        <w:ind w:left="5673" w:hanging="180"/>
      </w:pPr>
    </w:lvl>
    <w:lvl w:ilvl="6" w:tplc="0405000F" w:tentative="1">
      <w:start w:val="1"/>
      <w:numFmt w:val="decimal"/>
      <w:lvlText w:val="%7."/>
      <w:lvlJc w:val="left"/>
      <w:pPr>
        <w:ind w:left="6393" w:hanging="360"/>
      </w:pPr>
    </w:lvl>
    <w:lvl w:ilvl="7" w:tplc="04050019" w:tentative="1">
      <w:start w:val="1"/>
      <w:numFmt w:val="lowerLetter"/>
      <w:lvlText w:val="%8."/>
      <w:lvlJc w:val="left"/>
      <w:pPr>
        <w:ind w:left="7113" w:hanging="360"/>
      </w:pPr>
    </w:lvl>
    <w:lvl w:ilvl="8" w:tplc="0405001B" w:tentative="1">
      <w:start w:val="1"/>
      <w:numFmt w:val="lowerRoman"/>
      <w:lvlText w:val="%9."/>
      <w:lvlJc w:val="right"/>
      <w:pPr>
        <w:ind w:left="7833" w:hanging="180"/>
      </w:pPr>
    </w:lvl>
  </w:abstractNum>
  <w:abstractNum w:abstractNumId="221" w15:restartNumberingAfterBreak="0">
    <w:nsid w:val="77BED90D"/>
    <w:multiLevelType w:val="hybridMultilevel"/>
    <w:tmpl w:val="A418AFFC"/>
    <w:lvl w:ilvl="0" w:tplc="FC747FAE">
      <w:start w:val="1"/>
      <w:numFmt w:val="bullet"/>
      <w:lvlText w:val="§"/>
      <w:lvlJc w:val="left"/>
      <w:pPr>
        <w:ind w:left="720" w:hanging="360"/>
      </w:pPr>
      <w:rPr>
        <w:rFonts w:ascii="Wingdings" w:hAnsi="Wingdings" w:hint="default"/>
      </w:rPr>
    </w:lvl>
    <w:lvl w:ilvl="1" w:tplc="C9484FDE">
      <w:start w:val="1"/>
      <w:numFmt w:val="bullet"/>
      <w:lvlText w:val="o"/>
      <w:lvlJc w:val="left"/>
      <w:pPr>
        <w:ind w:left="1440" w:hanging="360"/>
      </w:pPr>
      <w:rPr>
        <w:rFonts w:ascii="Courier New" w:hAnsi="Courier New" w:hint="default"/>
      </w:rPr>
    </w:lvl>
    <w:lvl w:ilvl="2" w:tplc="5B06753E">
      <w:start w:val="1"/>
      <w:numFmt w:val="bullet"/>
      <w:lvlText w:val=""/>
      <w:lvlJc w:val="left"/>
      <w:pPr>
        <w:ind w:left="2160" w:hanging="360"/>
      </w:pPr>
      <w:rPr>
        <w:rFonts w:ascii="Wingdings" w:hAnsi="Wingdings" w:hint="default"/>
      </w:rPr>
    </w:lvl>
    <w:lvl w:ilvl="3" w:tplc="2C4A9808">
      <w:start w:val="1"/>
      <w:numFmt w:val="bullet"/>
      <w:lvlText w:val=""/>
      <w:lvlJc w:val="left"/>
      <w:pPr>
        <w:ind w:left="2880" w:hanging="360"/>
      </w:pPr>
      <w:rPr>
        <w:rFonts w:ascii="Symbol" w:hAnsi="Symbol" w:hint="default"/>
      </w:rPr>
    </w:lvl>
    <w:lvl w:ilvl="4" w:tplc="D4BA62D6">
      <w:start w:val="1"/>
      <w:numFmt w:val="bullet"/>
      <w:lvlText w:val="o"/>
      <w:lvlJc w:val="left"/>
      <w:pPr>
        <w:ind w:left="3600" w:hanging="360"/>
      </w:pPr>
      <w:rPr>
        <w:rFonts w:ascii="Courier New" w:hAnsi="Courier New" w:hint="default"/>
      </w:rPr>
    </w:lvl>
    <w:lvl w:ilvl="5" w:tplc="38601EA2">
      <w:start w:val="1"/>
      <w:numFmt w:val="bullet"/>
      <w:lvlText w:val=""/>
      <w:lvlJc w:val="left"/>
      <w:pPr>
        <w:ind w:left="4320" w:hanging="360"/>
      </w:pPr>
      <w:rPr>
        <w:rFonts w:ascii="Wingdings" w:hAnsi="Wingdings" w:hint="default"/>
      </w:rPr>
    </w:lvl>
    <w:lvl w:ilvl="6" w:tplc="865E31D4">
      <w:start w:val="1"/>
      <w:numFmt w:val="bullet"/>
      <w:lvlText w:val=""/>
      <w:lvlJc w:val="left"/>
      <w:pPr>
        <w:ind w:left="5040" w:hanging="360"/>
      </w:pPr>
      <w:rPr>
        <w:rFonts w:ascii="Symbol" w:hAnsi="Symbol" w:hint="default"/>
      </w:rPr>
    </w:lvl>
    <w:lvl w:ilvl="7" w:tplc="2252EB60">
      <w:start w:val="1"/>
      <w:numFmt w:val="bullet"/>
      <w:lvlText w:val="o"/>
      <w:lvlJc w:val="left"/>
      <w:pPr>
        <w:ind w:left="5760" w:hanging="360"/>
      </w:pPr>
      <w:rPr>
        <w:rFonts w:ascii="Courier New" w:hAnsi="Courier New" w:hint="default"/>
      </w:rPr>
    </w:lvl>
    <w:lvl w:ilvl="8" w:tplc="61A8CCDA">
      <w:start w:val="1"/>
      <w:numFmt w:val="bullet"/>
      <w:lvlText w:val=""/>
      <w:lvlJc w:val="left"/>
      <w:pPr>
        <w:ind w:left="6480" w:hanging="360"/>
      </w:pPr>
      <w:rPr>
        <w:rFonts w:ascii="Wingdings" w:hAnsi="Wingdings" w:hint="default"/>
      </w:rPr>
    </w:lvl>
  </w:abstractNum>
  <w:abstractNum w:abstractNumId="222" w15:restartNumberingAfterBreak="0">
    <w:nsid w:val="786C2623"/>
    <w:multiLevelType w:val="hybridMultilevel"/>
    <w:tmpl w:val="7716FB3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78F763A9"/>
    <w:multiLevelType w:val="hybridMultilevel"/>
    <w:tmpl w:val="4B100E5E"/>
    <w:lvl w:ilvl="0" w:tplc="82FA4E36">
      <w:start w:val="1"/>
      <w:numFmt w:val="lowerLetter"/>
      <w:lvlText w:val="%1)"/>
      <w:lvlJc w:val="left"/>
      <w:pPr>
        <w:ind w:left="1494" w:hanging="360"/>
      </w:pPr>
      <w:rPr>
        <w:rFonts w:hint="default"/>
        <w:b/>
        <w:bCs/>
        <w:color w:val="auto"/>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224" w15:restartNumberingAfterBreak="0">
    <w:nsid w:val="78F87293"/>
    <w:multiLevelType w:val="hybridMultilevel"/>
    <w:tmpl w:val="4B5C8AC4"/>
    <w:lvl w:ilvl="0" w:tplc="033437FE">
      <w:start w:val="1"/>
      <w:numFmt w:val="bullet"/>
      <w:lvlText w:val="·"/>
      <w:lvlJc w:val="left"/>
      <w:pPr>
        <w:ind w:left="720" w:hanging="360"/>
      </w:pPr>
      <w:rPr>
        <w:rFonts w:ascii="Symbol" w:hAnsi="Symbol" w:hint="default"/>
      </w:rPr>
    </w:lvl>
    <w:lvl w:ilvl="1" w:tplc="8C0C5202">
      <w:start w:val="1"/>
      <w:numFmt w:val="bullet"/>
      <w:lvlText w:val="o"/>
      <w:lvlJc w:val="left"/>
      <w:pPr>
        <w:ind w:left="1440" w:hanging="360"/>
      </w:pPr>
      <w:rPr>
        <w:rFonts w:ascii="Courier New" w:hAnsi="Courier New" w:hint="default"/>
      </w:rPr>
    </w:lvl>
    <w:lvl w:ilvl="2" w:tplc="8F96ECB2">
      <w:start w:val="1"/>
      <w:numFmt w:val="bullet"/>
      <w:lvlText w:val=""/>
      <w:lvlJc w:val="left"/>
      <w:pPr>
        <w:ind w:left="2160" w:hanging="360"/>
      </w:pPr>
      <w:rPr>
        <w:rFonts w:ascii="Wingdings" w:hAnsi="Wingdings" w:hint="default"/>
      </w:rPr>
    </w:lvl>
    <w:lvl w:ilvl="3" w:tplc="0F08EB48">
      <w:start w:val="1"/>
      <w:numFmt w:val="bullet"/>
      <w:lvlText w:val=""/>
      <w:lvlJc w:val="left"/>
      <w:pPr>
        <w:ind w:left="2880" w:hanging="360"/>
      </w:pPr>
      <w:rPr>
        <w:rFonts w:ascii="Symbol" w:hAnsi="Symbol" w:hint="default"/>
      </w:rPr>
    </w:lvl>
    <w:lvl w:ilvl="4" w:tplc="D958B1A2">
      <w:start w:val="1"/>
      <w:numFmt w:val="bullet"/>
      <w:lvlText w:val="o"/>
      <w:lvlJc w:val="left"/>
      <w:pPr>
        <w:ind w:left="3600" w:hanging="360"/>
      </w:pPr>
      <w:rPr>
        <w:rFonts w:ascii="Courier New" w:hAnsi="Courier New" w:hint="default"/>
      </w:rPr>
    </w:lvl>
    <w:lvl w:ilvl="5" w:tplc="389C3544">
      <w:start w:val="1"/>
      <w:numFmt w:val="bullet"/>
      <w:lvlText w:val=""/>
      <w:lvlJc w:val="left"/>
      <w:pPr>
        <w:ind w:left="4320" w:hanging="360"/>
      </w:pPr>
      <w:rPr>
        <w:rFonts w:ascii="Wingdings" w:hAnsi="Wingdings" w:hint="default"/>
      </w:rPr>
    </w:lvl>
    <w:lvl w:ilvl="6" w:tplc="F6C47DD6">
      <w:start w:val="1"/>
      <w:numFmt w:val="bullet"/>
      <w:lvlText w:val=""/>
      <w:lvlJc w:val="left"/>
      <w:pPr>
        <w:ind w:left="5040" w:hanging="360"/>
      </w:pPr>
      <w:rPr>
        <w:rFonts w:ascii="Symbol" w:hAnsi="Symbol" w:hint="default"/>
      </w:rPr>
    </w:lvl>
    <w:lvl w:ilvl="7" w:tplc="DFC65E7A">
      <w:start w:val="1"/>
      <w:numFmt w:val="bullet"/>
      <w:lvlText w:val="o"/>
      <w:lvlJc w:val="left"/>
      <w:pPr>
        <w:ind w:left="5760" w:hanging="360"/>
      </w:pPr>
      <w:rPr>
        <w:rFonts w:ascii="Courier New" w:hAnsi="Courier New" w:hint="default"/>
      </w:rPr>
    </w:lvl>
    <w:lvl w:ilvl="8" w:tplc="0A387DBE">
      <w:start w:val="1"/>
      <w:numFmt w:val="bullet"/>
      <w:lvlText w:val=""/>
      <w:lvlJc w:val="left"/>
      <w:pPr>
        <w:ind w:left="6480" w:hanging="360"/>
      </w:pPr>
      <w:rPr>
        <w:rFonts w:ascii="Wingdings" w:hAnsi="Wingdings" w:hint="default"/>
      </w:rPr>
    </w:lvl>
  </w:abstractNum>
  <w:abstractNum w:abstractNumId="225" w15:restartNumberingAfterBreak="0">
    <w:nsid w:val="79046C8B"/>
    <w:multiLevelType w:val="multilevel"/>
    <w:tmpl w:val="D2F0BEAC"/>
    <w:lvl w:ilvl="0">
      <w:start w:val="1"/>
      <w:numFmt w:val="decimal"/>
      <w:pStyle w:val="iTCnadpis16"/>
      <w:lvlText w:val="%1."/>
      <w:lvlJc w:val="left"/>
      <w:pPr>
        <w:tabs>
          <w:tab w:val="num" w:pos="1134"/>
        </w:tabs>
        <w:ind w:left="1134" w:hanging="1134"/>
      </w:pPr>
      <w:rPr>
        <w:rFonts w:ascii="Calibri" w:hAnsi="Calibri" w:hint="default"/>
      </w:rPr>
    </w:lvl>
    <w:lvl w:ilvl="1">
      <w:start w:val="1"/>
      <w:numFmt w:val="decimal"/>
      <w:pStyle w:val="iTCnadpis14"/>
      <w:lvlText w:val="%1.%2"/>
      <w:lvlJc w:val="left"/>
      <w:pPr>
        <w:tabs>
          <w:tab w:val="num" w:pos="1134"/>
        </w:tabs>
        <w:ind w:left="1134" w:hanging="1134"/>
      </w:pPr>
      <w:rPr>
        <w:rFonts w:ascii="Calibri" w:hAnsi="Calibri" w:hint="default"/>
      </w:rPr>
    </w:lvl>
    <w:lvl w:ilvl="2">
      <w:start w:val="1"/>
      <w:numFmt w:val="decimal"/>
      <w:pStyle w:val="iTCnadpis12"/>
      <w:lvlText w:val="%1.%2.%3"/>
      <w:lvlJc w:val="left"/>
      <w:pPr>
        <w:tabs>
          <w:tab w:val="num" w:pos="1134"/>
        </w:tabs>
        <w:ind w:left="1134" w:hanging="1134"/>
      </w:pPr>
      <w:rPr>
        <w:rFonts w:ascii="Calibri" w:hAnsi="Calibri" w:hint="default"/>
      </w:rPr>
    </w:lvl>
    <w:lvl w:ilvl="3">
      <w:start w:val="1"/>
      <w:numFmt w:val="none"/>
      <w:lvlText w:val=""/>
      <w:lvlJc w:val="left"/>
      <w:pPr>
        <w:tabs>
          <w:tab w:val="num" w:pos="1134"/>
        </w:tabs>
        <w:ind w:left="1134" w:hanging="1134"/>
      </w:pPr>
      <w:rPr>
        <w:rFonts w:ascii="Courier New" w:hAnsi="Courier New" w:cs="Times New Roman" w:hint="default"/>
        <w:b/>
        <w:i/>
        <w:sz w:val="22"/>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6" w15:restartNumberingAfterBreak="0">
    <w:nsid w:val="79AA85FB"/>
    <w:multiLevelType w:val="hybridMultilevel"/>
    <w:tmpl w:val="F07C8020"/>
    <w:lvl w:ilvl="0" w:tplc="DD5243BA">
      <w:start w:val="1"/>
      <w:numFmt w:val="bullet"/>
      <w:lvlText w:val="§"/>
      <w:lvlJc w:val="left"/>
      <w:pPr>
        <w:ind w:left="720" w:hanging="360"/>
      </w:pPr>
      <w:rPr>
        <w:rFonts w:ascii="Wingdings" w:hAnsi="Wingdings" w:hint="default"/>
      </w:rPr>
    </w:lvl>
    <w:lvl w:ilvl="1" w:tplc="BBB82236">
      <w:start w:val="1"/>
      <w:numFmt w:val="bullet"/>
      <w:lvlText w:val="o"/>
      <w:lvlJc w:val="left"/>
      <w:pPr>
        <w:ind w:left="1440" w:hanging="360"/>
      </w:pPr>
      <w:rPr>
        <w:rFonts w:ascii="Courier New" w:hAnsi="Courier New" w:hint="default"/>
      </w:rPr>
    </w:lvl>
    <w:lvl w:ilvl="2" w:tplc="FC3A00FA">
      <w:start w:val="1"/>
      <w:numFmt w:val="bullet"/>
      <w:lvlText w:val=""/>
      <w:lvlJc w:val="left"/>
      <w:pPr>
        <w:ind w:left="2160" w:hanging="360"/>
      </w:pPr>
      <w:rPr>
        <w:rFonts w:ascii="Wingdings" w:hAnsi="Wingdings" w:hint="default"/>
      </w:rPr>
    </w:lvl>
    <w:lvl w:ilvl="3" w:tplc="D988B4DE">
      <w:start w:val="1"/>
      <w:numFmt w:val="bullet"/>
      <w:lvlText w:val=""/>
      <w:lvlJc w:val="left"/>
      <w:pPr>
        <w:ind w:left="2880" w:hanging="360"/>
      </w:pPr>
      <w:rPr>
        <w:rFonts w:ascii="Symbol" w:hAnsi="Symbol" w:hint="default"/>
      </w:rPr>
    </w:lvl>
    <w:lvl w:ilvl="4" w:tplc="55CCCAAC">
      <w:start w:val="1"/>
      <w:numFmt w:val="bullet"/>
      <w:lvlText w:val="o"/>
      <w:lvlJc w:val="left"/>
      <w:pPr>
        <w:ind w:left="3600" w:hanging="360"/>
      </w:pPr>
      <w:rPr>
        <w:rFonts w:ascii="Courier New" w:hAnsi="Courier New" w:hint="default"/>
      </w:rPr>
    </w:lvl>
    <w:lvl w:ilvl="5" w:tplc="DCA8BF6E">
      <w:start w:val="1"/>
      <w:numFmt w:val="bullet"/>
      <w:lvlText w:val=""/>
      <w:lvlJc w:val="left"/>
      <w:pPr>
        <w:ind w:left="4320" w:hanging="360"/>
      </w:pPr>
      <w:rPr>
        <w:rFonts w:ascii="Wingdings" w:hAnsi="Wingdings" w:hint="default"/>
      </w:rPr>
    </w:lvl>
    <w:lvl w:ilvl="6" w:tplc="5DF6FA7A">
      <w:start w:val="1"/>
      <w:numFmt w:val="bullet"/>
      <w:lvlText w:val=""/>
      <w:lvlJc w:val="left"/>
      <w:pPr>
        <w:ind w:left="5040" w:hanging="360"/>
      </w:pPr>
      <w:rPr>
        <w:rFonts w:ascii="Symbol" w:hAnsi="Symbol" w:hint="default"/>
      </w:rPr>
    </w:lvl>
    <w:lvl w:ilvl="7" w:tplc="D0F293FE">
      <w:start w:val="1"/>
      <w:numFmt w:val="bullet"/>
      <w:lvlText w:val="o"/>
      <w:lvlJc w:val="left"/>
      <w:pPr>
        <w:ind w:left="5760" w:hanging="360"/>
      </w:pPr>
      <w:rPr>
        <w:rFonts w:ascii="Courier New" w:hAnsi="Courier New" w:hint="default"/>
      </w:rPr>
    </w:lvl>
    <w:lvl w:ilvl="8" w:tplc="F334BA32">
      <w:start w:val="1"/>
      <w:numFmt w:val="bullet"/>
      <w:lvlText w:val=""/>
      <w:lvlJc w:val="left"/>
      <w:pPr>
        <w:ind w:left="6480" w:hanging="360"/>
      </w:pPr>
      <w:rPr>
        <w:rFonts w:ascii="Wingdings" w:hAnsi="Wingdings" w:hint="default"/>
      </w:rPr>
    </w:lvl>
  </w:abstractNum>
  <w:abstractNum w:abstractNumId="227" w15:restartNumberingAfterBreak="0">
    <w:nsid w:val="79CF41E0"/>
    <w:multiLevelType w:val="multilevel"/>
    <w:tmpl w:val="8FE02182"/>
    <w:lvl w:ilvl="0">
      <w:start w:val="1"/>
      <w:numFmt w:val="upperLetter"/>
      <w:pStyle w:val="A"/>
      <w:lvlText w:val="%1."/>
      <w:lvlJc w:val="left"/>
      <w:pPr>
        <w:ind w:left="360" w:hanging="360"/>
      </w:pPr>
    </w:lvl>
    <w:lvl w:ilvl="1">
      <w:start w:val="1"/>
      <w:numFmt w:val="decimal"/>
      <w:lvlRestart w:val="0"/>
      <w:pStyle w:val="A1"/>
      <w:lvlText w:val="%1.%2"/>
      <w:lvlJc w:val="left"/>
      <w:pPr>
        <w:ind w:left="851" w:hanging="567"/>
      </w:pPr>
    </w:lvl>
    <w:lvl w:ilvl="2">
      <w:start w:val="1"/>
      <w:numFmt w:val="decimal"/>
      <w:pStyle w:val="A11"/>
      <w:lvlText w:val="%1.%2.%3"/>
      <w:lvlJc w:val="left"/>
      <w:pPr>
        <w:ind w:left="1134" w:hanging="567"/>
      </w:pPr>
    </w:lvl>
    <w:lvl w:ilvl="3">
      <w:start w:val="1"/>
      <w:numFmt w:val="lowerLetter"/>
      <w:pStyle w:val="a0"/>
      <w:lvlText w:val="%4)"/>
      <w:lvlJc w:val="left"/>
      <w:pPr>
        <w:ind w:left="1418" w:hanging="567"/>
      </w:pPr>
      <w:rPr>
        <w:caps w:val="0"/>
      </w:rPr>
    </w:lvl>
    <w:lvl w:ilvl="4">
      <w:start w:val="1"/>
      <w:numFmt w:val="decimal"/>
      <w:pStyle w:val="a10"/>
      <w:lvlText w:val="%4.%5)"/>
      <w:lvlJc w:val="left"/>
      <w:pPr>
        <w:ind w:left="1758" w:hanging="340"/>
      </w:pPr>
    </w:lvl>
    <w:lvl w:ilvl="5">
      <w:start w:val="1"/>
      <w:numFmt w:val="decimal"/>
      <w:pStyle w:val="a110"/>
      <w:lvlText w:val="%4.%5.%6)"/>
      <w:lvlJc w:val="left"/>
      <w:pPr>
        <w:ind w:left="1758" w:hanging="340"/>
      </w:pPr>
    </w:lvl>
    <w:lvl w:ilvl="6">
      <w:start w:val="1"/>
      <w:numFmt w:val="decimal"/>
      <w:pStyle w:val="a111"/>
      <w:lvlText w:val="%4.%5.%6.%7)"/>
      <w:lvlJc w:val="left"/>
      <w:pPr>
        <w:ind w:left="1758" w:hanging="284"/>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8" w15:restartNumberingAfterBreak="0">
    <w:nsid w:val="7AAD425A"/>
    <w:multiLevelType w:val="hybridMultilevel"/>
    <w:tmpl w:val="E76EFE7A"/>
    <w:lvl w:ilvl="0" w:tplc="18D02576">
      <w:start w:val="1"/>
      <w:numFmt w:val="bullet"/>
      <w:lvlText w:val="§"/>
      <w:lvlJc w:val="left"/>
      <w:pPr>
        <w:ind w:left="720" w:hanging="360"/>
      </w:pPr>
      <w:rPr>
        <w:rFonts w:ascii="Wingdings" w:hAnsi="Wingdings" w:hint="default"/>
      </w:rPr>
    </w:lvl>
    <w:lvl w:ilvl="1" w:tplc="ADE81706">
      <w:start w:val="1"/>
      <w:numFmt w:val="bullet"/>
      <w:lvlText w:val="o"/>
      <w:lvlJc w:val="left"/>
      <w:pPr>
        <w:ind w:left="1440" w:hanging="360"/>
      </w:pPr>
      <w:rPr>
        <w:rFonts w:ascii="Courier New" w:hAnsi="Courier New" w:hint="default"/>
      </w:rPr>
    </w:lvl>
    <w:lvl w:ilvl="2" w:tplc="96F4B680">
      <w:start w:val="1"/>
      <w:numFmt w:val="bullet"/>
      <w:lvlText w:val=""/>
      <w:lvlJc w:val="left"/>
      <w:pPr>
        <w:ind w:left="2160" w:hanging="360"/>
      </w:pPr>
      <w:rPr>
        <w:rFonts w:ascii="Wingdings" w:hAnsi="Wingdings" w:hint="default"/>
      </w:rPr>
    </w:lvl>
    <w:lvl w:ilvl="3" w:tplc="BBA8A766">
      <w:start w:val="1"/>
      <w:numFmt w:val="bullet"/>
      <w:lvlText w:val=""/>
      <w:lvlJc w:val="left"/>
      <w:pPr>
        <w:ind w:left="2880" w:hanging="360"/>
      </w:pPr>
      <w:rPr>
        <w:rFonts w:ascii="Symbol" w:hAnsi="Symbol" w:hint="default"/>
      </w:rPr>
    </w:lvl>
    <w:lvl w:ilvl="4" w:tplc="93B407B2">
      <w:start w:val="1"/>
      <w:numFmt w:val="bullet"/>
      <w:lvlText w:val="o"/>
      <w:lvlJc w:val="left"/>
      <w:pPr>
        <w:ind w:left="3600" w:hanging="360"/>
      </w:pPr>
      <w:rPr>
        <w:rFonts w:ascii="Courier New" w:hAnsi="Courier New" w:hint="default"/>
      </w:rPr>
    </w:lvl>
    <w:lvl w:ilvl="5" w:tplc="808618EE">
      <w:start w:val="1"/>
      <w:numFmt w:val="bullet"/>
      <w:lvlText w:val=""/>
      <w:lvlJc w:val="left"/>
      <w:pPr>
        <w:ind w:left="4320" w:hanging="360"/>
      </w:pPr>
      <w:rPr>
        <w:rFonts w:ascii="Wingdings" w:hAnsi="Wingdings" w:hint="default"/>
      </w:rPr>
    </w:lvl>
    <w:lvl w:ilvl="6" w:tplc="DAEC24E0">
      <w:start w:val="1"/>
      <w:numFmt w:val="bullet"/>
      <w:lvlText w:val=""/>
      <w:lvlJc w:val="left"/>
      <w:pPr>
        <w:ind w:left="5040" w:hanging="360"/>
      </w:pPr>
      <w:rPr>
        <w:rFonts w:ascii="Symbol" w:hAnsi="Symbol" w:hint="default"/>
      </w:rPr>
    </w:lvl>
    <w:lvl w:ilvl="7" w:tplc="14AEBAD2">
      <w:start w:val="1"/>
      <w:numFmt w:val="bullet"/>
      <w:lvlText w:val="o"/>
      <w:lvlJc w:val="left"/>
      <w:pPr>
        <w:ind w:left="5760" w:hanging="360"/>
      </w:pPr>
      <w:rPr>
        <w:rFonts w:ascii="Courier New" w:hAnsi="Courier New" w:hint="default"/>
      </w:rPr>
    </w:lvl>
    <w:lvl w:ilvl="8" w:tplc="A80EC8F6">
      <w:start w:val="1"/>
      <w:numFmt w:val="bullet"/>
      <w:lvlText w:val=""/>
      <w:lvlJc w:val="left"/>
      <w:pPr>
        <w:ind w:left="6480" w:hanging="360"/>
      </w:pPr>
      <w:rPr>
        <w:rFonts w:ascii="Wingdings" w:hAnsi="Wingdings" w:hint="default"/>
      </w:rPr>
    </w:lvl>
  </w:abstractNum>
  <w:abstractNum w:abstractNumId="229" w15:restartNumberingAfterBreak="0">
    <w:nsid w:val="7B096C04"/>
    <w:multiLevelType w:val="hybridMultilevel"/>
    <w:tmpl w:val="C2688146"/>
    <w:lvl w:ilvl="0" w:tplc="86BAEFE4">
      <w:start w:val="1"/>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230" w15:restartNumberingAfterBreak="0">
    <w:nsid w:val="7B31AE90"/>
    <w:multiLevelType w:val="hybridMultilevel"/>
    <w:tmpl w:val="2A8A42DA"/>
    <w:lvl w:ilvl="0" w:tplc="3AEE06F2">
      <w:start w:val="1"/>
      <w:numFmt w:val="bullet"/>
      <w:lvlText w:val="§"/>
      <w:lvlJc w:val="left"/>
      <w:pPr>
        <w:ind w:left="720" w:hanging="360"/>
      </w:pPr>
      <w:rPr>
        <w:rFonts w:ascii="Wingdings" w:hAnsi="Wingdings" w:hint="default"/>
      </w:rPr>
    </w:lvl>
    <w:lvl w:ilvl="1" w:tplc="CE08B2E8">
      <w:start w:val="1"/>
      <w:numFmt w:val="bullet"/>
      <w:lvlText w:val="o"/>
      <w:lvlJc w:val="left"/>
      <w:pPr>
        <w:ind w:left="1440" w:hanging="360"/>
      </w:pPr>
      <w:rPr>
        <w:rFonts w:ascii="Courier New" w:hAnsi="Courier New" w:hint="default"/>
      </w:rPr>
    </w:lvl>
    <w:lvl w:ilvl="2" w:tplc="091020C6">
      <w:start w:val="1"/>
      <w:numFmt w:val="bullet"/>
      <w:lvlText w:val=""/>
      <w:lvlJc w:val="left"/>
      <w:pPr>
        <w:ind w:left="2160" w:hanging="360"/>
      </w:pPr>
      <w:rPr>
        <w:rFonts w:ascii="Wingdings" w:hAnsi="Wingdings" w:hint="default"/>
      </w:rPr>
    </w:lvl>
    <w:lvl w:ilvl="3" w:tplc="D0A25498">
      <w:start w:val="1"/>
      <w:numFmt w:val="bullet"/>
      <w:lvlText w:val=""/>
      <w:lvlJc w:val="left"/>
      <w:pPr>
        <w:ind w:left="2880" w:hanging="360"/>
      </w:pPr>
      <w:rPr>
        <w:rFonts w:ascii="Symbol" w:hAnsi="Symbol" w:hint="default"/>
      </w:rPr>
    </w:lvl>
    <w:lvl w:ilvl="4" w:tplc="E228A956">
      <w:start w:val="1"/>
      <w:numFmt w:val="bullet"/>
      <w:lvlText w:val="o"/>
      <w:lvlJc w:val="left"/>
      <w:pPr>
        <w:ind w:left="3600" w:hanging="360"/>
      </w:pPr>
      <w:rPr>
        <w:rFonts w:ascii="Courier New" w:hAnsi="Courier New" w:hint="default"/>
      </w:rPr>
    </w:lvl>
    <w:lvl w:ilvl="5" w:tplc="D3867942">
      <w:start w:val="1"/>
      <w:numFmt w:val="bullet"/>
      <w:lvlText w:val=""/>
      <w:lvlJc w:val="left"/>
      <w:pPr>
        <w:ind w:left="4320" w:hanging="360"/>
      </w:pPr>
      <w:rPr>
        <w:rFonts w:ascii="Wingdings" w:hAnsi="Wingdings" w:hint="default"/>
      </w:rPr>
    </w:lvl>
    <w:lvl w:ilvl="6" w:tplc="5EBA856A">
      <w:start w:val="1"/>
      <w:numFmt w:val="bullet"/>
      <w:lvlText w:val=""/>
      <w:lvlJc w:val="left"/>
      <w:pPr>
        <w:ind w:left="5040" w:hanging="360"/>
      </w:pPr>
      <w:rPr>
        <w:rFonts w:ascii="Symbol" w:hAnsi="Symbol" w:hint="default"/>
      </w:rPr>
    </w:lvl>
    <w:lvl w:ilvl="7" w:tplc="C442B02E">
      <w:start w:val="1"/>
      <w:numFmt w:val="bullet"/>
      <w:lvlText w:val="o"/>
      <w:lvlJc w:val="left"/>
      <w:pPr>
        <w:ind w:left="5760" w:hanging="360"/>
      </w:pPr>
      <w:rPr>
        <w:rFonts w:ascii="Courier New" w:hAnsi="Courier New" w:hint="default"/>
      </w:rPr>
    </w:lvl>
    <w:lvl w:ilvl="8" w:tplc="6582CBC2">
      <w:start w:val="1"/>
      <w:numFmt w:val="bullet"/>
      <w:lvlText w:val=""/>
      <w:lvlJc w:val="left"/>
      <w:pPr>
        <w:ind w:left="6480" w:hanging="360"/>
      </w:pPr>
      <w:rPr>
        <w:rFonts w:ascii="Wingdings" w:hAnsi="Wingdings" w:hint="default"/>
      </w:rPr>
    </w:lvl>
  </w:abstractNum>
  <w:abstractNum w:abstractNumId="231" w15:restartNumberingAfterBreak="0">
    <w:nsid w:val="7B517B10"/>
    <w:multiLevelType w:val="hybridMultilevel"/>
    <w:tmpl w:val="C17A082E"/>
    <w:lvl w:ilvl="0" w:tplc="30EA0370">
      <w:start w:val="1"/>
      <w:numFmt w:val="bullet"/>
      <w:lvlText w:val="§"/>
      <w:lvlJc w:val="left"/>
      <w:pPr>
        <w:ind w:left="720" w:hanging="360"/>
      </w:pPr>
      <w:rPr>
        <w:rFonts w:ascii="Wingdings" w:hAnsi="Wingdings" w:hint="default"/>
      </w:rPr>
    </w:lvl>
    <w:lvl w:ilvl="1" w:tplc="363284DC">
      <w:start w:val="1"/>
      <w:numFmt w:val="bullet"/>
      <w:lvlText w:val="o"/>
      <w:lvlJc w:val="left"/>
      <w:pPr>
        <w:ind w:left="1440" w:hanging="360"/>
      </w:pPr>
      <w:rPr>
        <w:rFonts w:ascii="Courier New" w:hAnsi="Courier New" w:hint="default"/>
      </w:rPr>
    </w:lvl>
    <w:lvl w:ilvl="2" w:tplc="8F0A0526">
      <w:start w:val="1"/>
      <w:numFmt w:val="bullet"/>
      <w:lvlText w:val=""/>
      <w:lvlJc w:val="left"/>
      <w:pPr>
        <w:ind w:left="2160" w:hanging="360"/>
      </w:pPr>
      <w:rPr>
        <w:rFonts w:ascii="Wingdings" w:hAnsi="Wingdings" w:hint="default"/>
      </w:rPr>
    </w:lvl>
    <w:lvl w:ilvl="3" w:tplc="F21264A6">
      <w:start w:val="1"/>
      <w:numFmt w:val="bullet"/>
      <w:lvlText w:val=""/>
      <w:lvlJc w:val="left"/>
      <w:pPr>
        <w:ind w:left="2880" w:hanging="360"/>
      </w:pPr>
      <w:rPr>
        <w:rFonts w:ascii="Symbol" w:hAnsi="Symbol" w:hint="default"/>
      </w:rPr>
    </w:lvl>
    <w:lvl w:ilvl="4" w:tplc="A1AE362C">
      <w:start w:val="1"/>
      <w:numFmt w:val="bullet"/>
      <w:lvlText w:val="o"/>
      <w:lvlJc w:val="left"/>
      <w:pPr>
        <w:ind w:left="3600" w:hanging="360"/>
      </w:pPr>
      <w:rPr>
        <w:rFonts w:ascii="Courier New" w:hAnsi="Courier New" w:hint="default"/>
      </w:rPr>
    </w:lvl>
    <w:lvl w:ilvl="5" w:tplc="8D0A5DA2">
      <w:start w:val="1"/>
      <w:numFmt w:val="bullet"/>
      <w:lvlText w:val=""/>
      <w:lvlJc w:val="left"/>
      <w:pPr>
        <w:ind w:left="4320" w:hanging="360"/>
      </w:pPr>
      <w:rPr>
        <w:rFonts w:ascii="Wingdings" w:hAnsi="Wingdings" w:hint="default"/>
      </w:rPr>
    </w:lvl>
    <w:lvl w:ilvl="6" w:tplc="62549456">
      <w:start w:val="1"/>
      <w:numFmt w:val="bullet"/>
      <w:lvlText w:val=""/>
      <w:lvlJc w:val="left"/>
      <w:pPr>
        <w:ind w:left="5040" w:hanging="360"/>
      </w:pPr>
      <w:rPr>
        <w:rFonts w:ascii="Symbol" w:hAnsi="Symbol" w:hint="default"/>
      </w:rPr>
    </w:lvl>
    <w:lvl w:ilvl="7" w:tplc="2B8CDF9C">
      <w:start w:val="1"/>
      <w:numFmt w:val="bullet"/>
      <w:lvlText w:val="o"/>
      <w:lvlJc w:val="left"/>
      <w:pPr>
        <w:ind w:left="5760" w:hanging="360"/>
      </w:pPr>
      <w:rPr>
        <w:rFonts w:ascii="Courier New" w:hAnsi="Courier New" w:hint="default"/>
      </w:rPr>
    </w:lvl>
    <w:lvl w:ilvl="8" w:tplc="EA24FDEE">
      <w:start w:val="1"/>
      <w:numFmt w:val="bullet"/>
      <w:lvlText w:val=""/>
      <w:lvlJc w:val="left"/>
      <w:pPr>
        <w:ind w:left="6480" w:hanging="360"/>
      </w:pPr>
      <w:rPr>
        <w:rFonts w:ascii="Wingdings" w:hAnsi="Wingdings" w:hint="default"/>
      </w:rPr>
    </w:lvl>
  </w:abstractNum>
  <w:abstractNum w:abstractNumId="232" w15:restartNumberingAfterBreak="0">
    <w:nsid w:val="7B61A68D"/>
    <w:multiLevelType w:val="hybridMultilevel"/>
    <w:tmpl w:val="E214C1BC"/>
    <w:lvl w:ilvl="0" w:tplc="F3127F72">
      <w:start w:val="1"/>
      <w:numFmt w:val="decimal"/>
      <w:lvlText w:val="%1."/>
      <w:lvlJc w:val="left"/>
      <w:pPr>
        <w:ind w:left="720" w:hanging="360"/>
      </w:pPr>
    </w:lvl>
    <w:lvl w:ilvl="1" w:tplc="A6964650">
      <w:start w:val="1"/>
      <w:numFmt w:val="lowerLetter"/>
      <w:lvlText w:val="%2."/>
      <w:lvlJc w:val="left"/>
      <w:pPr>
        <w:ind w:left="1440" w:hanging="360"/>
      </w:pPr>
    </w:lvl>
    <w:lvl w:ilvl="2" w:tplc="F042AF74">
      <w:start w:val="1"/>
      <w:numFmt w:val="lowerRoman"/>
      <w:lvlText w:val="%3."/>
      <w:lvlJc w:val="right"/>
      <w:pPr>
        <w:ind w:left="2160" w:hanging="180"/>
      </w:pPr>
    </w:lvl>
    <w:lvl w:ilvl="3" w:tplc="A66C0F84">
      <w:start w:val="1"/>
      <w:numFmt w:val="decimal"/>
      <w:lvlText w:val="%4."/>
      <w:lvlJc w:val="left"/>
      <w:pPr>
        <w:ind w:left="2880" w:hanging="360"/>
      </w:pPr>
    </w:lvl>
    <w:lvl w:ilvl="4" w:tplc="AC34C126">
      <w:start w:val="1"/>
      <w:numFmt w:val="lowerLetter"/>
      <w:lvlText w:val="%5."/>
      <w:lvlJc w:val="left"/>
      <w:pPr>
        <w:ind w:left="3600" w:hanging="360"/>
      </w:pPr>
    </w:lvl>
    <w:lvl w:ilvl="5" w:tplc="6A18A762">
      <w:start w:val="1"/>
      <w:numFmt w:val="lowerRoman"/>
      <w:lvlText w:val="%6."/>
      <w:lvlJc w:val="right"/>
      <w:pPr>
        <w:ind w:left="4320" w:hanging="180"/>
      </w:pPr>
    </w:lvl>
    <w:lvl w:ilvl="6" w:tplc="E31A20F0">
      <w:start w:val="1"/>
      <w:numFmt w:val="decimal"/>
      <w:lvlText w:val="%7."/>
      <w:lvlJc w:val="left"/>
      <w:pPr>
        <w:ind w:left="5040" w:hanging="360"/>
      </w:pPr>
    </w:lvl>
    <w:lvl w:ilvl="7" w:tplc="FA52C3BE">
      <w:start w:val="1"/>
      <w:numFmt w:val="lowerLetter"/>
      <w:lvlText w:val="%8."/>
      <w:lvlJc w:val="left"/>
      <w:pPr>
        <w:ind w:left="5760" w:hanging="360"/>
      </w:pPr>
    </w:lvl>
    <w:lvl w:ilvl="8" w:tplc="F2A442F2">
      <w:start w:val="1"/>
      <w:numFmt w:val="lowerRoman"/>
      <w:lvlText w:val="%9."/>
      <w:lvlJc w:val="right"/>
      <w:pPr>
        <w:ind w:left="6480" w:hanging="180"/>
      </w:pPr>
    </w:lvl>
  </w:abstractNum>
  <w:abstractNum w:abstractNumId="233" w15:restartNumberingAfterBreak="0">
    <w:nsid w:val="7B6C2730"/>
    <w:multiLevelType w:val="singleLevel"/>
    <w:tmpl w:val="E012D1EE"/>
    <w:lvl w:ilvl="0">
      <w:start w:val="1"/>
      <w:numFmt w:val="bullet"/>
      <w:pStyle w:val="Znaka1"/>
      <w:lvlText w:val=""/>
      <w:lvlJc w:val="left"/>
      <w:pPr>
        <w:tabs>
          <w:tab w:val="num" w:pos="360"/>
        </w:tabs>
        <w:ind w:left="284" w:hanging="284"/>
      </w:pPr>
      <w:rPr>
        <w:rFonts w:ascii="Symbol" w:hAnsi="Symbol" w:hint="default"/>
      </w:rPr>
    </w:lvl>
  </w:abstractNum>
  <w:abstractNum w:abstractNumId="234" w15:restartNumberingAfterBreak="0">
    <w:nsid w:val="7BED088C"/>
    <w:multiLevelType w:val="hybridMultilevel"/>
    <w:tmpl w:val="1B088684"/>
    <w:lvl w:ilvl="0" w:tplc="FFFFFFFF">
      <w:start w:val="9"/>
      <w:numFmt w:val="bullet"/>
      <w:pStyle w:val="EBModrky"/>
      <w:lvlText w:val="-"/>
      <w:lvlJc w:val="left"/>
      <w:pPr>
        <w:ind w:left="1713" w:hanging="360"/>
      </w:pPr>
      <w:rPr>
        <w:rFonts w:ascii="Arial" w:hAnsi="Aria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235" w15:restartNumberingAfterBreak="0">
    <w:nsid w:val="7DBF266E"/>
    <w:multiLevelType w:val="hybridMultilevel"/>
    <w:tmpl w:val="F0741B68"/>
    <w:lvl w:ilvl="0" w:tplc="AF4A1E04">
      <w:start w:val="1"/>
      <w:numFmt w:val="bullet"/>
      <w:lvlText w:val=""/>
      <w:lvlJc w:val="left"/>
      <w:pPr>
        <w:ind w:left="720" w:hanging="360"/>
      </w:pPr>
      <w:rPr>
        <w:rFonts w:ascii="Symbol" w:hAnsi="Symbol" w:hint="default"/>
      </w:rPr>
    </w:lvl>
    <w:lvl w:ilvl="1" w:tplc="FBF20906">
      <w:start w:val="1"/>
      <w:numFmt w:val="bullet"/>
      <w:lvlText w:val="§"/>
      <w:lvlJc w:val="left"/>
      <w:pPr>
        <w:ind w:left="1440" w:hanging="360"/>
      </w:pPr>
      <w:rPr>
        <w:rFonts w:ascii="Wingdings" w:hAnsi="Wingdings" w:hint="default"/>
      </w:rPr>
    </w:lvl>
    <w:lvl w:ilvl="2" w:tplc="ACDC1F7E">
      <w:start w:val="1"/>
      <w:numFmt w:val="bullet"/>
      <w:lvlText w:val=""/>
      <w:lvlJc w:val="left"/>
      <w:pPr>
        <w:ind w:left="2160" w:hanging="360"/>
      </w:pPr>
      <w:rPr>
        <w:rFonts w:ascii="Wingdings" w:hAnsi="Wingdings" w:hint="default"/>
      </w:rPr>
    </w:lvl>
    <w:lvl w:ilvl="3" w:tplc="6992A310">
      <w:start w:val="1"/>
      <w:numFmt w:val="bullet"/>
      <w:lvlText w:val=""/>
      <w:lvlJc w:val="left"/>
      <w:pPr>
        <w:ind w:left="2880" w:hanging="360"/>
      </w:pPr>
      <w:rPr>
        <w:rFonts w:ascii="Symbol" w:hAnsi="Symbol" w:hint="default"/>
      </w:rPr>
    </w:lvl>
    <w:lvl w:ilvl="4" w:tplc="1BD2AA4C">
      <w:start w:val="1"/>
      <w:numFmt w:val="bullet"/>
      <w:lvlText w:val="o"/>
      <w:lvlJc w:val="left"/>
      <w:pPr>
        <w:ind w:left="3600" w:hanging="360"/>
      </w:pPr>
      <w:rPr>
        <w:rFonts w:ascii="Courier New" w:hAnsi="Courier New" w:hint="default"/>
      </w:rPr>
    </w:lvl>
    <w:lvl w:ilvl="5" w:tplc="D78CB9BC">
      <w:start w:val="1"/>
      <w:numFmt w:val="bullet"/>
      <w:lvlText w:val=""/>
      <w:lvlJc w:val="left"/>
      <w:pPr>
        <w:ind w:left="4320" w:hanging="360"/>
      </w:pPr>
      <w:rPr>
        <w:rFonts w:ascii="Wingdings" w:hAnsi="Wingdings" w:hint="default"/>
      </w:rPr>
    </w:lvl>
    <w:lvl w:ilvl="6" w:tplc="EEFA740C">
      <w:start w:val="1"/>
      <w:numFmt w:val="bullet"/>
      <w:lvlText w:val=""/>
      <w:lvlJc w:val="left"/>
      <w:pPr>
        <w:ind w:left="5040" w:hanging="360"/>
      </w:pPr>
      <w:rPr>
        <w:rFonts w:ascii="Symbol" w:hAnsi="Symbol" w:hint="default"/>
      </w:rPr>
    </w:lvl>
    <w:lvl w:ilvl="7" w:tplc="6A00DD34">
      <w:start w:val="1"/>
      <w:numFmt w:val="bullet"/>
      <w:lvlText w:val="o"/>
      <w:lvlJc w:val="left"/>
      <w:pPr>
        <w:ind w:left="5760" w:hanging="360"/>
      </w:pPr>
      <w:rPr>
        <w:rFonts w:ascii="Courier New" w:hAnsi="Courier New" w:hint="default"/>
      </w:rPr>
    </w:lvl>
    <w:lvl w:ilvl="8" w:tplc="C0CCC69C">
      <w:start w:val="1"/>
      <w:numFmt w:val="bullet"/>
      <w:lvlText w:val=""/>
      <w:lvlJc w:val="left"/>
      <w:pPr>
        <w:ind w:left="6480" w:hanging="360"/>
      </w:pPr>
      <w:rPr>
        <w:rFonts w:ascii="Wingdings" w:hAnsi="Wingdings" w:hint="default"/>
      </w:rPr>
    </w:lvl>
  </w:abstractNum>
  <w:abstractNum w:abstractNumId="236" w15:restartNumberingAfterBreak="0">
    <w:nsid w:val="7E1F49BA"/>
    <w:multiLevelType w:val="hybridMultilevel"/>
    <w:tmpl w:val="F4C85D6C"/>
    <w:lvl w:ilvl="0" w:tplc="856CE37A">
      <w:start w:val="1"/>
      <w:numFmt w:val="bullet"/>
      <w:lvlText w:val="§"/>
      <w:lvlJc w:val="left"/>
      <w:pPr>
        <w:ind w:left="720" w:hanging="360"/>
      </w:pPr>
      <w:rPr>
        <w:rFonts w:ascii="Wingdings" w:hAnsi="Wingdings" w:hint="default"/>
      </w:rPr>
    </w:lvl>
    <w:lvl w:ilvl="1" w:tplc="62F0EB98">
      <w:start w:val="1"/>
      <w:numFmt w:val="bullet"/>
      <w:lvlText w:val="o"/>
      <w:lvlJc w:val="left"/>
      <w:pPr>
        <w:ind w:left="1440" w:hanging="360"/>
      </w:pPr>
      <w:rPr>
        <w:rFonts w:ascii="Courier New" w:hAnsi="Courier New" w:hint="default"/>
      </w:rPr>
    </w:lvl>
    <w:lvl w:ilvl="2" w:tplc="AC6AD6A4">
      <w:start w:val="1"/>
      <w:numFmt w:val="bullet"/>
      <w:lvlText w:val=""/>
      <w:lvlJc w:val="left"/>
      <w:pPr>
        <w:ind w:left="2160" w:hanging="360"/>
      </w:pPr>
      <w:rPr>
        <w:rFonts w:ascii="Wingdings" w:hAnsi="Wingdings" w:hint="default"/>
      </w:rPr>
    </w:lvl>
    <w:lvl w:ilvl="3" w:tplc="024EB2FE">
      <w:start w:val="1"/>
      <w:numFmt w:val="bullet"/>
      <w:lvlText w:val=""/>
      <w:lvlJc w:val="left"/>
      <w:pPr>
        <w:ind w:left="2880" w:hanging="360"/>
      </w:pPr>
      <w:rPr>
        <w:rFonts w:ascii="Symbol" w:hAnsi="Symbol" w:hint="default"/>
      </w:rPr>
    </w:lvl>
    <w:lvl w:ilvl="4" w:tplc="44A6EF16">
      <w:start w:val="1"/>
      <w:numFmt w:val="bullet"/>
      <w:lvlText w:val="o"/>
      <w:lvlJc w:val="left"/>
      <w:pPr>
        <w:ind w:left="3600" w:hanging="360"/>
      </w:pPr>
      <w:rPr>
        <w:rFonts w:ascii="Courier New" w:hAnsi="Courier New" w:hint="default"/>
      </w:rPr>
    </w:lvl>
    <w:lvl w:ilvl="5" w:tplc="AD029274">
      <w:start w:val="1"/>
      <w:numFmt w:val="bullet"/>
      <w:lvlText w:val=""/>
      <w:lvlJc w:val="left"/>
      <w:pPr>
        <w:ind w:left="4320" w:hanging="360"/>
      </w:pPr>
      <w:rPr>
        <w:rFonts w:ascii="Wingdings" w:hAnsi="Wingdings" w:hint="default"/>
      </w:rPr>
    </w:lvl>
    <w:lvl w:ilvl="6" w:tplc="16028872">
      <w:start w:val="1"/>
      <w:numFmt w:val="bullet"/>
      <w:lvlText w:val=""/>
      <w:lvlJc w:val="left"/>
      <w:pPr>
        <w:ind w:left="5040" w:hanging="360"/>
      </w:pPr>
      <w:rPr>
        <w:rFonts w:ascii="Symbol" w:hAnsi="Symbol" w:hint="default"/>
      </w:rPr>
    </w:lvl>
    <w:lvl w:ilvl="7" w:tplc="27F449D0">
      <w:start w:val="1"/>
      <w:numFmt w:val="bullet"/>
      <w:lvlText w:val="o"/>
      <w:lvlJc w:val="left"/>
      <w:pPr>
        <w:ind w:left="5760" w:hanging="360"/>
      </w:pPr>
      <w:rPr>
        <w:rFonts w:ascii="Courier New" w:hAnsi="Courier New" w:hint="default"/>
      </w:rPr>
    </w:lvl>
    <w:lvl w:ilvl="8" w:tplc="351A7F4E">
      <w:start w:val="1"/>
      <w:numFmt w:val="bullet"/>
      <w:lvlText w:val=""/>
      <w:lvlJc w:val="left"/>
      <w:pPr>
        <w:ind w:left="6480" w:hanging="360"/>
      </w:pPr>
      <w:rPr>
        <w:rFonts w:ascii="Wingdings" w:hAnsi="Wingdings" w:hint="default"/>
      </w:rPr>
    </w:lvl>
  </w:abstractNum>
  <w:abstractNum w:abstractNumId="237" w15:restartNumberingAfterBreak="0">
    <w:nsid w:val="7E25FF1F"/>
    <w:multiLevelType w:val="hybridMultilevel"/>
    <w:tmpl w:val="672A2A8E"/>
    <w:lvl w:ilvl="0" w:tplc="F2E27FA6">
      <w:start w:val="1"/>
      <w:numFmt w:val="bullet"/>
      <w:lvlText w:val="§"/>
      <w:lvlJc w:val="left"/>
      <w:pPr>
        <w:ind w:left="720" w:hanging="360"/>
      </w:pPr>
      <w:rPr>
        <w:rFonts w:ascii="Wingdings" w:hAnsi="Wingdings" w:hint="default"/>
      </w:rPr>
    </w:lvl>
    <w:lvl w:ilvl="1" w:tplc="9992FD5C">
      <w:start w:val="1"/>
      <w:numFmt w:val="bullet"/>
      <w:lvlText w:val="o"/>
      <w:lvlJc w:val="left"/>
      <w:pPr>
        <w:ind w:left="1440" w:hanging="360"/>
      </w:pPr>
      <w:rPr>
        <w:rFonts w:ascii="Courier New" w:hAnsi="Courier New" w:hint="default"/>
      </w:rPr>
    </w:lvl>
    <w:lvl w:ilvl="2" w:tplc="35F67E8C">
      <w:start w:val="1"/>
      <w:numFmt w:val="bullet"/>
      <w:lvlText w:val=""/>
      <w:lvlJc w:val="left"/>
      <w:pPr>
        <w:ind w:left="2160" w:hanging="360"/>
      </w:pPr>
      <w:rPr>
        <w:rFonts w:ascii="Wingdings" w:hAnsi="Wingdings" w:hint="default"/>
      </w:rPr>
    </w:lvl>
    <w:lvl w:ilvl="3" w:tplc="383E0D10">
      <w:start w:val="1"/>
      <w:numFmt w:val="bullet"/>
      <w:lvlText w:val=""/>
      <w:lvlJc w:val="left"/>
      <w:pPr>
        <w:ind w:left="2880" w:hanging="360"/>
      </w:pPr>
      <w:rPr>
        <w:rFonts w:ascii="Symbol" w:hAnsi="Symbol" w:hint="default"/>
      </w:rPr>
    </w:lvl>
    <w:lvl w:ilvl="4" w:tplc="72F0C202">
      <w:start w:val="1"/>
      <w:numFmt w:val="bullet"/>
      <w:lvlText w:val="o"/>
      <w:lvlJc w:val="left"/>
      <w:pPr>
        <w:ind w:left="3600" w:hanging="360"/>
      </w:pPr>
      <w:rPr>
        <w:rFonts w:ascii="Courier New" w:hAnsi="Courier New" w:hint="default"/>
      </w:rPr>
    </w:lvl>
    <w:lvl w:ilvl="5" w:tplc="386CF928">
      <w:start w:val="1"/>
      <w:numFmt w:val="bullet"/>
      <w:lvlText w:val=""/>
      <w:lvlJc w:val="left"/>
      <w:pPr>
        <w:ind w:left="4320" w:hanging="360"/>
      </w:pPr>
      <w:rPr>
        <w:rFonts w:ascii="Wingdings" w:hAnsi="Wingdings" w:hint="default"/>
      </w:rPr>
    </w:lvl>
    <w:lvl w:ilvl="6" w:tplc="09846A28">
      <w:start w:val="1"/>
      <w:numFmt w:val="bullet"/>
      <w:lvlText w:val=""/>
      <w:lvlJc w:val="left"/>
      <w:pPr>
        <w:ind w:left="5040" w:hanging="360"/>
      </w:pPr>
      <w:rPr>
        <w:rFonts w:ascii="Symbol" w:hAnsi="Symbol" w:hint="default"/>
      </w:rPr>
    </w:lvl>
    <w:lvl w:ilvl="7" w:tplc="141831CC">
      <w:start w:val="1"/>
      <w:numFmt w:val="bullet"/>
      <w:lvlText w:val="o"/>
      <w:lvlJc w:val="left"/>
      <w:pPr>
        <w:ind w:left="5760" w:hanging="360"/>
      </w:pPr>
      <w:rPr>
        <w:rFonts w:ascii="Courier New" w:hAnsi="Courier New" w:hint="default"/>
      </w:rPr>
    </w:lvl>
    <w:lvl w:ilvl="8" w:tplc="DEC60594">
      <w:start w:val="1"/>
      <w:numFmt w:val="bullet"/>
      <w:lvlText w:val=""/>
      <w:lvlJc w:val="left"/>
      <w:pPr>
        <w:ind w:left="6480" w:hanging="360"/>
      </w:pPr>
      <w:rPr>
        <w:rFonts w:ascii="Wingdings" w:hAnsi="Wingdings" w:hint="default"/>
      </w:rPr>
    </w:lvl>
  </w:abstractNum>
  <w:abstractNum w:abstractNumId="238" w15:restartNumberingAfterBreak="0">
    <w:nsid w:val="7E31589B"/>
    <w:multiLevelType w:val="hybridMultilevel"/>
    <w:tmpl w:val="B66CC42A"/>
    <w:lvl w:ilvl="0" w:tplc="008A1CD0">
      <w:start w:val="1"/>
      <w:numFmt w:val="bullet"/>
      <w:lvlText w:val="§"/>
      <w:lvlJc w:val="left"/>
      <w:pPr>
        <w:ind w:left="720" w:hanging="360"/>
      </w:pPr>
      <w:rPr>
        <w:rFonts w:ascii="Wingdings" w:hAnsi="Wingdings" w:hint="default"/>
      </w:rPr>
    </w:lvl>
    <w:lvl w:ilvl="1" w:tplc="A7865586">
      <w:start w:val="1"/>
      <w:numFmt w:val="bullet"/>
      <w:lvlText w:val="o"/>
      <w:lvlJc w:val="left"/>
      <w:pPr>
        <w:ind w:left="1440" w:hanging="360"/>
      </w:pPr>
      <w:rPr>
        <w:rFonts w:ascii="Courier New" w:hAnsi="Courier New" w:hint="default"/>
      </w:rPr>
    </w:lvl>
    <w:lvl w:ilvl="2" w:tplc="4FE44496">
      <w:start w:val="1"/>
      <w:numFmt w:val="bullet"/>
      <w:lvlText w:val=""/>
      <w:lvlJc w:val="left"/>
      <w:pPr>
        <w:ind w:left="2160" w:hanging="360"/>
      </w:pPr>
      <w:rPr>
        <w:rFonts w:ascii="Wingdings" w:hAnsi="Wingdings" w:hint="default"/>
      </w:rPr>
    </w:lvl>
    <w:lvl w:ilvl="3" w:tplc="92147FDE">
      <w:start w:val="1"/>
      <w:numFmt w:val="bullet"/>
      <w:lvlText w:val=""/>
      <w:lvlJc w:val="left"/>
      <w:pPr>
        <w:ind w:left="2880" w:hanging="360"/>
      </w:pPr>
      <w:rPr>
        <w:rFonts w:ascii="Symbol" w:hAnsi="Symbol" w:hint="default"/>
      </w:rPr>
    </w:lvl>
    <w:lvl w:ilvl="4" w:tplc="DA847748">
      <w:start w:val="1"/>
      <w:numFmt w:val="bullet"/>
      <w:lvlText w:val="o"/>
      <w:lvlJc w:val="left"/>
      <w:pPr>
        <w:ind w:left="3600" w:hanging="360"/>
      </w:pPr>
      <w:rPr>
        <w:rFonts w:ascii="Courier New" w:hAnsi="Courier New" w:hint="default"/>
      </w:rPr>
    </w:lvl>
    <w:lvl w:ilvl="5" w:tplc="A25C0AF8">
      <w:start w:val="1"/>
      <w:numFmt w:val="bullet"/>
      <w:lvlText w:val=""/>
      <w:lvlJc w:val="left"/>
      <w:pPr>
        <w:ind w:left="4320" w:hanging="360"/>
      </w:pPr>
      <w:rPr>
        <w:rFonts w:ascii="Wingdings" w:hAnsi="Wingdings" w:hint="default"/>
      </w:rPr>
    </w:lvl>
    <w:lvl w:ilvl="6" w:tplc="18781C84">
      <w:start w:val="1"/>
      <w:numFmt w:val="bullet"/>
      <w:lvlText w:val=""/>
      <w:lvlJc w:val="left"/>
      <w:pPr>
        <w:ind w:left="5040" w:hanging="360"/>
      </w:pPr>
      <w:rPr>
        <w:rFonts w:ascii="Symbol" w:hAnsi="Symbol" w:hint="default"/>
      </w:rPr>
    </w:lvl>
    <w:lvl w:ilvl="7" w:tplc="3618AF5C">
      <w:start w:val="1"/>
      <w:numFmt w:val="bullet"/>
      <w:lvlText w:val="o"/>
      <w:lvlJc w:val="left"/>
      <w:pPr>
        <w:ind w:left="5760" w:hanging="360"/>
      </w:pPr>
      <w:rPr>
        <w:rFonts w:ascii="Courier New" w:hAnsi="Courier New" w:hint="default"/>
      </w:rPr>
    </w:lvl>
    <w:lvl w:ilvl="8" w:tplc="0DD28700">
      <w:start w:val="1"/>
      <w:numFmt w:val="bullet"/>
      <w:lvlText w:val=""/>
      <w:lvlJc w:val="left"/>
      <w:pPr>
        <w:ind w:left="6480" w:hanging="360"/>
      </w:pPr>
      <w:rPr>
        <w:rFonts w:ascii="Wingdings" w:hAnsi="Wingdings" w:hint="default"/>
      </w:rPr>
    </w:lvl>
  </w:abstractNum>
  <w:abstractNum w:abstractNumId="239" w15:restartNumberingAfterBreak="0">
    <w:nsid w:val="7E49105B"/>
    <w:multiLevelType w:val="hybridMultilevel"/>
    <w:tmpl w:val="A63E2A30"/>
    <w:lvl w:ilvl="0" w:tplc="21425836">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240" w15:restartNumberingAfterBreak="0">
    <w:nsid w:val="7E5557B0"/>
    <w:multiLevelType w:val="hybridMultilevel"/>
    <w:tmpl w:val="89200CEE"/>
    <w:lvl w:ilvl="0" w:tplc="5B461912">
      <w:start w:val="1"/>
      <w:numFmt w:val="bullet"/>
      <w:lvlText w:val="·"/>
      <w:lvlJc w:val="left"/>
      <w:pPr>
        <w:ind w:left="720" w:hanging="360"/>
      </w:pPr>
      <w:rPr>
        <w:rFonts w:ascii="Symbol" w:hAnsi="Symbol" w:hint="default"/>
      </w:rPr>
    </w:lvl>
    <w:lvl w:ilvl="1" w:tplc="1C9867F2">
      <w:start w:val="1"/>
      <w:numFmt w:val="bullet"/>
      <w:lvlText w:val="o"/>
      <w:lvlJc w:val="left"/>
      <w:pPr>
        <w:ind w:left="1440" w:hanging="360"/>
      </w:pPr>
      <w:rPr>
        <w:rFonts w:ascii="Courier New" w:hAnsi="Courier New" w:hint="default"/>
      </w:rPr>
    </w:lvl>
    <w:lvl w:ilvl="2" w:tplc="3FF868A8">
      <w:start w:val="1"/>
      <w:numFmt w:val="bullet"/>
      <w:lvlText w:val=""/>
      <w:lvlJc w:val="left"/>
      <w:pPr>
        <w:ind w:left="2160" w:hanging="360"/>
      </w:pPr>
      <w:rPr>
        <w:rFonts w:ascii="Wingdings" w:hAnsi="Wingdings" w:hint="default"/>
      </w:rPr>
    </w:lvl>
    <w:lvl w:ilvl="3" w:tplc="6CEC2E9A">
      <w:start w:val="1"/>
      <w:numFmt w:val="bullet"/>
      <w:lvlText w:val=""/>
      <w:lvlJc w:val="left"/>
      <w:pPr>
        <w:ind w:left="2880" w:hanging="360"/>
      </w:pPr>
      <w:rPr>
        <w:rFonts w:ascii="Symbol" w:hAnsi="Symbol" w:hint="default"/>
      </w:rPr>
    </w:lvl>
    <w:lvl w:ilvl="4" w:tplc="398AE5AA">
      <w:start w:val="1"/>
      <w:numFmt w:val="bullet"/>
      <w:lvlText w:val="o"/>
      <w:lvlJc w:val="left"/>
      <w:pPr>
        <w:ind w:left="3600" w:hanging="360"/>
      </w:pPr>
      <w:rPr>
        <w:rFonts w:ascii="Courier New" w:hAnsi="Courier New" w:hint="default"/>
      </w:rPr>
    </w:lvl>
    <w:lvl w:ilvl="5" w:tplc="275C4680">
      <w:start w:val="1"/>
      <w:numFmt w:val="bullet"/>
      <w:lvlText w:val=""/>
      <w:lvlJc w:val="left"/>
      <w:pPr>
        <w:ind w:left="4320" w:hanging="360"/>
      </w:pPr>
      <w:rPr>
        <w:rFonts w:ascii="Wingdings" w:hAnsi="Wingdings" w:hint="default"/>
      </w:rPr>
    </w:lvl>
    <w:lvl w:ilvl="6" w:tplc="1D885174">
      <w:start w:val="1"/>
      <w:numFmt w:val="bullet"/>
      <w:lvlText w:val=""/>
      <w:lvlJc w:val="left"/>
      <w:pPr>
        <w:ind w:left="5040" w:hanging="360"/>
      </w:pPr>
      <w:rPr>
        <w:rFonts w:ascii="Symbol" w:hAnsi="Symbol" w:hint="default"/>
      </w:rPr>
    </w:lvl>
    <w:lvl w:ilvl="7" w:tplc="347A8424">
      <w:start w:val="1"/>
      <w:numFmt w:val="bullet"/>
      <w:lvlText w:val="o"/>
      <w:lvlJc w:val="left"/>
      <w:pPr>
        <w:ind w:left="5760" w:hanging="360"/>
      </w:pPr>
      <w:rPr>
        <w:rFonts w:ascii="Courier New" w:hAnsi="Courier New" w:hint="default"/>
      </w:rPr>
    </w:lvl>
    <w:lvl w:ilvl="8" w:tplc="F7A07A7C">
      <w:start w:val="1"/>
      <w:numFmt w:val="bullet"/>
      <w:lvlText w:val=""/>
      <w:lvlJc w:val="left"/>
      <w:pPr>
        <w:ind w:left="6480" w:hanging="360"/>
      </w:pPr>
      <w:rPr>
        <w:rFonts w:ascii="Wingdings" w:hAnsi="Wingdings" w:hint="default"/>
      </w:rPr>
    </w:lvl>
  </w:abstractNum>
  <w:abstractNum w:abstractNumId="241" w15:restartNumberingAfterBreak="0">
    <w:nsid w:val="7FF68C8A"/>
    <w:multiLevelType w:val="hybridMultilevel"/>
    <w:tmpl w:val="651A0640"/>
    <w:lvl w:ilvl="0" w:tplc="3FF06618">
      <w:start w:val="4"/>
      <w:numFmt w:val="decimal"/>
      <w:lvlText w:val="%1."/>
      <w:lvlJc w:val="left"/>
      <w:pPr>
        <w:ind w:left="720" w:hanging="360"/>
      </w:pPr>
    </w:lvl>
    <w:lvl w:ilvl="1" w:tplc="2CF872AE">
      <w:start w:val="1"/>
      <w:numFmt w:val="lowerLetter"/>
      <w:lvlText w:val="%2."/>
      <w:lvlJc w:val="left"/>
      <w:pPr>
        <w:ind w:left="1440" w:hanging="360"/>
      </w:pPr>
    </w:lvl>
    <w:lvl w:ilvl="2" w:tplc="1C7E7A20">
      <w:start w:val="1"/>
      <w:numFmt w:val="lowerRoman"/>
      <w:lvlText w:val="%3."/>
      <w:lvlJc w:val="right"/>
      <w:pPr>
        <w:ind w:left="2160" w:hanging="180"/>
      </w:pPr>
    </w:lvl>
    <w:lvl w:ilvl="3" w:tplc="B8CAD248">
      <w:start w:val="1"/>
      <w:numFmt w:val="decimal"/>
      <w:lvlText w:val="%4."/>
      <w:lvlJc w:val="left"/>
      <w:pPr>
        <w:ind w:left="2880" w:hanging="360"/>
      </w:pPr>
    </w:lvl>
    <w:lvl w:ilvl="4" w:tplc="99A85BB0">
      <w:start w:val="1"/>
      <w:numFmt w:val="lowerLetter"/>
      <w:lvlText w:val="%5."/>
      <w:lvlJc w:val="left"/>
      <w:pPr>
        <w:ind w:left="3600" w:hanging="360"/>
      </w:pPr>
    </w:lvl>
    <w:lvl w:ilvl="5" w:tplc="D1C0523C">
      <w:start w:val="1"/>
      <w:numFmt w:val="lowerRoman"/>
      <w:lvlText w:val="%6."/>
      <w:lvlJc w:val="right"/>
      <w:pPr>
        <w:ind w:left="4320" w:hanging="180"/>
      </w:pPr>
    </w:lvl>
    <w:lvl w:ilvl="6" w:tplc="2D8A60EE">
      <w:start w:val="1"/>
      <w:numFmt w:val="decimal"/>
      <w:lvlText w:val="%7."/>
      <w:lvlJc w:val="left"/>
      <w:pPr>
        <w:ind w:left="5040" w:hanging="360"/>
      </w:pPr>
    </w:lvl>
    <w:lvl w:ilvl="7" w:tplc="F586967C">
      <w:start w:val="1"/>
      <w:numFmt w:val="lowerLetter"/>
      <w:lvlText w:val="%8."/>
      <w:lvlJc w:val="left"/>
      <w:pPr>
        <w:ind w:left="5760" w:hanging="360"/>
      </w:pPr>
    </w:lvl>
    <w:lvl w:ilvl="8" w:tplc="A224C352">
      <w:start w:val="1"/>
      <w:numFmt w:val="lowerRoman"/>
      <w:lvlText w:val="%9."/>
      <w:lvlJc w:val="right"/>
      <w:pPr>
        <w:ind w:left="6480" w:hanging="180"/>
      </w:pPr>
    </w:lvl>
  </w:abstractNum>
  <w:num w:numId="1" w16cid:durableId="1850213758">
    <w:abstractNumId w:val="241"/>
  </w:num>
  <w:num w:numId="2" w16cid:durableId="2080246543">
    <w:abstractNumId w:val="102"/>
  </w:num>
  <w:num w:numId="3" w16cid:durableId="419644285">
    <w:abstractNumId w:val="88"/>
  </w:num>
  <w:num w:numId="4" w16cid:durableId="1009798039">
    <w:abstractNumId w:val="177"/>
  </w:num>
  <w:num w:numId="5" w16cid:durableId="1814173941">
    <w:abstractNumId w:val="49"/>
  </w:num>
  <w:num w:numId="6" w16cid:durableId="429664024">
    <w:abstractNumId w:val="213"/>
  </w:num>
  <w:num w:numId="7" w16cid:durableId="784352690">
    <w:abstractNumId w:val="198"/>
  </w:num>
  <w:num w:numId="8" w16cid:durableId="1609267812">
    <w:abstractNumId w:val="173"/>
  </w:num>
  <w:num w:numId="9" w16cid:durableId="751973607">
    <w:abstractNumId w:val="152"/>
  </w:num>
  <w:num w:numId="10" w16cid:durableId="2010324289">
    <w:abstractNumId w:val="93"/>
  </w:num>
  <w:num w:numId="11" w16cid:durableId="1237787078">
    <w:abstractNumId w:val="60"/>
  </w:num>
  <w:num w:numId="12" w16cid:durableId="1461144593">
    <w:abstractNumId w:val="32"/>
  </w:num>
  <w:num w:numId="13" w16cid:durableId="1519542663">
    <w:abstractNumId w:val="176"/>
  </w:num>
  <w:num w:numId="14" w16cid:durableId="1970742978">
    <w:abstractNumId w:val="192"/>
  </w:num>
  <w:num w:numId="15" w16cid:durableId="796949344">
    <w:abstractNumId w:val="139"/>
  </w:num>
  <w:num w:numId="16" w16cid:durableId="1295479866">
    <w:abstractNumId w:val="27"/>
  </w:num>
  <w:num w:numId="17" w16cid:durableId="1447845884">
    <w:abstractNumId w:val="30"/>
  </w:num>
  <w:num w:numId="18" w16cid:durableId="1214390134">
    <w:abstractNumId w:val="209"/>
  </w:num>
  <w:num w:numId="19" w16cid:durableId="1766418318">
    <w:abstractNumId w:val="179"/>
  </w:num>
  <w:num w:numId="20" w16cid:durableId="274143161">
    <w:abstractNumId w:val="19"/>
  </w:num>
  <w:num w:numId="21" w16cid:durableId="313291079">
    <w:abstractNumId w:val="115"/>
  </w:num>
  <w:num w:numId="22" w16cid:durableId="212545000">
    <w:abstractNumId w:val="123"/>
  </w:num>
  <w:num w:numId="23" w16cid:durableId="650401977">
    <w:abstractNumId w:val="158"/>
  </w:num>
  <w:num w:numId="24" w16cid:durableId="1016494416">
    <w:abstractNumId w:val="113"/>
  </w:num>
  <w:num w:numId="25" w16cid:durableId="256406312">
    <w:abstractNumId w:val="140"/>
  </w:num>
  <w:num w:numId="26" w16cid:durableId="1520390584">
    <w:abstractNumId w:val="118"/>
  </w:num>
  <w:num w:numId="27" w16cid:durableId="646933085">
    <w:abstractNumId w:val="25"/>
  </w:num>
  <w:num w:numId="28" w16cid:durableId="489752064">
    <w:abstractNumId w:val="24"/>
  </w:num>
  <w:num w:numId="29" w16cid:durableId="663313488">
    <w:abstractNumId w:val="124"/>
  </w:num>
  <w:num w:numId="30" w16cid:durableId="147795028">
    <w:abstractNumId w:val="185"/>
  </w:num>
  <w:num w:numId="31" w16cid:durableId="998578838">
    <w:abstractNumId w:val="80"/>
  </w:num>
  <w:num w:numId="32" w16cid:durableId="539439633">
    <w:abstractNumId w:val="131"/>
  </w:num>
  <w:num w:numId="33" w16cid:durableId="610626938">
    <w:abstractNumId w:val="109"/>
  </w:num>
  <w:num w:numId="34" w16cid:durableId="798063875">
    <w:abstractNumId w:val="218"/>
  </w:num>
  <w:num w:numId="35" w16cid:durableId="855267756">
    <w:abstractNumId w:val="224"/>
  </w:num>
  <w:num w:numId="36" w16cid:durableId="1240359167">
    <w:abstractNumId w:val="75"/>
  </w:num>
  <w:num w:numId="37" w16cid:durableId="531848464">
    <w:abstractNumId w:val="210"/>
  </w:num>
  <w:num w:numId="38" w16cid:durableId="1127896733">
    <w:abstractNumId w:val="240"/>
  </w:num>
  <w:num w:numId="39" w16cid:durableId="172302110">
    <w:abstractNumId w:val="154"/>
  </w:num>
  <w:num w:numId="40" w16cid:durableId="1812092690">
    <w:abstractNumId w:val="16"/>
  </w:num>
  <w:num w:numId="41" w16cid:durableId="1471249176">
    <w:abstractNumId w:val="8"/>
  </w:num>
  <w:num w:numId="42" w16cid:durableId="1036540458">
    <w:abstractNumId w:val="160"/>
  </w:num>
  <w:num w:numId="43" w16cid:durableId="118301877">
    <w:abstractNumId w:val="232"/>
  </w:num>
  <w:num w:numId="44" w16cid:durableId="1554464083">
    <w:abstractNumId w:val="157"/>
  </w:num>
  <w:num w:numId="45" w16cid:durableId="1033463210">
    <w:abstractNumId w:val="162"/>
  </w:num>
  <w:num w:numId="46" w16cid:durableId="498039826">
    <w:abstractNumId w:val="100"/>
  </w:num>
  <w:num w:numId="47" w16cid:durableId="1077674919">
    <w:abstractNumId w:val="117"/>
  </w:num>
  <w:num w:numId="48" w16cid:durableId="1265722162">
    <w:abstractNumId w:val="216"/>
  </w:num>
  <w:num w:numId="49" w16cid:durableId="563873352">
    <w:abstractNumId w:val="156"/>
  </w:num>
  <w:num w:numId="50" w16cid:durableId="745149561">
    <w:abstractNumId w:val="189"/>
  </w:num>
  <w:num w:numId="51" w16cid:durableId="1327517793">
    <w:abstractNumId w:val="132"/>
  </w:num>
  <w:num w:numId="52" w16cid:durableId="609629112">
    <w:abstractNumId w:val="205"/>
  </w:num>
  <w:num w:numId="53" w16cid:durableId="763652205">
    <w:abstractNumId w:val="57"/>
  </w:num>
  <w:num w:numId="54" w16cid:durableId="889536493">
    <w:abstractNumId w:val="194"/>
  </w:num>
  <w:num w:numId="55" w16cid:durableId="1470703531">
    <w:abstractNumId w:val="37"/>
  </w:num>
  <w:num w:numId="56" w16cid:durableId="29184577">
    <w:abstractNumId w:val="183"/>
  </w:num>
  <w:num w:numId="57" w16cid:durableId="1197423862">
    <w:abstractNumId w:val="41"/>
  </w:num>
  <w:num w:numId="58" w16cid:durableId="834612245">
    <w:abstractNumId w:val="5"/>
  </w:num>
  <w:num w:numId="59" w16cid:durableId="1724140779">
    <w:abstractNumId w:val="90"/>
  </w:num>
  <w:num w:numId="60" w16cid:durableId="356931037">
    <w:abstractNumId w:val="58"/>
  </w:num>
  <w:num w:numId="61" w16cid:durableId="1731224742">
    <w:abstractNumId w:val="26"/>
  </w:num>
  <w:num w:numId="62" w16cid:durableId="799882970">
    <w:abstractNumId w:val="174"/>
  </w:num>
  <w:num w:numId="63" w16cid:durableId="452676968">
    <w:abstractNumId w:val="104"/>
  </w:num>
  <w:num w:numId="64" w16cid:durableId="726301325">
    <w:abstractNumId w:val="92"/>
  </w:num>
  <w:num w:numId="65" w16cid:durableId="372928036">
    <w:abstractNumId w:val="126"/>
  </w:num>
  <w:num w:numId="66" w16cid:durableId="1573156789">
    <w:abstractNumId w:val="181"/>
  </w:num>
  <w:num w:numId="67" w16cid:durableId="1438671281">
    <w:abstractNumId w:val="81"/>
  </w:num>
  <w:num w:numId="68" w16cid:durableId="167140436">
    <w:abstractNumId w:val="169"/>
  </w:num>
  <w:num w:numId="69" w16cid:durableId="279534187">
    <w:abstractNumId w:val="17"/>
  </w:num>
  <w:num w:numId="70" w16cid:durableId="713117893">
    <w:abstractNumId w:val="130"/>
  </w:num>
  <w:num w:numId="71" w16cid:durableId="1794131663">
    <w:abstractNumId w:val="12"/>
  </w:num>
  <w:num w:numId="72" w16cid:durableId="1915625528">
    <w:abstractNumId w:val="84"/>
  </w:num>
  <w:num w:numId="73" w16cid:durableId="1933777752">
    <w:abstractNumId w:val="135"/>
  </w:num>
  <w:num w:numId="74" w16cid:durableId="116799517">
    <w:abstractNumId w:val="20"/>
  </w:num>
  <w:num w:numId="75" w16cid:durableId="1593053187">
    <w:abstractNumId w:val="197"/>
  </w:num>
  <w:num w:numId="76" w16cid:durableId="679506811">
    <w:abstractNumId w:val="145"/>
  </w:num>
  <w:num w:numId="77" w16cid:durableId="1082681467">
    <w:abstractNumId w:val="96"/>
  </w:num>
  <w:num w:numId="78" w16cid:durableId="1633053489">
    <w:abstractNumId w:val="200"/>
  </w:num>
  <w:num w:numId="79" w16cid:durableId="620527557">
    <w:abstractNumId w:val="231"/>
  </w:num>
  <w:num w:numId="80" w16cid:durableId="493378224">
    <w:abstractNumId w:val="180"/>
  </w:num>
  <w:num w:numId="81" w16cid:durableId="1088036712">
    <w:abstractNumId w:val="202"/>
  </w:num>
  <w:num w:numId="82" w16cid:durableId="360712009">
    <w:abstractNumId w:val="116"/>
  </w:num>
  <w:num w:numId="83" w16cid:durableId="1857845973">
    <w:abstractNumId w:val="14"/>
  </w:num>
  <w:num w:numId="84" w16cid:durableId="1301424616">
    <w:abstractNumId w:val="13"/>
  </w:num>
  <w:num w:numId="85" w16cid:durableId="2056612364">
    <w:abstractNumId w:val="91"/>
  </w:num>
  <w:num w:numId="86" w16cid:durableId="585117603">
    <w:abstractNumId w:val="9"/>
  </w:num>
  <w:num w:numId="87" w16cid:durableId="1403522546">
    <w:abstractNumId w:val="149"/>
  </w:num>
  <w:num w:numId="88" w16cid:durableId="2031174395">
    <w:abstractNumId w:val="237"/>
  </w:num>
  <w:num w:numId="89" w16cid:durableId="299506544">
    <w:abstractNumId w:val="217"/>
  </w:num>
  <w:num w:numId="90" w16cid:durableId="576746484">
    <w:abstractNumId w:val="228"/>
  </w:num>
  <w:num w:numId="91" w16cid:durableId="981427436">
    <w:abstractNumId w:val="182"/>
  </w:num>
  <w:num w:numId="92" w16cid:durableId="101457151">
    <w:abstractNumId w:val="204"/>
  </w:num>
  <w:num w:numId="93" w16cid:durableId="1763406298">
    <w:abstractNumId w:val="98"/>
  </w:num>
  <w:num w:numId="94" w16cid:durableId="664355423">
    <w:abstractNumId w:val="221"/>
  </w:num>
  <w:num w:numId="95" w16cid:durableId="509873428">
    <w:abstractNumId w:val="48"/>
  </w:num>
  <w:num w:numId="96" w16cid:durableId="2135440197">
    <w:abstractNumId w:val="206"/>
  </w:num>
  <w:num w:numId="97" w16cid:durableId="1745646781">
    <w:abstractNumId w:val="33"/>
  </w:num>
  <w:num w:numId="98" w16cid:durableId="2061248013">
    <w:abstractNumId w:val="28"/>
  </w:num>
  <w:num w:numId="99" w16cid:durableId="1576892950">
    <w:abstractNumId w:val="78"/>
  </w:num>
  <w:num w:numId="100" w16cid:durableId="624429039">
    <w:abstractNumId w:val="73"/>
  </w:num>
  <w:num w:numId="101" w16cid:durableId="1496726455">
    <w:abstractNumId w:val="51"/>
  </w:num>
  <w:num w:numId="102" w16cid:durableId="1015624">
    <w:abstractNumId w:val="85"/>
  </w:num>
  <w:num w:numId="103" w16cid:durableId="1316956984">
    <w:abstractNumId w:val="146"/>
  </w:num>
  <w:num w:numId="104" w16cid:durableId="1476529171">
    <w:abstractNumId w:val="134"/>
  </w:num>
  <w:num w:numId="105" w16cid:durableId="1168013902">
    <w:abstractNumId w:val="133"/>
  </w:num>
  <w:num w:numId="106" w16cid:durableId="1415198686">
    <w:abstractNumId w:val="87"/>
  </w:num>
  <w:num w:numId="107" w16cid:durableId="851257132">
    <w:abstractNumId w:val="137"/>
  </w:num>
  <w:num w:numId="108" w16cid:durableId="866598854">
    <w:abstractNumId w:val="188"/>
  </w:num>
  <w:num w:numId="109" w16cid:durableId="660889640">
    <w:abstractNumId w:val="76"/>
  </w:num>
  <w:num w:numId="110" w16cid:durableId="742606448">
    <w:abstractNumId w:val="142"/>
  </w:num>
  <w:num w:numId="111" w16cid:durableId="1831022452">
    <w:abstractNumId w:val="108"/>
  </w:num>
  <w:num w:numId="112" w16cid:durableId="1597713818">
    <w:abstractNumId w:val="74"/>
  </w:num>
  <w:num w:numId="113" w16cid:durableId="1938633683">
    <w:abstractNumId w:val="42"/>
  </w:num>
  <w:num w:numId="114" w16cid:durableId="1495341877">
    <w:abstractNumId w:val="167"/>
  </w:num>
  <w:num w:numId="115" w16cid:durableId="296178839">
    <w:abstractNumId w:val="207"/>
  </w:num>
  <w:num w:numId="116" w16cid:durableId="1968780986">
    <w:abstractNumId w:val="184"/>
  </w:num>
  <w:num w:numId="117" w16cid:durableId="18359943">
    <w:abstractNumId w:val="148"/>
  </w:num>
  <w:num w:numId="118" w16cid:durableId="1021275363">
    <w:abstractNumId w:val="15"/>
  </w:num>
  <w:num w:numId="119" w16cid:durableId="1607695858">
    <w:abstractNumId w:val="111"/>
  </w:num>
  <w:num w:numId="120" w16cid:durableId="1076630043">
    <w:abstractNumId w:val="101"/>
  </w:num>
  <w:num w:numId="121" w16cid:durableId="733893863">
    <w:abstractNumId w:val="103"/>
  </w:num>
  <w:num w:numId="122" w16cid:durableId="785541405">
    <w:abstractNumId w:val="186"/>
  </w:num>
  <w:num w:numId="123" w16cid:durableId="300382976">
    <w:abstractNumId w:val="40"/>
  </w:num>
  <w:num w:numId="124" w16cid:durableId="409888296">
    <w:abstractNumId w:val="121"/>
  </w:num>
  <w:num w:numId="125" w16cid:durableId="204830761">
    <w:abstractNumId w:val="36"/>
  </w:num>
  <w:num w:numId="126" w16cid:durableId="671642698">
    <w:abstractNumId w:val="50"/>
  </w:num>
  <w:num w:numId="127" w16cid:durableId="681782227">
    <w:abstractNumId w:val="171"/>
  </w:num>
  <w:num w:numId="128" w16cid:durableId="1056052000">
    <w:abstractNumId w:val="43"/>
  </w:num>
  <w:num w:numId="129" w16cid:durableId="435247243">
    <w:abstractNumId w:val="136"/>
  </w:num>
  <w:num w:numId="130" w16cid:durableId="1767001052">
    <w:abstractNumId w:val="215"/>
  </w:num>
  <w:num w:numId="131" w16cid:durableId="285552707">
    <w:abstractNumId w:val="52"/>
  </w:num>
  <w:num w:numId="132" w16cid:durableId="729306591">
    <w:abstractNumId w:val="238"/>
  </w:num>
  <w:num w:numId="133" w16cid:durableId="1851597501">
    <w:abstractNumId w:val="125"/>
  </w:num>
  <w:num w:numId="134" w16cid:durableId="1077215813">
    <w:abstractNumId w:val="138"/>
  </w:num>
  <w:num w:numId="135" w16cid:durableId="889998897">
    <w:abstractNumId w:val="211"/>
  </w:num>
  <w:num w:numId="136" w16cid:durableId="1714888218">
    <w:abstractNumId w:val="170"/>
  </w:num>
  <w:num w:numId="137" w16cid:durableId="761799180">
    <w:abstractNumId w:val="201"/>
  </w:num>
  <w:num w:numId="138" w16cid:durableId="1632902254">
    <w:abstractNumId w:val="196"/>
  </w:num>
  <w:num w:numId="139" w16cid:durableId="183986103">
    <w:abstractNumId w:val="68"/>
  </w:num>
  <w:num w:numId="140" w16cid:durableId="708995075">
    <w:abstractNumId w:val="226"/>
  </w:num>
  <w:num w:numId="141" w16cid:durableId="1047146988">
    <w:abstractNumId w:val="219"/>
  </w:num>
  <w:num w:numId="142" w16cid:durableId="1575512689">
    <w:abstractNumId w:val="190"/>
  </w:num>
  <w:num w:numId="143" w16cid:durableId="127672308">
    <w:abstractNumId w:val="38"/>
  </w:num>
  <w:num w:numId="144" w16cid:durableId="72286875">
    <w:abstractNumId w:val="54"/>
  </w:num>
  <w:num w:numId="145" w16cid:durableId="1284774850">
    <w:abstractNumId w:val="214"/>
  </w:num>
  <w:num w:numId="146" w16cid:durableId="1167595858">
    <w:abstractNumId w:val="159"/>
  </w:num>
  <w:num w:numId="147" w16cid:durableId="1325009751">
    <w:abstractNumId w:val="69"/>
  </w:num>
  <w:num w:numId="148" w16cid:durableId="943003507">
    <w:abstractNumId w:val="175"/>
  </w:num>
  <w:num w:numId="149" w16cid:durableId="430443163">
    <w:abstractNumId w:val="235"/>
  </w:num>
  <w:num w:numId="150" w16cid:durableId="1477642569">
    <w:abstractNumId w:val="63"/>
  </w:num>
  <w:num w:numId="151" w16cid:durableId="219901308">
    <w:abstractNumId w:val="112"/>
  </w:num>
  <w:num w:numId="152" w16cid:durableId="1617441455">
    <w:abstractNumId w:val="82"/>
  </w:num>
  <w:num w:numId="153" w16cid:durableId="699622543">
    <w:abstractNumId w:val="10"/>
  </w:num>
  <w:num w:numId="154" w16cid:durableId="2071926327">
    <w:abstractNumId w:val="70"/>
  </w:num>
  <w:num w:numId="155" w16cid:durableId="728267631">
    <w:abstractNumId w:val="4"/>
  </w:num>
  <w:num w:numId="156" w16cid:durableId="1145465950">
    <w:abstractNumId w:val="89"/>
  </w:num>
  <w:num w:numId="157" w16cid:durableId="334647472">
    <w:abstractNumId w:val="72"/>
  </w:num>
  <w:num w:numId="158" w16cid:durableId="551119311">
    <w:abstractNumId w:val="236"/>
  </w:num>
  <w:num w:numId="159" w16cid:durableId="1063871193">
    <w:abstractNumId w:val="153"/>
  </w:num>
  <w:num w:numId="160" w16cid:durableId="1026907695">
    <w:abstractNumId w:val="23"/>
  </w:num>
  <w:num w:numId="161" w16cid:durableId="1227909389">
    <w:abstractNumId w:val="230"/>
  </w:num>
  <w:num w:numId="162" w16cid:durableId="1658265231">
    <w:abstractNumId w:val="34"/>
  </w:num>
  <w:num w:numId="163" w16cid:durableId="2079202389">
    <w:abstractNumId w:val="21"/>
  </w:num>
  <w:num w:numId="164" w16cid:durableId="945422745">
    <w:abstractNumId w:val="155"/>
  </w:num>
  <w:num w:numId="165" w16cid:durableId="1756317849">
    <w:abstractNumId w:val="66"/>
  </w:num>
  <w:num w:numId="166" w16cid:durableId="1837725017">
    <w:abstractNumId w:val="129"/>
  </w:num>
  <w:num w:numId="167" w16cid:durableId="1173496685">
    <w:abstractNumId w:val="220"/>
  </w:num>
  <w:num w:numId="168" w16cid:durableId="1801344081">
    <w:abstractNumId w:val="95"/>
  </w:num>
  <w:num w:numId="169" w16cid:durableId="937756786">
    <w:abstractNumId w:val="199"/>
  </w:num>
  <w:num w:numId="170" w16cid:durableId="119299081">
    <w:abstractNumId w:val="151"/>
  </w:num>
  <w:num w:numId="171" w16cid:durableId="909851545">
    <w:abstractNumId w:val="233"/>
  </w:num>
  <w:num w:numId="172" w16cid:durableId="972297502">
    <w:abstractNumId w:val="166"/>
  </w:num>
  <w:num w:numId="173" w16cid:durableId="1524128811">
    <w:abstractNumId w:val="45"/>
  </w:num>
  <w:num w:numId="174" w16cid:durableId="1077896858">
    <w:abstractNumId w:val="128"/>
  </w:num>
  <w:num w:numId="175" w16cid:durableId="2070301666">
    <w:abstractNumId w:val="172"/>
  </w:num>
  <w:num w:numId="176" w16cid:durableId="1582987988">
    <w:abstractNumId w:val="193"/>
  </w:num>
  <w:num w:numId="177" w16cid:durableId="50354219">
    <w:abstractNumId w:val="163"/>
  </w:num>
  <w:num w:numId="178" w16cid:durableId="1274169693">
    <w:abstractNumId w:val="223"/>
  </w:num>
  <w:num w:numId="179" w16cid:durableId="275143171">
    <w:abstractNumId w:val="99"/>
  </w:num>
  <w:num w:numId="180" w16cid:durableId="536894865">
    <w:abstractNumId w:val="94"/>
  </w:num>
  <w:num w:numId="181" w16cid:durableId="1323505811">
    <w:abstractNumId w:val="141"/>
  </w:num>
  <w:num w:numId="182" w16cid:durableId="2077701601">
    <w:abstractNumId w:val="110"/>
  </w:num>
  <w:num w:numId="183" w16cid:durableId="1768109529">
    <w:abstractNumId w:val="234"/>
  </w:num>
  <w:num w:numId="184" w16cid:durableId="1718508790">
    <w:abstractNumId w:val="6"/>
  </w:num>
  <w:num w:numId="185" w16cid:durableId="472018720">
    <w:abstractNumId w:val="61"/>
  </w:num>
  <w:num w:numId="186" w16cid:durableId="644118258">
    <w:abstractNumId w:val="39"/>
  </w:num>
  <w:num w:numId="187" w16cid:durableId="1179926453">
    <w:abstractNumId w:val="227"/>
  </w:num>
  <w:num w:numId="188" w16cid:durableId="2095318166">
    <w:abstractNumId w:val="208"/>
  </w:num>
  <w:num w:numId="189" w16cid:durableId="227500491">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2112822993">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16cid:durableId="251552127">
    <w:abstractNumId w:val="67"/>
  </w:num>
  <w:num w:numId="192" w16cid:durableId="1340891159">
    <w:abstractNumId w:val="19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16cid:durableId="1809786366">
    <w:abstractNumId w:val="10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16cid:durableId="2065325415">
    <w:abstractNumId w:val="7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16cid:durableId="717045435">
    <w:abstractNumId w:val="2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120540903">
    <w:abstractNumId w:val="144"/>
  </w:num>
  <w:num w:numId="197" w16cid:durableId="1111243985">
    <w:abstractNumId w:val="168"/>
  </w:num>
  <w:num w:numId="198" w16cid:durableId="1201089979">
    <w:abstractNumId w:val="127"/>
  </w:num>
  <w:num w:numId="199" w16cid:durableId="353725125">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2087220746">
    <w:abstractNumId w:val="15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16cid:durableId="184565044">
    <w:abstractNumId w:val="1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16cid:durableId="624431451">
    <w:abstractNumId w:val="8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1117603645">
    <w:abstractNumId w:val="44"/>
  </w:num>
  <w:num w:numId="204" w16cid:durableId="1868643950">
    <w:abstractNumId w:val="55"/>
  </w:num>
  <w:num w:numId="205" w16cid:durableId="2027248673">
    <w:abstractNumId w:val="203"/>
  </w:num>
  <w:num w:numId="206" w16cid:durableId="1658223452">
    <w:abstractNumId w:val="143"/>
  </w:num>
  <w:num w:numId="207" w16cid:durableId="1564827470">
    <w:abstractNumId w:val="2"/>
  </w:num>
  <w:num w:numId="208" w16cid:durableId="550962091">
    <w:abstractNumId w:val="29"/>
  </w:num>
  <w:num w:numId="209" w16cid:durableId="1839926113">
    <w:abstractNumId w:val="71"/>
  </w:num>
  <w:num w:numId="210" w16cid:durableId="822161288">
    <w:abstractNumId w:val="7"/>
  </w:num>
  <w:num w:numId="211" w16cid:durableId="819734926">
    <w:abstractNumId w:val="222"/>
  </w:num>
  <w:num w:numId="212" w16cid:durableId="858661803">
    <w:abstractNumId w:val="1"/>
  </w:num>
  <w:num w:numId="213" w16cid:durableId="1054088985">
    <w:abstractNumId w:val="18"/>
  </w:num>
  <w:num w:numId="214" w16cid:durableId="1639916545">
    <w:abstractNumId w:val="122"/>
  </w:num>
  <w:num w:numId="215" w16cid:durableId="1573545998">
    <w:abstractNumId w:val="11"/>
  </w:num>
  <w:num w:numId="216" w16cid:durableId="1396779873">
    <w:abstractNumId w:val="119"/>
  </w:num>
  <w:num w:numId="217" w16cid:durableId="2105881630">
    <w:abstractNumId w:val="0"/>
  </w:num>
  <w:num w:numId="218" w16cid:durableId="648752522">
    <w:abstractNumId w:val="79"/>
  </w:num>
  <w:num w:numId="219" w16cid:durableId="802506317">
    <w:abstractNumId w:val="56"/>
  </w:num>
  <w:num w:numId="220" w16cid:durableId="981272029">
    <w:abstractNumId w:val="35"/>
  </w:num>
  <w:num w:numId="221" w16cid:durableId="734547012">
    <w:abstractNumId w:val="120"/>
  </w:num>
  <w:num w:numId="222" w16cid:durableId="70087830">
    <w:abstractNumId w:val="107"/>
  </w:num>
  <w:num w:numId="223" w16cid:durableId="1935703187">
    <w:abstractNumId w:val="97"/>
  </w:num>
  <w:num w:numId="224" w16cid:durableId="1743798341">
    <w:abstractNumId w:val="161"/>
  </w:num>
  <w:num w:numId="225" w16cid:durableId="1227104715">
    <w:abstractNumId w:val="64"/>
  </w:num>
  <w:num w:numId="226" w16cid:durableId="824205942">
    <w:abstractNumId w:val="46"/>
  </w:num>
  <w:num w:numId="227" w16cid:durableId="612060219">
    <w:abstractNumId w:val="83"/>
  </w:num>
  <w:num w:numId="228" w16cid:durableId="658340992">
    <w:abstractNumId w:val="164"/>
  </w:num>
  <w:num w:numId="229" w16cid:durableId="113255292">
    <w:abstractNumId w:val="165"/>
  </w:num>
  <w:num w:numId="230" w16cid:durableId="2145538055">
    <w:abstractNumId w:val="178"/>
  </w:num>
  <w:num w:numId="231" w16cid:durableId="1874539036">
    <w:abstractNumId w:val="53"/>
  </w:num>
  <w:num w:numId="232" w16cid:durableId="360520154">
    <w:abstractNumId w:val="59"/>
  </w:num>
  <w:num w:numId="233" w16cid:durableId="61566767">
    <w:abstractNumId w:val="3"/>
  </w:num>
  <w:num w:numId="234" w16cid:durableId="822963743">
    <w:abstractNumId w:val="212"/>
  </w:num>
  <w:num w:numId="235" w16cid:durableId="1662587902">
    <w:abstractNumId w:val="62"/>
  </w:num>
  <w:num w:numId="236" w16cid:durableId="754088154">
    <w:abstractNumId w:val="47"/>
  </w:num>
  <w:num w:numId="237" w16cid:durableId="550338098">
    <w:abstractNumId w:val="105"/>
  </w:num>
  <w:num w:numId="238" w16cid:durableId="414937145">
    <w:abstractNumId w:val="187"/>
  </w:num>
  <w:num w:numId="239" w16cid:durableId="345325626">
    <w:abstractNumId w:val="229"/>
  </w:num>
  <w:num w:numId="240" w16cid:durableId="826750638">
    <w:abstractNumId w:val="147"/>
  </w:num>
  <w:num w:numId="241" w16cid:durableId="1693335404">
    <w:abstractNumId w:val="65"/>
  </w:num>
  <w:num w:numId="242" w16cid:durableId="1159885965">
    <w:abstractNumId w:val="23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colormru v:ext="edit" colors="#cff,#edfff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3E05"/>
    <w:rsid w:val="0000016F"/>
    <w:rsid w:val="000010F2"/>
    <w:rsid w:val="00002077"/>
    <w:rsid w:val="000036BA"/>
    <w:rsid w:val="000044B4"/>
    <w:rsid w:val="00004839"/>
    <w:rsid w:val="0000738E"/>
    <w:rsid w:val="0001149A"/>
    <w:rsid w:val="00013F90"/>
    <w:rsid w:val="00014743"/>
    <w:rsid w:val="00017D83"/>
    <w:rsid w:val="00020E9C"/>
    <w:rsid w:val="00024A1A"/>
    <w:rsid w:val="00025C8B"/>
    <w:rsid w:val="0003513C"/>
    <w:rsid w:val="00037E4A"/>
    <w:rsid w:val="0004030E"/>
    <w:rsid w:val="00040F2A"/>
    <w:rsid w:val="0004154C"/>
    <w:rsid w:val="00041609"/>
    <w:rsid w:val="00044B73"/>
    <w:rsid w:val="000510CF"/>
    <w:rsid w:val="000555DF"/>
    <w:rsid w:val="000567A7"/>
    <w:rsid w:val="00057FA7"/>
    <w:rsid w:val="00060090"/>
    <w:rsid w:val="00061197"/>
    <w:rsid w:val="00064AEB"/>
    <w:rsid w:val="000664A5"/>
    <w:rsid w:val="00073017"/>
    <w:rsid w:val="00073C0B"/>
    <w:rsid w:val="00074027"/>
    <w:rsid w:val="000766FD"/>
    <w:rsid w:val="00080A2F"/>
    <w:rsid w:val="00081287"/>
    <w:rsid w:val="00085CFD"/>
    <w:rsid w:val="00087686"/>
    <w:rsid w:val="00090A29"/>
    <w:rsid w:val="00091B74"/>
    <w:rsid w:val="000926F3"/>
    <w:rsid w:val="00093654"/>
    <w:rsid w:val="00096321"/>
    <w:rsid w:val="000A00EA"/>
    <w:rsid w:val="000A12C8"/>
    <w:rsid w:val="000A3EC6"/>
    <w:rsid w:val="000A4235"/>
    <w:rsid w:val="000A786D"/>
    <w:rsid w:val="000B20FE"/>
    <w:rsid w:val="000B244B"/>
    <w:rsid w:val="000B4511"/>
    <w:rsid w:val="000B5A4E"/>
    <w:rsid w:val="000B5ED5"/>
    <w:rsid w:val="000B638E"/>
    <w:rsid w:val="000B7909"/>
    <w:rsid w:val="000C18DA"/>
    <w:rsid w:val="000C1EB2"/>
    <w:rsid w:val="000C4A79"/>
    <w:rsid w:val="000C5CAB"/>
    <w:rsid w:val="000D07C3"/>
    <w:rsid w:val="000D1F34"/>
    <w:rsid w:val="000D3149"/>
    <w:rsid w:val="000D389F"/>
    <w:rsid w:val="000D4467"/>
    <w:rsid w:val="000D6035"/>
    <w:rsid w:val="000D703D"/>
    <w:rsid w:val="000D7369"/>
    <w:rsid w:val="000D74DD"/>
    <w:rsid w:val="000E281E"/>
    <w:rsid w:val="000E3325"/>
    <w:rsid w:val="000E4C3C"/>
    <w:rsid w:val="000F01BF"/>
    <w:rsid w:val="000F03E3"/>
    <w:rsid w:val="000F577C"/>
    <w:rsid w:val="00107C22"/>
    <w:rsid w:val="00110864"/>
    <w:rsid w:val="00111DD2"/>
    <w:rsid w:val="00116885"/>
    <w:rsid w:val="00123F64"/>
    <w:rsid w:val="00124837"/>
    <w:rsid w:val="001269AE"/>
    <w:rsid w:val="00126EA3"/>
    <w:rsid w:val="00130226"/>
    <w:rsid w:val="001311BF"/>
    <w:rsid w:val="00131D33"/>
    <w:rsid w:val="00132603"/>
    <w:rsid w:val="001329E7"/>
    <w:rsid w:val="00133162"/>
    <w:rsid w:val="001351CC"/>
    <w:rsid w:val="001408C2"/>
    <w:rsid w:val="00141E98"/>
    <w:rsid w:val="00151593"/>
    <w:rsid w:val="00151E33"/>
    <w:rsid w:val="001538D5"/>
    <w:rsid w:val="0015554C"/>
    <w:rsid w:val="00157FE9"/>
    <w:rsid w:val="00161C35"/>
    <w:rsid w:val="00163215"/>
    <w:rsid w:val="00164859"/>
    <w:rsid w:val="00166A23"/>
    <w:rsid w:val="00166E7A"/>
    <w:rsid w:val="00170266"/>
    <w:rsid w:val="00173ACB"/>
    <w:rsid w:val="00173D6F"/>
    <w:rsid w:val="00174018"/>
    <w:rsid w:val="001755B3"/>
    <w:rsid w:val="00176D07"/>
    <w:rsid w:val="00181CC1"/>
    <w:rsid w:val="00181CF9"/>
    <w:rsid w:val="00187CB6"/>
    <w:rsid w:val="001906D9"/>
    <w:rsid w:val="00191BF5"/>
    <w:rsid w:val="00192C1A"/>
    <w:rsid w:val="00193D9A"/>
    <w:rsid w:val="001A18CE"/>
    <w:rsid w:val="001A1D9D"/>
    <w:rsid w:val="001A2EC7"/>
    <w:rsid w:val="001A5A0C"/>
    <w:rsid w:val="001A5C8A"/>
    <w:rsid w:val="001A68BA"/>
    <w:rsid w:val="001A6F67"/>
    <w:rsid w:val="001B2054"/>
    <w:rsid w:val="001B4AF4"/>
    <w:rsid w:val="001B70A7"/>
    <w:rsid w:val="001C0513"/>
    <w:rsid w:val="001C0A64"/>
    <w:rsid w:val="001C2196"/>
    <w:rsid w:val="001C3FBA"/>
    <w:rsid w:val="001C41E3"/>
    <w:rsid w:val="001D0DD8"/>
    <w:rsid w:val="001D23E9"/>
    <w:rsid w:val="001D3DC7"/>
    <w:rsid w:val="001D3DF6"/>
    <w:rsid w:val="001D4C9B"/>
    <w:rsid w:val="001D52DF"/>
    <w:rsid w:val="001E24E4"/>
    <w:rsid w:val="001E54B9"/>
    <w:rsid w:val="001E76D9"/>
    <w:rsid w:val="001E7D32"/>
    <w:rsid w:val="001F0858"/>
    <w:rsid w:val="001F4437"/>
    <w:rsid w:val="001F4E81"/>
    <w:rsid w:val="001F54B7"/>
    <w:rsid w:val="001F5BEF"/>
    <w:rsid w:val="001F7190"/>
    <w:rsid w:val="00201281"/>
    <w:rsid w:val="00202A62"/>
    <w:rsid w:val="00203143"/>
    <w:rsid w:val="0020616A"/>
    <w:rsid w:val="00206B4A"/>
    <w:rsid w:val="00206DB6"/>
    <w:rsid w:val="0021084B"/>
    <w:rsid w:val="002139B2"/>
    <w:rsid w:val="0021608F"/>
    <w:rsid w:val="0021647C"/>
    <w:rsid w:val="00216947"/>
    <w:rsid w:val="00217F4F"/>
    <w:rsid w:val="002204D6"/>
    <w:rsid w:val="00220D0B"/>
    <w:rsid w:val="00222163"/>
    <w:rsid w:val="0022290F"/>
    <w:rsid w:val="002233D0"/>
    <w:rsid w:val="00224EA8"/>
    <w:rsid w:val="002267B0"/>
    <w:rsid w:val="00233587"/>
    <w:rsid w:val="00244C7D"/>
    <w:rsid w:val="0025534F"/>
    <w:rsid w:val="00256D82"/>
    <w:rsid w:val="0026063E"/>
    <w:rsid w:val="002612EB"/>
    <w:rsid w:val="002645F8"/>
    <w:rsid w:val="00265F05"/>
    <w:rsid w:val="00266C9E"/>
    <w:rsid w:val="00267A66"/>
    <w:rsid w:val="002722C1"/>
    <w:rsid w:val="00272DE4"/>
    <w:rsid w:val="0027432C"/>
    <w:rsid w:val="00275E68"/>
    <w:rsid w:val="00275FEC"/>
    <w:rsid w:val="00276BF1"/>
    <w:rsid w:val="00285732"/>
    <w:rsid w:val="002875BD"/>
    <w:rsid w:val="00295931"/>
    <w:rsid w:val="00297DAB"/>
    <w:rsid w:val="002A1025"/>
    <w:rsid w:val="002A1509"/>
    <w:rsid w:val="002A4362"/>
    <w:rsid w:val="002A4391"/>
    <w:rsid w:val="002B10E5"/>
    <w:rsid w:val="002B2478"/>
    <w:rsid w:val="002B2CBA"/>
    <w:rsid w:val="002B47FB"/>
    <w:rsid w:val="002B6116"/>
    <w:rsid w:val="002B61B9"/>
    <w:rsid w:val="002C09CF"/>
    <w:rsid w:val="002C1766"/>
    <w:rsid w:val="002C61FB"/>
    <w:rsid w:val="002D0578"/>
    <w:rsid w:val="002D0DA6"/>
    <w:rsid w:val="002D0F05"/>
    <w:rsid w:val="002D1120"/>
    <w:rsid w:val="002D655A"/>
    <w:rsid w:val="002E07AC"/>
    <w:rsid w:val="002E1B76"/>
    <w:rsid w:val="002E1E41"/>
    <w:rsid w:val="002E5D1C"/>
    <w:rsid w:val="002E5D96"/>
    <w:rsid w:val="002E7217"/>
    <w:rsid w:val="002F6044"/>
    <w:rsid w:val="0030727A"/>
    <w:rsid w:val="003073B3"/>
    <w:rsid w:val="00307AE7"/>
    <w:rsid w:val="00315E8F"/>
    <w:rsid w:val="00316BDF"/>
    <w:rsid w:val="00321786"/>
    <w:rsid w:val="00321DAF"/>
    <w:rsid w:val="003224E3"/>
    <w:rsid w:val="00326A01"/>
    <w:rsid w:val="00326BBC"/>
    <w:rsid w:val="00326D1B"/>
    <w:rsid w:val="003278C9"/>
    <w:rsid w:val="00340FB8"/>
    <w:rsid w:val="003410A8"/>
    <w:rsid w:val="00341B47"/>
    <w:rsid w:val="003427D7"/>
    <w:rsid w:val="0034441C"/>
    <w:rsid w:val="00345A79"/>
    <w:rsid w:val="003465D6"/>
    <w:rsid w:val="00346AD8"/>
    <w:rsid w:val="00350F8E"/>
    <w:rsid w:val="0035200F"/>
    <w:rsid w:val="00352981"/>
    <w:rsid w:val="00352A00"/>
    <w:rsid w:val="00357E40"/>
    <w:rsid w:val="00360D0E"/>
    <w:rsid w:val="00361A04"/>
    <w:rsid w:val="00365ECC"/>
    <w:rsid w:val="00367E76"/>
    <w:rsid w:val="003732E2"/>
    <w:rsid w:val="0037435E"/>
    <w:rsid w:val="00374FA1"/>
    <w:rsid w:val="003817F1"/>
    <w:rsid w:val="00383FCC"/>
    <w:rsid w:val="00384265"/>
    <w:rsid w:val="00385C7F"/>
    <w:rsid w:val="00385E39"/>
    <w:rsid w:val="00391FF0"/>
    <w:rsid w:val="00392AB6"/>
    <w:rsid w:val="00393B4A"/>
    <w:rsid w:val="0039446C"/>
    <w:rsid w:val="00394B99"/>
    <w:rsid w:val="00394DB8"/>
    <w:rsid w:val="00395303"/>
    <w:rsid w:val="003A16A8"/>
    <w:rsid w:val="003A3314"/>
    <w:rsid w:val="003A3C83"/>
    <w:rsid w:val="003A6882"/>
    <w:rsid w:val="003A6951"/>
    <w:rsid w:val="003A744C"/>
    <w:rsid w:val="003B2991"/>
    <w:rsid w:val="003B4E5A"/>
    <w:rsid w:val="003B62C9"/>
    <w:rsid w:val="003C2359"/>
    <w:rsid w:val="003C6A44"/>
    <w:rsid w:val="003C7B12"/>
    <w:rsid w:val="003D04A4"/>
    <w:rsid w:val="003D1F40"/>
    <w:rsid w:val="003D278A"/>
    <w:rsid w:val="003E34B4"/>
    <w:rsid w:val="003E3F68"/>
    <w:rsid w:val="003E5118"/>
    <w:rsid w:val="003E701D"/>
    <w:rsid w:val="003F039F"/>
    <w:rsid w:val="003F15A8"/>
    <w:rsid w:val="003F2EBC"/>
    <w:rsid w:val="003F4E41"/>
    <w:rsid w:val="003F7FB3"/>
    <w:rsid w:val="0040750A"/>
    <w:rsid w:val="00411A62"/>
    <w:rsid w:val="004124AE"/>
    <w:rsid w:val="00416D29"/>
    <w:rsid w:val="00417266"/>
    <w:rsid w:val="00417AAB"/>
    <w:rsid w:val="00420AD8"/>
    <w:rsid w:val="00423251"/>
    <w:rsid w:val="0042452E"/>
    <w:rsid w:val="00424E8F"/>
    <w:rsid w:val="00427BBF"/>
    <w:rsid w:val="0043129F"/>
    <w:rsid w:val="004314DD"/>
    <w:rsid w:val="004319F7"/>
    <w:rsid w:val="004356F8"/>
    <w:rsid w:val="00436998"/>
    <w:rsid w:val="00437684"/>
    <w:rsid w:val="00440687"/>
    <w:rsid w:val="00441735"/>
    <w:rsid w:val="0044351A"/>
    <w:rsid w:val="00444349"/>
    <w:rsid w:val="0044475C"/>
    <w:rsid w:val="00445FA1"/>
    <w:rsid w:val="00447176"/>
    <w:rsid w:val="00452288"/>
    <w:rsid w:val="00452E8D"/>
    <w:rsid w:val="00454500"/>
    <w:rsid w:val="004545C1"/>
    <w:rsid w:val="00462CDC"/>
    <w:rsid w:val="004639E5"/>
    <w:rsid w:val="004647E2"/>
    <w:rsid w:val="00464D7D"/>
    <w:rsid w:val="00467682"/>
    <w:rsid w:val="0047295C"/>
    <w:rsid w:val="00472D7D"/>
    <w:rsid w:val="0047744C"/>
    <w:rsid w:val="00477C04"/>
    <w:rsid w:val="004800AF"/>
    <w:rsid w:val="00480822"/>
    <w:rsid w:val="00481585"/>
    <w:rsid w:val="004869C7"/>
    <w:rsid w:val="0049187F"/>
    <w:rsid w:val="00494A65"/>
    <w:rsid w:val="00495555"/>
    <w:rsid w:val="00495F6E"/>
    <w:rsid w:val="00497299"/>
    <w:rsid w:val="004A1948"/>
    <w:rsid w:val="004A4BF4"/>
    <w:rsid w:val="004A73E8"/>
    <w:rsid w:val="004B0C13"/>
    <w:rsid w:val="004B18EA"/>
    <w:rsid w:val="004B40EE"/>
    <w:rsid w:val="004B5E0F"/>
    <w:rsid w:val="004C3E20"/>
    <w:rsid w:val="004D0BE0"/>
    <w:rsid w:val="004D34C9"/>
    <w:rsid w:val="004D3EF1"/>
    <w:rsid w:val="004D6CEA"/>
    <w:rsid w:val="004E0C4D"/>
    <w:rsid w:val="004E0EBD"/>
    <w:rsid w:val="004E413A"/>
    <w:rsid w:val="004E436C"/>
    <w:rsid w:val="004E725B"/>
    <w:rsid w:val="004F35F0"/>
    <w:rsid w:val="004F4B6F"/>
    <w:rsid w:val="004F54AC"/>
    <w:rsid w:val="005023AC"/>
    <w:rsid w:val="00507EC5"/>
    <w:rsid w:val="00507F76"/>
    <w:rsid w:val="00510163"/>
    <w:rsid w:val="0051158E"/>
    <w:rsid w:val="00511A2E"/>
    <w:rsid w:val="005153FB"/>
    <w:rsid w:val="0052015D"/>
    <w:rsid w:val="00524AA7"/>
    <w:rsid w:val="00526ED2"/>
    <w:rsid w:val="0053051F"/>
    <w:rsid w:val="00535898"/>
    <w:rsid w:val="00535FB5"/>
    <w:rsid w:val="00545C18"/>
    <w:rsid w:val="00545F08"/>
    <w:rsid w:val="005531E7"/>
    <w:rsid w:val="00553227"/>
    <w:rsid w:val="00555214"/>
    <w:rsid w:val="005571C1"/>
    <w:rsid w:val="005602BD"/>
    <w:rsid w:val="0056045D"/>
    <w:rsid w:val="00560841"/>
    <w:rsid w:val="0056169C"/>
    <w:rsid w:val="00562DAA"/>
    <w:rsid w:val="00564120"/>
    <w:rsid w:val="00570FA6"/>
    <w:rsid w:val="005730D5"/>
    <w:rsid w:val="00574E21"/>
    <w:rsid w:val="00576827"/>
    <w:rsid w:val="00576C3E"/>
    <w:rsid w:val="005770AA"/>
    <w:rsid w:val="005815E0"/>
    <w:rsid w:val="00584226"/>
    <w:rsid w:val="0058687D"/>
    <w:rsid w:val="00593AE8"/>
    <w:rsid w:val="0059472B"/>
    <w:rsid w:val="0059734F"/>
    <w:rsid w:val="005A04D6"/>
    <w:rsid w:val="005A0BEC"/>
    <w:rsid w:val="005A666D"/>
    <w:rsid w:val="005A75AE"/>
    <w:rsid w:val="005A7FC4"/>
    <w:rsid w:val="005B1966"/>
    <w:rsid w:val="005B3B03"/>
    <w:rsid w:val="005B5321"/>
    <w:rsid w:val="005B598C"/>
    <w:rsid w:val="005B5AA0"/>
    <w:rsid w:val="005C3DBE"/>
    <w:rsid w:val="005D43BD"/>
    <w:rsid w:val="005D4600"/>
    <w:rsid w:val="005D48B5"/>
    <w:rsid w:val="005D48C2"/>
    <w:rsid w:val="005E05B4"/>
    <w:rsid w:val="005E3A9C"/>
    <w:rsid w:val="005E5BE5"/>
    <w:rsid w:val="005E7514"/>
    <w:rsid w:val="005F0476"/>
    <w:rsid w:val="005F0C12"/>
    <w:rsid w:val="005F2286"/>
    <w:rsid w:val="005F322B"/>
    <w:rsid w:val="005F636E"/>
    <w:rsid w:val="005F6B5C"/>
    <w:rsid w:val="005F7FF9"/>
    <w:rsid w:val="00601CCA"/>
    <w:rsid w:val="00602EF7"/>
    <w:rsid w:val="006046D6"/>
    <w:rsid w:val="00604CA5"/>
    <w:rsid w:val="00606F8F"/>
    <w:rsid w:val="00607C98"/>
    <w:rsid w:val="00612552"/>
    <w:rsid w:val="00613492"/>
    <w:rsid w:val="0061636F"/>
    <w:rsid w:val="00617B0C"/>
    <w:rsid w:val="00620138"/>
    <w:rsid w:val="00621515"/>
    <w:rsid w:val="00623EB2"/>
    <w:rsid w:val="006253B5"/>
    <w:rsid w:val="00625C1D"/>
    <w:rsid w:val="00631578"/>
    <w:rsid w:val="006354D3"/>
    <w:rsid w:val="00635F9A"/>
    <w:rsid w:val="00636B33"/>
    <w:rsid w:val="00642E6F"/>
    <w:rsid w:val="006436E6"/>
    <w:rsid w:val="00645D54"/>
    <w:rsid w:val="006463CF"/>
    <w:rsid w:val="0064696A"/>
    <w:rsid w:val="00650F6F"/>
    <w:rsid w:val="0065127D"/>
    <w:rsid w:val="00652371"/>
    <w:rsid w:val="0065604D"/>
    <w:rsid w:val="00656365"/>
    <w:rsid w:val="006567FB"/>
    <w:rsid w:val="0066071E"/>
    <w:rsid w:val="00665467"/>
    <w:rsid w:val="00666FEF"/>
    <w:rsid w:val="00667379"/>
    <w:rsid w:val="006749C4"/>
    <w:rsid w:val="00675934"/>
    <w:rsid w:val="00676674"/>
    <w:rsid w:val="006768FF"/>
    <w:rsid w:val="00680F47"/>
    <w:rsid w:val="006816A3"/>
    <w:rsid w:val="00681827"/>
    <w:rsid w:val="00685A58"/>
    <w:rsid w:val="00686C32"/>
    <w:rsid w:val="00691126"/>
    <w:rsid w:val="00697128"/>
    <w:rsid w:val="006A2724"/>
    <w:rsid w:val="006A29F6"/>
    <w:rsid w:val="006A6285"/>
    <w:rsid w:val="006A71A5"/>
    <w:rsid w:val="006B0822"/>
    <w:rsid w:val="006B0D05"/>
    <w:rsid w:val="006B6209"/>
    <w:rsid w:val="006C0402"/>
    <w:rsid w:val="006C3382"/>
    <w:rsid w:val="006C3D46"/>
    <w:rsid w:val="006C45BE"/>
    <w:rsid w:val="006C7FB9"/>
    <w:rsid w:val="006D0F36"/>
    <w:rsid w:val="006D111E"/>
    <w:rsid w:val="006D29F3"/>
    <w:rsid w:val="006D38F3"/>
    <w:rsid w:val="006D39D8"/>
    <w:rsid w:val="006E016A"/>
    <w:rsid w:val="006E21AE"/>
    <w:rsid w:val="006E3DBA"/>
    <w:rsid w:val="006F0057"/>
    <w:rsid w:val="006F0605"/>
    <w:rsid w:val="006F120E"/>
    <w:rsid w:val="006F2249"/>
    <w:rsid w:val="006F25B7"/>
    <w:rsid w:val="006F5FAF"/>
    <w:rsid w:val="006F6109"/>
    <w:rsid w:val="0070032F"/>
    <w:rsid w:val="007009C3"/>
    <w:rsid w:val="00701B48"/>
    <w:rsid w:val="00701E4D"/>
    <w:rsid w:val="0070293E"/>
    <w:rsid w:val="007065B2"/>
    <w:rsid w:val="007171D0"/>
    <w:rsid w:val="007179DF"/>
    <w:rsid w:val="0072156D"/>
    <w:rsid w:val="00722AE2"/>
    <w:rsid w:val="00722D34"/>
    <w:rsid w:val="00722F0E"/>
    <w:rsid w:val="0072408A"/>
    <w:rsid w:val="00725440"/>
    <w:rsid w:val="00730A11"/>
    <w:rsid w:val="00733BC8"/>
    <w:rsid w:val="007408D2"/>
    <w:rsid w:val="00744887"/>
    <w:rsid w:val="00746DF6"/>
    <w:rsid w:val="00751747"/>
    <w:rsid w:val="0075350D"/>
    <w:rsid w:val="00754598"/>
    <w:rsid w:val="00755AE9"/>
    <w:rsid w:val="007563C5"/>
    <w:rsid w:val="007567DF"/>
    <w:rsid w:val="00756B68"/>
    <w:rsid w:val="007577D3"/>
    <w:rsid w:val="0076047A"/>
    <w:rsid w:val="00762B1D"/>
    <w:rsid w:val="00763301"/>
    <w:rsid w:val="007635BE"/>
    <w:rsid w:val="0077087A"/>
    <w:rsid w:val="0077468E"/>
    <w:rsid w:val="00774B9B"/>
    <w:rsid w:val="00774C19"/>
    <w:rsid w:val="00776262"/>
    <w:rsid w:val="007843D3"/>
    <w:rsid w:val="00784AF6"/>
    <w:rsid w:val="0079002B"/>
    <w:rsid w:val="0079171F"/>
    <w:rsid w:val="00792490"/>
    <w:rsid w:val="007928A0"/>
    <w:rsid w:val="00793490"/>
    <w:rsid w:val="00793A72"/>
    <w:rsid w:val="00795AA8"/>
    <w:rsid w:val="0079715F"/>
    <w:rsid w:val="00797249"/>
    <w:rsid w:val="0079753C"/>
    <w:rsid w:val="00797F5E"/>
    <w:rsid w:val="007A082D"/>
    <w:rsid w:val="007A21D3"/>
    <w:rsid w:val="007B0D38"/>
    <w:rsid w:val="007B1F06"/>
    <w:rsid w:val="007B3A89"/>
    <w:rsid w:val="007C14B8"/>
    <w:rsid w:val="007C256B"/>
    <w:rsid w:val="007C51FE"/>
    <w:rsid w:val="007C56F7"/>
    <w:rsid w:val="007C5AB6"/>
    <w:rsid w:val="007D0F3F"/>
    <w:rsid w:val="007D17EF"/>
    <w:rsid w:val="007D2D49"/>
    <w:rsid w:val="007D4FB0"/>
    <w:rsid w:val="007D57AE"/>
    <w:rsid w:val="007D5C52"/>
    <w:rsid w:val="007D6BDD"/>
    <w:rsid w:val="007D7BCC"/>
    <w:rsid w:val="007E0609"/>
    <w:rsid w:val="007E0A61"/>
    <w:rsid w:val="007E5F04"/>
    <w:rsid w:val="007E772A"/>
    <w:rsid w:val="007E7815"/>
    <w:rsid w:val="007E78F7"/>
    <w:rsid w:val="007F0200"/>
    <w:rsid w:val="007F0BAD"/>
    <w:rsid w:val="007F2271"/>
    <w:rsid w:val="007F23E3"/>
    <w:rsid w:val="007F2A07"/>
    <w:rsid w:val="00800900"/>
    <w:rsid w:val="0080285C"/>
    <w:rsid w:val="008031C7"/>
    <w:rsid w:val="008034DF"/>
    <w:rsid w:val="0080597A"/>
    <w:rsid w:val="00806087"/>
    <w:rsid w:val="00807827"/>
    <w:rsid w:val="008127A5"/>
    <w:rsid w:val="0081465A"/>
    <w:rsid w:val="00814A9C"/>
    <w:rsid w:val="00816B83"/>
    <w:rsid w:val="00817D40"/>
    <w:rsid w:val="008228C7"/>
    <w:rsid w:val="008264CE"/>
    <w:rsid w:val="00827D65"/>
    <w:rsid w:val="008310A2"/>
    <w:rsid w:val="0083192A"/>
    <w:rsid w:val="00832C56"/>
    <w:rsid w:val="0083492F"/>
    <w:rsid w:val="00836BAA"/>
    <w:rsid w:val="0083704E"/>
    <w:rsid w:val="008410B6"/>
    <w:rsid w:val="00845C07"/>
    <w:rsid w:val="0084631B"/>
    <w:rsid w:val="00850E4A"/>
    <w:rsid w:val="00852991"/>
    <w:rsid w:val="00854AA2"/>
    <w:rsid w:val="0085568F"/>
    <w:rsid w:val="008601FE"/>
    <w:rsid w:val="00861025"/>
    <w:rsid w:val="00861B7C"/>
    <w:rsid w:val="008636B9"/>
    <w:rsid w:val="00863796"/>
    <w:rsid w:val="00864839"/>
    <w:rsid w:val="008652DF"/>
    <w:rsid w:val="00865A80"/>
    <w:rsid w:val="008671C4"/>
    <w:rsid w:val="00867473"/>
    <w:rsid w:val="00870A6F"/>
    <w:rsid w:val="00874CD4"/>
    <w:rsid w:val="00877DED"/>
    <w:rsid w:val="00880B85"/>
    <w:rsid w:val="00881416"/>
    <w:rsid w:val="00884266"/>
    <w:rsid w:val="00890BC9"/>
    <w:rsid w:val="00892BA7"/>
    <w:rsid w:val="00893E05"/>
    <w:rsid w:val="00894969"/>
    <w:rsid w:val="0089734F"/>
    <w:rsid w:val="008A0127"/>
    <w:rsid w:val="008A51F5"/>
    <w:rsid w:val="008A557F"/>
    <w:rsid w:val="008A5701"/>
    <w:rsid w:val="008B0B4C"/>
    <w:rsid w:val="008B1BEA"/>
    <w:rsid w:val="008B359D"/>
    <w:rsid w:val="008B3E2A"/>
    <w:rsid w:val="008B4180"/>
    <w:rsid w:val="008B78AA"/>
    <w:rsid w:val="008C04F3"/>
    <w:rsid w:val="008C0BAC"/>
    <w:rsid w:val="008C13AB"/>
    <w:rsid w:val="008C49B8"/>
    <w:rsid w:val="008C6038"/>
    <w:rsid w:val="008C625C"/>
    <w:rsid w:val="008D37A1"/>
    <w:rsid w:val="008D50B0"/>
    <w:rsid w:val="008D55D1"/>
    <w:rsid w:val="008D7461"/>
    <w:rsid w:val="008E207E"/>
    <w:rsid w:val="008E4A0F"/>
    <w:rsid w:val="008E53CE"/>
    <w:rsid w:val="008E57A3"/>
    <w:rsid w:val="008E5DC7"/>
    <w:rsid w:val="008E7ED6"/>
    <w:rsid w:val="008F35E8"/>
    <w:rsid w:val="008F3B14"/>
    <w:rsid w:val="008F3F41"/>
    <w:rsid w:val="00905FB6"/>
    <w:rsid w:val="00910412"/>
    <w:rsid w:val="009123CB"/>
    <w:rsid w:val="009128BD"/>
    <w:rsid w:val="009171DF"/>
    <w:rsid w:val="0092006F"/>
    <w:rsid w:val="009238D4"/>
    <w:rsid w:val="009252C0"/>
    <w:rsid w:val="00926D7A"/>
    <w:rsid w:val="00930D3E"/>
    <w:rsid w:val="00931FEB"/>
    <w:rsid w:val="00932938"/>
    <w:rsid w:val="00935BB1"/>
    <w:rsid w:val="00940454"/>
    <w:rsid w:val="00940C90"/>
    <w:rsid w:val="009424D8"/>
    <w:rsid w:val="009519E5"/>
    <w:rsid w:val="009533E0"/>
    <w:rsid w:val="00954DA8"/>
    <w:rsid w:val="009553C6"/>
    <w:rsid w:val="0095544A"/>
    <w:rsid w:val="009556F5"/>
    <w:rsid w:val="00957E19"/>
    <w:rsid w:val="00964244"/>
    <w:rsid w:val="009677AD"/>
    <w:rsid w:val="00970131"/>
    <w:rsid w:val="00970C17"/>
    <w:rsid w:val="00970F58"/>
    <w:rsid w:val="00972916"/>
    <w:rsid w:val="0098137C"/>
    <w:rsid w:val="00981AAD"/>
    <w:rsid w:val="009820B5"/>
    <w:rsid w:val="009820DC"/>
    <w:rsid w:val="00986977"/>
    <w:rsid w:val="0098783F"/>
    <w:rsid w:val="009914E9"/>
    <w:rsid w:val="009A2DC7"/>
    <w:rsid w:val="009A3652"/>
    <w:rsid w:val="009A51E5"/>
    <w:rsid w:val="009A5277"/>
    <w:rsid w:val="009A7131"/>
    <w:rsid w:val="009B0D0D"/>
    <w:rsid w:val="009B0FE5"/>
    <w:rsid w:val="009B2721"/>
    <w:rsid w:val="009B3F8C"/>
    <w:rsid w:val="009B414B"/>
    <w:rsid w:val="009B4BB2"/>
    <w:rsid w:val="009B55B0"/>
    <w:rsid w:val="009C22E8"/>
    <w:rsid w:val="009C528C"/>
    <w:rsid w:val="009C71CA"/>
    <w:rsid w:val="009D08AA"/>
    <w:rsid w:val="009D1186"/>
    <w:rsid w:val="009D264C"/>
    <w:rsid w:val="009D33F1"/>
    <w:rsid w:val="009D4920"/>
    <w:rsid w:val="009D4989"/>
    <w:rsid w:val="009D740A"/>
    <w:rsid w:val="009D7B93"/>
    <w:rsid w:val="009E1B90"/>
    <w:rsid w:val="009E4173"/>
    <w:rsid w:val="009E6483"/>
    <w:rsid w:val="009F1527"/>
    <w:rsid w:val="009F179E"/>
    <w:rsid w:val="009F373A"/>
    <w:rsid w:val="009F5D61"/>
    <w:rsid w:val="00A0009E"/>
    <w:rsid w:val="00A0139F"/>
    <w:rsid w:val="00A02995"/>
    <w:rsid w:val="00A02C85"/>
    <w:rsid w:val="00A03D4B"/>
    <w:rsid w:val="00A05FF5"/>
    <w:rsid w:val="00A101FE"/>
    <w:rsid w:val="00A10269"/>
    <w:rsid w:val="00A12621"/>
    <w:rsid w:val="00A1418A"/>
    <w:rsid w:val="00A14DDB"/>
    <w:rsid w:val="00A168AB"/>
    <w:rsid w:val="00A16A9B"/>
    <w:rsid w:val="00A17F37"/>
    <w:rsid w:val="00A21B09"/>
    <w:rsid w:val="00A22226"/>
    <w:rsid w:val="00A2464F"/>
    <w:rsid w:val="00A24BCC"/>
    <w:rsid w:val="00A26994"/>
    <w:rsid w:val="00A26B26"/>
    <w:rsid w:val="00A324A9"/>
    <w:rsid w:val="00A332CE"/>
    <w:rsid w:val="00A33B07"/>
    <w:rsid w:val="00A36EAF"/>
    <w:rsid w:val="00A40279"/>
    <w:rsid w:val="00A4259B"/>
    <w:rsid w:val="00A425CD"/>
    <w:rsid w:val="00A4307D"/>
    <w:rsid w:val="00A45332"/>
    <w:rsid w:val="00A50541"/>
    <w:rsid w:val="00A51F7B"/>
    <w:rsid w:val="00A52AB0"/>
    <w:rsid w:val="00A6114E"/>
    <w:rsid w:val="00A61728"/>
    <w:rsid w:val="00A66FAA"/>
    <w:rsid w:val="00A711B7"/>
    <w:rsid w:val="00A71582"/>
    <w:rsid w:val="00A73DE5"/>
    <w:rsid w:val="00A75B6A"/>
    <w:rsid w:val="00A8621D"/>
    <w:rsid w:val="00A86FC6"/>
    <w:rsid w:val="00A90659"/>
    <w:rsid w:val="00A93490"/>
    <w:rsid w:val="00A957CB"/>
    <w:rsid w:val="00A97212"/>
    <w:rsid w:val="00AA0D71"/>
    <w:rsid w:val="00AA189A"/>
    <w:rsid w:val="00AA3A1D"/>
    <w:rsid w:val="00AA3C33"/>
    <w:rsid w:val="00AA4B3C"/>
    <w:rsid w:val="00AA5112"/>
    <w:rsid w:val="00AA5295"/>
    <w:rsid w:val="00AA7C0D"/>
    <w:rsid w:val="00AB2C3B"/>
    <w:rsid w:val="00AB3D1B"/>
    <w:rsid w:val="00AB42EE"/>
    <w:rsid w:val="00AB46F0"/>
    <w:rsid w:val="00AC119A"/>
    <w:rsid w:val="00AC1C91"/>
    <w:rsid w:val="00AD0F1B"/>
    <w:rsid w:val="00AD1488"/>
    <w:rsid w:val="00AD3357"/>
    <w:rsid w:val="00AD5BFD"/>
    <w:rsid w:val="00AD685F"/>
    <w:rsid w:val="00AE0ABF"/>
    <w:rsid w:val="00AE4AB3"/>
    <w:rsid w:val="00AE5E81"/>
    <w:rsid w:val="00AE611B"/>
    <w:rsid w:val="00AF1721"/>
    <w:rsid w:val="00AF23EB"/>
    <w:rsid w:val="00AF29A5"/>
    <w:rsid w:val="00AF2A18"/>
    <w:rsid w:val="00AF3616"/>
    <w:rsid w:val="00AF7DDE"/>
    <w:rsid w:val="00B00865"/>
    <w:rsid w:val="00B01CC3"/>
    <w:rsid w:val="00B0217D"/>
    <w:rsid w:val="00B04310"/>
    <w:rsid w:val="00B0473E"/>
    <w:rsid w:val="00B0767D"/>
    <w:rsid w:val="00B100BC"/>
    <w:rsid w:val="00B1352E"/>
    <w:rsid w:val="00B14DF9"/>
    <w:rsid w:val="00B16C25"/>
    <w:rsid w:val="00B217D4"/>
    <w:rsid w:val="00B222CC"/>
    <w:rsid w:val="00B24E4F"/>
    <w:rsid w:val="00B347EA"/>
    <w:rsid w:val="00B41E82"/>
    <w:rsid w:val="00B42EDE"/>
    <w:rsid w:val="00B446CD"/>
    <w:rsid w:val="00B45F76"/>
    <w:rsid w:val="00B462EC"/>
    <w:rsid w:val="00B51B5D"/>
    <w:rsid w:val="00B52B42"/>
    <w:rsid w:val="00B56F86"/>
    <w:rsid w:val="00B60C95"/>
    <w:rsid w:val="00B6104F"/>
    <w:rsid w:val="00B61C54"/>
    <w:rsid w:val="00B6318E"/>
    <w:rsid w:val="00B64113"/>
    <w:rsid w:val="00B64A23"/>
    <w:rsid w:val="00B66B4A"/>
    <w:rsid w:val="00B71BFC"/>
    <w:rsid w:val="00B722B7"/>
    <w:rsid w:val="00B72E93"/>
    <w:rsid w:val="00B73C64"/>
    <w:rsid w:val="00B7581F"/>
    <w:rsid w:val="00B77013"/>
    <w:rsid w:val="00B801C1"/>
    <w:rsid w:val="00B81C92"/>
    <w:rsid w:val="00B872DB"/>
    <w:rsid w:val="00B95746"/>
    <w:rsid w:val="00B959C6"/>
    <w:rsid w:val="00BA319B"/>
    <w:rsid w:val="00BA35F8"/>
    <w:rsid w:val="00BA6A53"/>
    <w:rsid w:val="00BB29B3"/>
    <w:rsid w:val="00BB368B"/>
    <w:rsid w:val="00BB4283"/>
    <w:rsid w:val="00BB720A"/>
    <w:rsid w:val="00BB7CF1"/>
    <w:rsid w:val="00BC21D1"/>
    <w:rsid w:val="00BC676B"/>
    <w:rsid w:val="00BD1728"/>
    <w:rsid w:val="00BD29F1"/>
    <w:rsid w:val="00BD5591"/>
    <w:rsid w:val="00BD5BF4"/>
    <w:rsid w:val="00BD7E3E"/>
    <w:rsid w:val="00BD7F4E"/>
    <w:rsid w:val="00BE1986"/>
    <w:rsid w:val="00BE5CBC"/>
    <w:rsid w:val="00BE672A"/>
    <w:rsid w:val="00BE7D17"/>
    <w:rsid w:val="00BF14A6"/>
    <w:rsid w:val="00BF188E"/>
    <w:rsid w:val="00BF4488"/>
    <w:rsid w:val="00BF65A0"/>
    <w:rsid w:val="00BF75DA"/>
    <w:rsid w:val="00C16F6F"/>
    <w:rsid w:val="00C17E10"/>
    <w:rsid w:val="00C20E6C"/>
    <w:rsid w:val="00C217A7"/>
    <w:rsid w:val="00C21A8E"/>
    <w:rsid w:val="00C23EE2"/>
    <w:rsid w:val="00C303F8"/>
    <w:rsid w:val="00C313E9"/>
    <w:rsid w:val="00C316F6"/>
    <w:rsid w:val="00C41549"/>
    <w:rsid w:val="00C41643"/>
    <w:rsid w:val="00C41A67"/>
    <w:rsid w:val="00C477EC"/>
    <w:rsid w:val="00C47ADA"/>
    <w:rsid w:val="00C53388"/>
    <w:rsid w:val="00C603EB"/>
    <w:rsid w:val="00C618E8"/>
    <w:rsid w:val="00C62481"/>
    <w:rsid w:val="00C63F44"/>
    <w:rsid w:val="00C65265"/>
    <w:rsid w:val="00C66684"/>
    <w:rsid w:val="00C8085C"/>
    <w:rsid w:val="00C81913"/>
    <w:rsid w:val="00C81CF3"/>
    <w:rsid w:val="00C8275E"/>
    <w:rsid w:val="00C838A8"/>
    <w:rsid w:val="00C86FFB"/>
    <w:rsid w:val="00C879CE"/>
    <w:rsid w:val="00C91A72"/>
    <w:rsid w:val="00C931BB"/>
    <w:rsid w:val="00C95324"/>
    <w:rsid w:val="00C9549F"/>
    <w:rsid w:val="00C96A9E"/>
    <w:rsid w:val="00CA66AF"/>
    <w:rsid w:val="00CA671F"/>
    <w:rsid w:val="00CA7766"/>
    <w:rsid w:val="00CB0AC5"/>
    <w:rsid w:val="00CB1200"/>
    <w:rsid w:val="00CB38E3"/>
    <w:rsid w:val="00CB75E2"/>
    <w:rsid w:val="00CB789E"/>
    <w:rsid w:val="00CC2AB4"/>
    <w:rsid w:val="00CC4C23"/>
    <w:rsid w:val="00CC6672"/>
    <w:rsid w:val="00CC67CC"/>
    <w:rsid w:val="00CD2635"/>
    <w:rsid w:val="00CD3E2F"/>
    <w:rsid w:val="00CD5CDE"/>
    <w:rsid w:val="00CD6542"/>
    <w:rsid w:val="00CE1943"/>
    <w:rsid w:val="00CE20A5"/>
    <w:rsid w:val="00CE58FB"/>
    <w:rsid w:val="00CE64D3"/>
    <w:rsid w:val="00CE73DE"/>
    <w:rsid w:val="00CF1E9A"/>
    <w:rsid w:val="00CF247C"/>
    <w:rsid w:val="00CF511A"/>
    <w:rsid w:val="00CF6EEC"/>
    <w:rsid w:val="00CF6F11"/>
    <w:rsid w:val="00CF789F"/>
    <w:rsid w:val="00D00B4F"/>
    <w:rsid w:val="00D014D8"/>
    <w:rsid w:val="00D102A1"/>
    <w:rsid w:val="00D10758"/>
    <w:rsid w:val="00D10A8F"/>
    <w:rsid w:val="00D10BFB"/>
    <w:rsid w:val="00D136A9"/>
    <w:rsid w:val="00D15D42"/>
    <w:rsid w:val="00D1627D"/>
    <w:rsid w:val="00D20344"/>
    <w:rsid w:val="00D20B5B"/>
    <w:rsid w:val="00D237A1"/>
    <w:rsid w:val="00D23B3A"/>
    <w:rsid w:val="00D2602C"/>
    <w:rsid w:val="00D30665"/>
    <w:rsid w:val="00D3092C"/>
    <w:rsid w:val="00D30EAE"/>
    <w:rsid w:val="00D35CDF"/>
    <w:rsid w:val="00D451F6"/>
    <w:rsid w:val="00D47270"/>
    <w:rsid w:val="00D47EA3"/>
    <w:rsid w:val="00D5011E"/>
    <w:rsid w:val="00D51B5E"/>
    <w:rsid w:val="00D5213D"/>
    <w:rsid w:val="00D52C06"/>
    <w:rsid w:val="00D53B4E"/>
    <w:rsid w:val="00D542D4"/>
    <w:rsid w:val="00D54B98"/>
    <w:rsid w:val="00D54C53"/>
    <w:rsid w:val="00D5519C"/>
    <w:rsid w:val="00D5605E"/>
    <w:rsid w:val="00D5646A"/>
    <w:rsid w:val="00D60E39"/>
    <w:rsid w:val="00D6119F"/>
    <w:rsid w:val="00D61E96"/>
    <w:rsid w:val="00D70820"/>
    <w:rsid w:val="00D731EE"/>
    <w:rsid w:val="00D73260"/>
    <w:rsid w:val="00D76D49"/>
    <w:rsid w:val="00D77B84"/>
    <w:rsid w:val="00D77D52"/>
    <w:rsid w:val="00D80B9F"/>
    <w:rsid w:val="00D827E5"/>
    <w:rsid w:val="00D8486D"/>
    <w:rsid w:val="00D87C69"/>
    <w:rsid w:val="00D92AB2"/>
    <w:rsid w:val="00D95D38"/>
    <w:rsid w:val="00D970B2"/>
    <w:rsid w:val="00DA03A3"/>
    <w:rsid w:val="00DA1D73"/>
    <w:rsid w:val="00DA2E8E"/>
    <w:rsid w:val="00DA3171"/>
    <w:rsid w:val="00DA3C28"/>
    <w:rsid w:val="00DA3D9E"/>
    <w:rsid w:val="00DA43D5"/>
    <w:rsid w:val="00DA5A24"/>
    <w:rsid w:val="00DA5BCD"/>
    <w:rsid w:val="00DA61BB"/>
    <w:rsid w:val="00DB3544"/>
    <w:rsid w:val="00DB5F24"/>
    <w:rsid w:val="00DB7C8E"/>
    <w:rsid w:val="00DC4125"/>
    <w:rsid w:val="00DC519C"/>
    <w:rsid w:val="00DC69C0"/>
    <w:rsid w:val="00DD09DF"/>
    <w:rsid w:val="00DD2DFD"/>
    <w:rsid w:val="00DD49AF"/>
    <w:rsid w:val="00DD6E5F"/>
    <w:rsid w:val="00DE0AE0"/>
    <w:rsid w:val="00DE1720"/>
    <w:rsid w:val="00DE20FB"/>
    <w:rsid w:val="00DE42C0"/>
    <w:rsid w:val="00DE6D93"/>
    <w:rsid w:val="00E0220F"/>
    <w:rsid w:val="00E1374D"/>
    <w:rsid w:val="00E13CA5"/>
    <w:rsid w:val="00E1798A"/>
    <w:rsid w:val="00E249FE"/>
    <w:rsid w:val="00E26B6B"/>
    <w:rsid w:val="00E31BB9"/>
    <w:rsid w:val="00E3387E"/>
    <w:rsid w:val="00E36B05"/>
    <w:rsid w:val="00E37DF6"/>
    <w:rsid w:val="00E401DE"/>
    <w:rsid w:val="00E439A3"/>
    <w:rsid w:val="00E45970"/>
    <w:rsid w:val="00E50D91"/>
    <w:rsid w:val="00E53DE9"/>
    <w:rsid w:val="00E53DFD"/>
    <w:rsid w:val="00E55C84"/>
    <w:rsid w:val="00E60862"/>
    <w:rsid w:val="00E63737"/>
    <w:rsid w:val="00E6393A"/>
    <w:rsid w:val="00E6526C"/>
    <w:rsid w:val="00E707F7"/>
    <w:rsid w:val="00E72DC8"/>
    <w:rsid w:val="00E76050"/>
    <w:rsid w:val="00E772D9"/>
    <w:rsid w:val="00E80020"/>
    <w:rsid w:val="00E801CD"/>
    <w:rsid w:val="00E83002"/>
    <w:rsid w:val="00E83D7A"/>
    <w:rsid w:val="00E87EA0"/>
    <w:rsid w:val="00E91683"/>
    <w:rsid w:val="00E93910"/>
    <w:rsid w:val="00E970EB"/>
    <w:rsid w:val="00EA0BAA"/>
    <w:rsid w:val="00EA0D56"/>
    <w:rsid w:val="00EA3AB8"/>
    <w:rsid w:val="00EB3869"/>
    <w:rsid w:val="00EB4B2F"/>
    <w:rsid w:val="00EB5988"/>
    <w:rsid w:val="00EC04CC"/>
    <w:rsid w:val="00EC40C7"/>
    <w:rsid w:val="00ED10FE"/>
    <w:rsid w:val="00ED477E"/>
    <w:rsid w:val="00ED53D3"/>
    <w:rsid w:val="00ED7175"/>
    <w:rsid w:val="00EE02E5"/>
    <w:rsid w:val="00EE46A5"/>
    <w:rsid w:val="00EE5744"/>
    <w:rsid w:val="00EE5CDD"/>
    <w:rsid w:val="00EF0146"/>
    <w:rsid w:val="00EF0ED4"/>
    <w:rsid w:val="00EF26E5"/>
    <w:rsid w:val="00EF34A7"/>
    <w:rsid w:val="00F01E55"/>
    <w:rsid w:val="00F049BB"/>
    <w:rsid w:val="00F04E0A"/>
    <w:rsid w:val="00F05505"/>
    <w:rsid w:val="00F074FE"/>
    <w:rsid w:val="00F127B8"/>
    <w:rsid w:val="00F1381C"/>
    <w:rsid w:val="00F13A2F"/>
    <w:rsid w:val="00F146C6"/>
    <w:rsid w:val="00F14767"/>
    <w:rsid w:val="00F151A7"/>
    <w:rsid w:val="00F15993"/>
    <w:rsid w:val="00F176AC"/>
    <w:rsid w:val="00F20801"/>
    <w:rsid w:val="00F22391"/>
    <w:rsid w:val="00F26C11"/>
    <w:rsid w:val="00F27A5E"/>
    <w:rsid w:val="00F30F39"/>
    <w:rsid w:val="00F31951"/>
    <w:rsid w:val="00F31D51"/>
    <w:rsid w:val="00F343F8"/>
    <w:rsid w:val="00F35E34"/>
    <w:rsid w:val="00F3704A"/>
    <w:rsid w:val="00F41EBC"/>
    <w:rsid w:val="00F435E3"/>
    <w:rsid w:val="00F43D40"/>
    <w:rsid w:val="00F43D56"/>
    <w:rsid w:val="00F4459D"/>
    <w:rsid w:val="00F50574"/>
    <w:rsid w:val="00F5109B"/>
    <w:rsid w:val="00F518C1"/>
    <w:rsid w:val="00F52EB5"/>
    <w:rsid w:val="00F533D4"/>
    <w:rsid w:val="00F548B6"/>
    <w:rsid w:val="00F55EC5"/>
    <w:rsid w:val="00F60792"/>
    <w:rsid w:val="00F609D8"/>
    <w:rsid w:val="00F6109B"/>
    <w:rsid w:val="00F612DA"/>
    <w:rsid w:val="00F62967"/>
    <w:rsid w:val="00F67D4F"/>
    <w:rsid w:val="00F715E3"/>
    <w:rsid w:val="00F80B48"/>
    <w:rsid w:val="00F8332B"/>
    <w:rsid w:val="00F90CB3"/>
    <w:rsid w:val="00F9102C"/>
    <w:rsid w:val="00F940C2"/>
    <w:rsid w:val="00F95BAA"/>
    <w:rsid w:val="00F95C2D"/>
    <w:rsid w:val="00F96875"/>
    <w:rsid w:val="00FA0333"/>
    <w:rsid w:val="00FA0629"/>
    <w:rsid w:val="00FB01EA"/>
    <w:rsid w:val="00FB2709"/>
    <w:rsid w:val="00FB2CC5"/>
    <w:rsid w:val="00FB310D"/>
    <w:rsid w:val="00FB59B8"/>
    <w:rsid w:val="00FB6C30"/>
    <w:rsid w:val="00FC0259"/>
    <w:rsid w:val="00FC149B"/>
    <w:rsid w:val="00FC1B85"/>
    <w:rsid w:val="00FC56B1"/>
    <w:rsid w:val="00FC6C37"/>
    <w:rsid w:val="00FC6F57"/>
    <w:rsid w:val="00FC7797"/>
    <w:rsid w:val="00FD2CB8"/>
    <w:rsid w:val="00FD3A34"/>
    <w:rsid w:val="00FD6330"/>
    <w:rsid w:val="00FD78BB"/>
    <w:rsid w:val="00FE7844"/>
    <w:rsid w:val="00FF2C16"/>
    <w:rsid w:val="00FF4977"/>
    <w:rsid w:val="00FF5D4A"/>
    <w:rsid w:val="00FF63FC"/>
    <w:rsid w:val="024004F5"/>
    <w:rsid w:val="0AF0355A"/>
    <w:rsid w:val="102F4FCA"/>
    <w:rsid w:val="144493EE"/>
    <w:rsid w:val="1DBB1F52"/>
    <w:rsid w:val="29BBE15F"/>
    <w:rsid w:val="2CE80731"/>
    <w:rsid w:val="2D4CCC04"/>
    <w:rsid w:val="31B0B1C8"/>
    <w:rsid w:val="3434A43D"/>
    <w:rsid w:val="36935957"/>
    <w:rsid w:val="3BAB92A4"/>
    <w:rsid w:val="3C92F959"/>
    <w:rsid w:val="3F8E5A2A"/>
    <w:rsid w:val="3F9A5204"/>
    <w:rsid w:val="4B2595FA"/>
    <w:rsid w:val="4F2F410C"/>
    <w:rsid w:val="59E26979"/>
    <w:rsid w:val="5CE5DBBD"/>
    <w:rsid w:val="63745394"/>
    <w:rsid w:val="64BFC159"/>
    <w:rsid w:val="681896E1"/>
    <w:rsid w:val="6BE76A17"/>
    <w:rsid w:val="72674A6D"/>
    <w:rsid w:val="7EBFCE8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cff,#edffff"/>
    </o:shapedefaults>
    <o:shapelayout v:ext="edit">
      <o:idmap v:ext="edit" data="2"/>
    </o:shapelayout>
  </w:shapeDefaults>
  <w:decimalSymbol w:val=","/>
  <w:listSeparator w:val=";"/>
  <w14:docId w14:val="376373E2"/>
  <w15:docId w15:val="{06E9F675-A53E-4756-9CE7-EE9E5DC035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31B0B1C8"/>
    <w:pPr>
      <w:jc w:val="both"/>
    </w:pPr>
    <w:rPr>
      <w:rFonts w:ascii="Arial" w:hAnsi="Arial"/>
    </w:rPr>
  </w:style>
  <w:style w:type="paragraph" w:styleId="Nadpis1">
    <w:name w:val="heading 1"/>
    <w:basedOn w:val="Normln"/>
    <w:next w:val="Normln"/>
    <w:link w:val="Nadpis1Char"/>
    <w:uiPriority w:val="1"/>
    <w:qFormat/>
    <w:rsid w:val="31B0B1C8"/>
    <w:pPr>
      <w:keepNext/>
      <w:outlineLvl w:val="0"/>
    </w:pPr>
    <w:rPr>
      <w:b/>
      <w:bCs/>
      <w:sz w:val="28"/>
      <w:szCs w:val="28"/>
      <w:u w:val="single"/>
      <w:lang w:val="en-US"/>
    </w:rPr>
  </w:style>
  <w:style w:type="paragraph" w:styleId="Nadpis2">
    <w:name w:val="heading 2"/>
    <w:basedOn w:val="Normln"/>
    <w:next w:val="Normln"/>
    <w:link w:val="Nadpis2Char"/>
    <w:uiPriority w:val="1"/>
    <w:qFormat/>
    <w:rsid w:val="31B0B1C8"/>
    <w:pPr>
      <w:keepNext/>
      <w:outlineLvl w:val="1"/>
    </w:pPr>
    <w:rPr>
      <w:b/>
      <w:bCs/>
      <w:sz w:val="24"/>
      <w:szCs w:val="24"/>
      <w:u w:val="single"/>
      <w:lang w:val="en-US"/>
    </w:rPr>
  </w:style>
  <w:style w:type="paragraph" w:styleId="Nadpis3">
    <w:name w:val="heading 3"/>
    <w:basedOn w:val="Normln"/>
    <w:next w:val="Normln"/>
    <w:link w:val="Nadpis3Char"/>
    <w:uiPriority w:val="1"/>
    <w:qFormat/>
    <w:rsid w:val="31B0B1C8"/>
    <w:pPr>
      <w:keepNext/>
      <w:ind w:left="1843"/>
      <w:outlineLvl w:val="2"/>
    </w:pPr>
    <w:rPr>
      <w:b/>
      <w:bCs/>
      <w:color w:val="808080" w:themeColor="background1" w:themeShade="80"/>
      <w:sz w:val="22"/>
      <w:szCs w:val="22"/>
    </w:rPr>
  </w:style>
  <w:style w:type="paragraph" w:styleId="Nadpis4">
    <w:name w:val="heading 4"/>
    <w:basedOn w:val="Normln"/>
    <w:next w:val="Normln"/>
    <w:link w:val="Nadpis4Char"/>
    <w:uiPriority w:val="1"/>
    <w:qFormat/>
    <w:rsid w:val="31B0B1C8"/>
    <w:pPr>
      <w:keepNext/>
      <w:outlineLvl w:val="3"/>
    </w:pPr>
    <w:rPr>
      <w:b/>
      <w:bCs/>
      <w:sz w:val="22"/>
      <w:szCs w:val="22"/>
    </w:rPr>
  </w:style>
  <w:style w:type="paragraph" w:styleId="Nadpis5">
    <w:name w:val="heading 5"/>
    <w:basedOn w:val="Normln"/>
    <w:next w:val="Normln"/>
    <w:link w:val="Nadpis5Char"/>
    <w:uiPriority w:val="1"/>
    <w:qFormat/>
    <w:rsid w:val="31B0B1C8"/>
    <w:pPr>
      <w:keepNext/>
      <w:tabs>
        <w:tab w:val="left" w:pos="2977"/>
      </w:tabs>
      <w:ind w:left="567"/>
      <w:jc w:val="center"/>
      <w:outlineLvl w:val="4"/>
    </w:pPr>
    <w:rPr>
      <w:b/>
      <w:bCs/>
      <w:sz w:val="24"/>
      <w:szCs w:val="24"/>
    </w:rPr>
  </w:style>
  <w:style w:type="paragraph" w:styleId="Nadpis6">
    <w:name w:val="heading 6"/>
    <w:basedOn w:val="Normln"/>
    <w:next w:val="Normln"/>
    <w:link w:val="Nadpis6Char"/>
    <w:uiPriority w:val="1"/>
    <w:qFormat/>
    <w:rsid w:val="31B0B1C8"/>
    <w:pPr>
      <w:keepNext/>
      <w:outlineLvl w:val="5"/>
    </w:pPr>
    <w:rPr>
      <w:b/>
      <w:bCs/>
      <w:color w:val="0000FF"/>
      <w:sz w:val="18"/>
      <w:szCs w:val="18"/>
    </w:rPr>
  </w:style>
  <w:style w:type="paragraph" w:styleId="Nadpis7">
    <w:name w:val="heading 7"/>
    <w:basedOn w:val="Normln"/>
    <w:next w:val="Normln"/>
    <w:link w:val="Nadpis7Char"/>
    <w:uiPriority w:val="1"/>
    <w:qFormat/>
    <w:rsid w:val="31B0B1C8"/>
    <w:pPr>
      <w:keepNext/>
      <w:ind w:left="2977"/>
      <w:outlineLvl w:val="6"/>
    </w:pPr>
    <w:rPr>
      <w:b/>
      <w:bCs/>
      <w:sz w:val="24"/>
      <w:szCs w:val="24"/>
    </w:rPr>
  </w:style>
  <w:style w:type="paragraph" w:styleId="Nadpis8">
    <w:name w:val="heading 8"/>
    <w:basedOn w:val="Normln"/>
    <w:next w:val="Normln"/>
    <w:link w:val="Nadpis8Char"/>
    <w:uiPriority w:val="1"/>
    <w:qFormat/>
    <w:rsid w:val="31B0B1C8"/>
    <w:pPr>
      <w:keepNext/>
      <w:outlineLvl w:val="7"/>
    </w:pPr>
    <w:rPr>
      <w:b/>
      <w:bCs/>
      <w:i/>
      <w:iCs/>
      <w:color w:val="000000" w:themeColor="text1"/>
      <w:sz w:val="24"/>
      <w:szCs w:val="24"/>
    </w:rPr>
  </w:style>
  <w:style w:type="paragraph" w:styleId="Nadpis9">
    <w:name w:val="heading 9"/>
    <w:basedOn w:val="Normln"/>
    <w:next w:val="Normln"/>
    <w:link w:val="Nadpis9Char"/>
    <w:uiPriority w:val="1"/>
    <w:qFormat/>
    <w:rsid w:val="31B0B1C8"/>
    <w:pPr>
      <w:keepNext/>
      <w:ind w:left="284"/>
      <w:jc w:val="center"/>
      <w:outlineLvl w:val="8"/>
    </w:pPr>
    <w:rPr>
      <w:b/>
      <w:bCs/>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1"/>
    <w:rsid w:val="31B0B1C8"/>
    <w:pPr>
      <w:tabs>
        <w:tab w:val="center" w:pos="4536"/>
        <w:tab w:val="right" w:pos="9072"/>
      </w:tabs>
    </w:pPr>
  </w:style>
  <w:style w:type="paragraph" w:styleId="Zpat">
    <w:name w:val="footer"/>
    <w:basedOn w:val="Normln"/>
    <w:link w:val="ZpatChar"/>
    <w:uiPriority w:val="1"/>
    <w:rsid w:val="31B0B1C8"/>
    <w:pPr>
      <w:tabs>
        <w:tab w:val="center" w:pos="4536"/>
        <w:tab w:val="right" w:pos="9072"/>
      </w:tabs>
    </w:pPr>
  </w:style>
  <w:style w:type="paragraph" w:styleId="Zkladntextodsazen">
    <w:name w:val="Body Text Indent"/>
    <w:basedOn w:val="Normln"/>
    <w:link w:val="ZkladntextodsazenChar1"/>
    <w:uiPriority w:val="1"/>
    <w:rsid w:val="31B0B1C8"/>
    <w:pPr>
      <w:ind w:left="1134" w:hanging="567"/>
    </w:pPr>
    <w:rPr>
      <w:sz w:val="22"/>
      <w:szCs w:val="22"/>
    </w:rPr>
  </w:style>
  <w:style w:type="paragraph" w:customStyle="1" w:styleId="Odstavec">
    <w:name w:val="Odstavec"/>
    <w:basedOn w:val="Zkladntext"/>
    <w:uiPriority w:val="1"/>
    <w:rsid w:val="31B0B1C8"/>
    <w:pPr>
      <w:widowControl w:val="0"/>
      <w:spacing w:after="115" w:line="288" w:lineRule="auto"/>
      <w:ind w:firstLine="480"/>
    </w:pPr>
    <w:rPr>
      <w:noProof/>
      <w:sz w:val="24"/>
      <w:szCs w:val="24"/>
    </w:rPr>
  </w:style>
  <w:style w:type="paragraph" w:styleId="Zkladntext">
    <w:name w:val="Body Text"/>
    <w:basedOn w:val="Normln"/>
    <w:link w:val="ZkladntextChar"/>
    <w:uiPriority w:val="1"/>
    <w:rsid w:val="31B0B1C8"/>
    <w:pPr>
      <w:spacing w:after="120"/>
    </w:pPr>
  </w:style>
  <w:style w:type="character" w:styleId="slostrnky">
    <w:name w:val="page number"/>
    <w:basedOn w:val="Standardnpsmoodstavce"/>
    <w:rsid w:val="004B0C13"/>
  </w:style>
  <w:style w:type="character" w:customStyle="1" w:styleId="Nadpis5Char">
    <w:name w:val="Nadpis 5 Char"/>
    <w:basedOn w:val="Standardnpsmoodstavce"/>
    <w:link w:val="Nadpis5"/>
    <w:uiPriority w:val="1"/>
    <w:rsid w:val="31B0B1C8"/>
    <w:rPr>
      <w:rFonts w:ascii="Arial" w:eastAsia="Times New Roman" w:hAnsi="Arial" w:cs="Times New Roman"/>
      <w:b/>
      <w:bCs/>
      <w:noProof w:val="0"/>
      <w:sz w:val="24"/>
      <w:szCs w:val="24"/>
      <w:lang w:val="cs-CZ"/>
    </w:rPr>
  </w:style>
  <w:style w:type="character" w:styleId="Hypertextovodkaz">
    <w:name w:val="Hyperlink"/>
    <w:basedOn w:val="Standardnpsmoodstavce"/>
    <w:uiPriority w:val="99"/>
    <w:rsid w:val="009F373A"/>
    <w:rPr>
      <w:color w:val="0000FF"/>
      <w:u w:val="single"/>
    </w:rPr>
  </w:style>
  <w:style w:type="paragraph" w:styleId="Odstavecseseznamem">
    <w:name w:val="List Paragraph"/>
    <w:basedOn w:val="Normln"/>
    <w:link w:val="OdstavecseseznamemChar"/>
    <w:uiPriority w:val="34"/>
    <w:qFormat/>
    <w:rsid w:val="31B0B1C8"/>
    <w:pPr>
      <w:ind w:left="708"/>
    </w:pPr>
  </w:style>
  <w:style w:type="paragraph" w:customStyle="1" w:styleId="Vlastn">
    <w:name w:val="Vlastní"/>
    <w:basedOn w:val="Normln"/>
    <w:uiPriority w:val="1"/>
    <w:rsid w:val="31B0B1C8"/>
    <w:pPr>
      <w:ind w:firstLine="708"/>
    </w:pPr>
    <w:rPr>
      <w:sz w:val="22"/>
      <w:szCs w:val="22"/>
    </w:rPr>
  </w:style>
  <w:style w:type="paragraph" w:styleId="Textvbloku">
    <w:name w:val="Block Text"/>
    <w:basedOn w:val="Normln"/>
    <w:uiPriority w:val="1"/>
    <w:rsid w:val="31B0B1C8"/>
    <w:pPr>
      <w:ind w:left="1134" w:right="798"/>
    </w:pPr>
    <w:rPr>
      <w:sz w:val="22"/>
      <w:szCs w:val="22"/>
    </w:rPr>
  </w:style>
  <w:style w:type="paragraph" w:styleId="Zkladntextodsazen2">
    <w:name w:val="Body Text Indent 2"/>
    <w:basedOn w:val="Normln"/>
    <w:link w:val="Zkladntextodsazen2Char"/>
    <w:uiPriority w:val="1"/>
    <w:rsid w:val="31B0B1C8"/>
    <w:pPr>
      <w:spacing w:after="120" w:line="480" w:lineRule="auto"/>
      <w:ind w:left="283"/>
    </w:pPr>
  </w:style>
  <w:style w:type="character" w:customStyle="1" w:styleId="Zkladntextodsazen2Char">
    <w:name w:val="Základní text odsazený 2 Char"/>
    <w:basedOn w:val="Standardnpsmoodstavce"/>
    <w:link w:val="Zkladntextodsazen2"/>
    <w:uiPriority w:val="1"/>
    <w:rsid w:val="31B0B1C8"/>
    <w:rPr>
      <w:noProof w:val="0"/>
      <w:lang w:val="cs-CZ"/>
    </w:rPr>
  </w:style>
  <w:style w:type="paragraph" w:styleId="Normlnodsazen">
    <w:name w:val="Normal Indent"/>
    <w:basedOn w:val="Normln"/>
    <w:uiPriority w:val="99"/>
    <w:unhideWhenUsed/>
    <w:rsid w:val="31B0B1C8"/>
    <w:pPr>
      <w:spacing w:beforeAutospacing="1" w:afterAutospacing="1"/>
    </w:pPr>
    <w:rPr>
      <w:sz w:val="24"/>
      <w:szCs w:val="24"/>
    </w:rPr>
  </w:style>
  <w:style w:type="paragraph" w:styleId="Zkladntext3">
    <w:name w:val="Body Text 3"/>
    <w:basedOn w:val="Normln"/>
    <w:link w:val="Zkladntext3Char"/>
    <w:uiPriority w:val="1"/>
    <w:rsid w:val="31B0B1C8"/>
    <w:pPr>
      <w:spacing w:after="120"/>
    </w:pPr>
    <w:rPr>
      <w:sz w:val="16"/>
      <w:szCs w:val="16"/>
    </w:rPr>
  </w:style>
  <w:style w:type="character" w:customStyle="1" w:styleId="Zkladntext3Char">
    <w:name w:val="Základní text 3 Char"/>
    <w:basedOn w:val="Standardnpsmoodstavce"/>
    <w:link w:val="Zkladntext3"/>
    <w:uiPriority w:val="99"/>
    <w:rsid w:val="31B0B1C8"/>
    <w:rPr>
      <w:noProof w:val="0"/>
      <w:sz w:val="16"/>
      <w:szCs w:val="16"/>
      <w:lang w:val="cs-CZ"/>
    </w:rPr>
  </w:style>
  <w:style w:type="paragraph" w:customStyle="1" w:styleId="Import0">
    <w:name w:val="Import 0"/>
    <w:basedOn w:val="Normln"/>
    <w:uiPriority w:val="1"/>
    <w:rsid w:val="31B0B1C8"/>
    <w:pPr>
      <w:spacing w:line="276" w:lineRule="auto"/>
    </w:pPr>
    <w:rPr>
      <w:rFonts w:ascii="Courier New" w:hAnsi="Courier New"/>
      <w:sz w:val="24"/>
      <w:szCs w:val="24"/>
    </w:rPr>
  </w:style>
  <w:style w:type="paragraph" w:styleId="Zkladntextodsazen3">
    <w:name w:val="Body Text Indent 3"/>
    <w:basedOn w:val="Normln"/>
    <w:link w:val="Zkladntextodsazen3Char"/>
    <w:uiPriority w:val="1"/>
    <w:rsid w:val="31B0B1C8"/>
    <w:pPr>
      <w:spacing w:after="120"/>
      <w:ind w:left="283"/>
    </w:pPr>
    <w:rPr>
      <w:sz w:val="16"/>
      <w:szCs w:val="16"/>
    </w:rPr>
  </w:style>
  <w:style w:type="character" w:customStyle="1" w:styleId="Zkladntextodsazen3Char">
    <w:name w:val="Základní text odsazený 3 Char"/>
    <w:basedOn w:val="Standardnpsmoodstavce"/>
    <w:link w:val="Zkladntextodsazen3"/>
    <w:uiPriority w:val="1"/>
    <w:rsid w:val="31B0B1C8"/>
    <w:rPr>
      <w:noProof w:val="0"/>
      <w:sz w:val="16"/>
      <w:szCs w:val="16"/>
      <w:lang w:val="cs-CZ"/>
    </w:rPr>
  </w:style>
  <w:style w:type="paragraph" w:styleId="Zkladntext2">
    <w:name w:val="Body Text 2"/>
    <w:basedOn w:val="Normln"/>
    <w:link w:val="Zkladntext2Char"/>
    <w:uiPriority w:val="1"/>
    <w:rsid w:val="31B0B1C8"/>
    <w:pPr>
      <w:spacing w:after="120" w:line="480" w:lineRule="auto"/>
    </w:pPr>
  </w:style>
  <w:style w:type="character" w:customStyle="1" w:styleId="Zkladntext2Char">
    <w:name w:val="Základní text 2 Char"/>
    <w:basedOn w:val="Standardnpsmoodstavce"/>
    <w:link w:val="Zkladntext2"/>
    <w:uiPriority w:val="1"/>
    <w:rsid w:val="31B0B1C8"/>
    <w:rPr>
      <w:noProof w:val="0"/>
      <w:lang w:val="cs-CZ"/>
    </w:rPr>
  </w:style>
  <w:style w:type="character" w:styleId="Siln">
    <w:name w:val="Strong"/>
    <w:basedOn w:val="Standardnpsmoodstavce"/>
    <w:uiPriority w:val="22"/>
    <w:qFormat/>
    <w:rsid w:val="00CB789E"/>
    <w:rPr>
      <w:b/>
      <w:bCs/>
    </w:rPr>
  </w:style>
  <w:style w:type="paragraph" w:styleId="Textbubliny">
    <w:name w:val="Balloon Text"/>
    <w:basedOn w:val="Normln"/>
    <w:link w:val="TextbublinyChar"/>
    <w:uiPriority w:val="1"/>
    <w:rsid w:val="31B0B1C8"/>
    <w:rPr>
      <w:rFonts w:ascii="Tahoma" w:hAnsi="Tahoma" w:cs="Tahoma"/>
      <w:sz w:val="16"/>
      <w:szCs w:val="16"/>
    </w:rPr>
  </w:style>
  <w:style w:type="character" w:customStyle="1" w:styleId="TextbublinyChar">
    <w:name w:val="Text bubliny Char"/>
    <w:basedOn w:val="Standardnpsmoodstavce"/>
    <w:link w:val="Textbubliny"/>
    <w:uiPriority w:val="1"/>
    <w:rsid w:val="31B0B1C8"/>
    <w:rPr>
      <w:rFonts w:ascii="Tahoma" w:eastAsia="Times New Roman" w:hAnsi="Tahoma" w:cs="Tahoma"/>
      <w:noProof w:val="0"/>
      <w:sz w:val="16"/>
      <w:szCs w:val="16"/>
      <w:lang w:val="cs-CZ"/>
    </w:rPr>
  </w:style>
  <w:style w:type="paragraph" w:styleId="Nadpisobsahu">
    <w:name w:val="TOC Heading"/>
    <w:basedOn w:val="Nadpis1"/>
    <w:next w:val="Normln"/>
    <w:uiPriority w:val="39"/>
    <w:unhideWhenUsed/>
    <w:qFormat/>
    <w:rsid w:val="31B0B1C8"/>
    <w:pPr>
      <w:keepLines/>
      <w:spacing w:before="240" w:line="259" w:lineRule="auto"/>
      <w:jc w:val="left"/>
    </w:pPr>
    <w:rPr>
      <w:rFonts w:asciiTheme="majorHAnsi" w:eastAsiaTheme="majorEastAsia" w:hAnsiTheme="majorHAnsi" w:cstheme="majorBidi"/>
      <w:b w:val="0"/>
      <w:bCs w:val="0"/>
      <w:color w:val="365F91" w:themeColor="accent1" w:themeShade="BF"/>
      <w:sz w:val="32"/>
      <w:szCs w:val="32"/>
      <w:u w:val="none"/>
      <w:lang w:val="cs-CZ"/>
    </w:rPr>
  </w:style>
  <w:style w:type="paragraph" w:styleId="Obsah1">
    <w:name w:val="toc 1"/>
    <w:basedOn w:val="Normln"/>
    <w:next w:val="Normln"/>
    <w:uiPriority w:val="39"/>
    <w:unhideWhenUsed/>
    <w:qFormat/>
    <w:rsid w:val="31B0B1C8"/>
    <w:pPr>
      <w:tabs>
        <w:tab w:val="right" w:pos="10480"/>
      </w:tabs>
      <w:spacing w:before="240" w:after="120"/>
      <w:ind w:left="1418" w:hanging="709"/>
      <w:jc w:val="left"/>
    </w:pPr>
    <w:rPr>
      <w:rFonts w:cs="Arial"/>
      <w:b/>
      <w:bCs/>
      <w:noProof/>
      <w:sz w:val="22"/>
      <w:szCs w:val="22"/>
    </w:rPr>
  </w:style>
  <w:style w:type="paragraph" w:styleId="Obsah2">
    <w:name w:val="toc 2"/>
    <w:basedOn w:val="Normln"/>
    <w:next w:val="Normln"/>
    <w:uiPriority w:val="39"/>
    <w:unhideWhenUsed/>
    <w:qFormat/>
    <w:rsid w:val="31B0B1C8"/>
    <w:pPr>
      <w:tabs>
        <w:tab w:val="right" w:pos="10480"/>
      </w:tabs>
      <w:spacing w:before="120"/>
      <w:ind w:left="709"/>
      <w:jc w:val="left"/>
    </w:pPr>
    <w:rPr>
      <w:b/>
      <w:bCs/>
      <w:noProof/>
      <w:sz w:val="22"/>
      <w:szCs w:val="22"/>
    </w:rPr>
  </w:style>
  <w:style w:type="paragraph" w:styleId="Obsah3">
    <w:name w:val="toc 3"/>
    <w:basedOn w:val="Normln"/>
    <w:next w:val="Normln"/>
    <w:uiPriority w:val="39"/>
    <w:unhideWhenUsed/>
    <w:qFormat/>
    <w:rsid w:val="31B0B1C8"/>
    <w:pPr>
      <w:tabs>
        <w:tab w:val="right" w:pos="10480"/>
      </w:tabs>
      <w:spacing w:before="120"/>
      <w:ind w:left="851" w:firstLine="306"/>
      <w:jc w:val="left"/>
    </w:pPr>
    <w:rPr>
      <w:sz w:val="22"/>
      <w:szCs w:val="22"/>
    </w:rPr>
  </w:style>
  <w:style w:type="paragraph" w:styleId="Obsah4">
    <w:name w:val="toc 4"/>
    <w:basedOn w:val="Normln"/>
    <w:next w:val="Normln"/>
    <w:uiPriority w:val="39"/>
    <w:unhideWhenUsed/>
    <w:rsid w:val="31B0B1C8"/>
    <w:pPr>
      <w:ind w:left="600"/>
      <w:jc w:val="left"/>
    </w:pPr>
    <w:rPr>
      <w:rFonts w:asciiTheme="minorHAnsi" w:hAnsiTheme="minorHAnsi"/>
    </w:rPr>
  </w:style>
  <w:style w:type="paragraph" w:styleId="Obsah5">
    <w:name w:val="toc 5"/>
    <w:basedOn w:val="Normln"/>
    <w:next w:val="Normln"/>
    <w:uiPriority w:val="39"/>
    <w:unhideWhenUsed/>
    <w:rsid w:val="31B0B1C8"/>
    <w:pPr>
      <w:ind w:left="800"/>
      <w:jc w:val="left"/>
    </w:pPr>
    <w:rPr>
      <w:rFonts w:asciiTheme="minorHAnsi" w:hAnsiTheme="minorHAnsi"/>
    </w:rPr>
  </w:style>
  <w:style w:type="paragraph" w:styleId="Obsah6">
    <w:name w:val="toc 6"/>
    <w:basedOn w:val="Normln"/>
    <w:next w:val="Normln"/>
    <w:uiPriority w:val="39"/>
    <w:unhideWhenUsed/>
    <w:rsid w:val="31B0B1C8"/>
    <w:pPr>
      <w:ind w:left="1000"/>
      <w:jc w:val="left"/>
    </w:pPr>
    <w:rPr>
      <w:rFonts w:asciiTheme="minorHAnsi" w:hAnsiTheme="minorHAnsi"/>
    </w:rPr>
  </w:style>
  <w:style w:type="paragraph" w:styleId="Obsah7">
    <w:name w:val="toc 7"/>
    <w:basedOn w:val="Normln"/>
    <w:next w:val="Normln"/>
    <w:uiPriority w:val="39"/>
    <w:unhideWhenUsed/>
    <w:rsid w:val="31B0B1C8"/>
    <w:pPr>
      <w:ind w:left="1200"/>
      <w:jc w:val="left"/>
    </w:pPr>
    <w:rPr>
      <w:rFonts w:asciiTheme="minorHAnsi" w:hAnsiTheme="minorHAnsi"/>
    </w:rPr>
  </w:style>
  <w:style w:type="paragraph" w:styleId="Obsah8">
    <w:name w:val="toc 8"/>
    <w:basedOn w:val="Normln"/>
    <w:next w:val="Normln"/>
    <w:uiPriority w:val="39"/>
    <w:unhideWhenUsed/>
    <w:rsid w:val="31B0B1C8"/>
    <w:pPr>
      <w:ind w:left="1400"/>
      <w:jc w:val="left"/>
    </w:pPr>
    <w:rPr>
      <w:rFonts w:asciiTheme="minorHAnsi" w:hAnsiTheme="minorHAnsi"/>
    </w:rPr>
  </w:style>
  <w:style w:type="paragraph" w:styleId="Obsah9">
    <w:name w:val="toc 9"/>
    <w:basedOn w:val="Normln"/>
    <w:next w:val="Normln"/>
    <w:uiPriority w:val="39"/>
    <w:unhideWhenUsed/>
    <w:rsid w:val="31B0B1C8"/>
    <w:pPr>
      <w:ind w:left="1600"/>
      <w:jc w:val="left"/>
    </w:pPr>
    <w:rPr>
      <w:rFonts w:asciiTheme="minorHAnsi" w:hAnsiTheme="minorHAnsi"/>
    </w:rPr>
  </w:style>
  <w:style w:type="table" w:styleId="Mkatabulky">
    <w:name w:val="Table Grid"/>
    <w:aliases w:val="Expert_tabulka"/>
    <w:basedOn w:val="Normlntabulka"/>
    <w:rsid w:val="008C0BA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a1">
    <w:name w:val="Značka 1"/>
    <w:basedOn w:val="Normln"/>
    <w:uiPriority w:val="1"/>
    <w:qFormat/>
    <w:rsid w:val="31B0B1C8"/>
    <w:pPr>
      <w:numPr>
        <w:numId w:val="171"/>
      </w:numPr>
      <w:tabs>
        <w:tab w:val="left" w:pos="284"/>
      </w:tabs>
    </w:pPr>
    <w:rPr>
      <w:color w:val="000000" w:themeColor="text1"/>
    </w:rPr>
  </w:style>
  <w:style w:type="paragraph" w:customStyle="1" w:styleId="Znaka2">
    <w:name w:val="Značka 2"/>
    <w:basedOn w:val="Normln"/>
    <w:uiPriority w:val="1"/>
    <w:qFormat/>
    <w:rsid w:val="31B0B1C8"/>
    <w:pPr>
      <w:numPr>
        <w:numId w:val="172"/>
      </w:numPr>
      <w:tabs>
        <w:tab w:val="clear" w:pos="360"/>
        <w:tab w:val="num" w:pos="644"/>
        <w:tab w:val="num" w:pos="360"/>
      </w:tabs>
      <w:ind w:left="567"/>
    </w:pPr>
    <w:rPr>
      <w:color w:val="000000" w:themeColor="text1"/>
    </w:rPr>
  </w:style>
  <w:style w:type="character" w:customStyle="1" w:styleId="msqrt">
    <w:name w:val="msqrt"/>
    <w:basedOn w:val="Standardnpsmoodstavce"/>
    <w:rsid w:val="00CF511A"/>
  </w:style>
  <w:style w:type="character" w:customStyle="1" w:styleId="ZkladntextChar">
    <w:name w:val="Základní text Char"/>
    <w:link w:val="Zkladntext"/>
    <w:uiPriority w:val="99"/>
    <w:rsid w:val="31B0B1C8"/>
    <w:rPr>
      <w:rFonts w:ascii="Arial" w:hAnsi="Arial"/>
      <w:noProof w:val="0"/>
    </w:rPr>
  </w:style>
  <w:style w:type="paragraph" w:styleId="Textkomente">
    <w:name w:val="annotation text"/>
    <w:basedOn w:val="Normln"/>
    <w:link w:val="TextkomenteChar"/>
    <w:uiPriority w:val="99"/>
    <w:unhideWhenUsed/>
    <w:rsid w:val="31B0B1C8"/>
    <w:pPr>
      <w:tabs>
        <w:tab w:val="left" w:pos="709"/>
      </w:tabs>
      <w:spacing w:before="20" w:after="60" w:line="300" w:lineRule="exact"/>
    </w:pPr>
    <w:rPr>
      <w:rFonts w:ascii="Calibri" w:hAnsi="Calibri"/>
    </w:rPr>
  </w:style>
  <w:style w:type="character" w:customStyle="1" w:styleId="TextkomenteChar">
    <w:name w:val="Text komentáře Char"/>
    <w:basedOn w:val="Standardnpsmoodstavce"/>
    <w:link w:val="Textkomente"/>
    <w:uiPriority w:val="99"/>
    <w:rsid w:val="31B0B1C8"/>
    <w:rPr>
      <w:rFonts w:ascii="Calibri" w:eastAsia="Times New Roman" w:hAnsi="Calibri" w:cs="Times New Roman"/>
      <w:noProof w:val="0"/>
      <w:lang w:val="cs-CZ"/>
    </w:rPr>
  </w:style>
  <w:style w:type="paragraph" w:styleId="Normlnweb">
    <w:name w:val="Normal (Web)"/>
    <w:basedOn w:val="Normln"/>
    <w:uiPriority w:val="1"/>
    <w:unhideWhenUsed/>
    <w:rsid w:val="31B0B1C8"/>
    <w:pPr>
      <w:spacing w:beforeAutospacing="1" w:afterAutospacing="1"/>
      <w:jc w:val="left"/>
    </w:pPr>
    <w:rPr>
      <w:sz w:val="24"/>
      <w:szCs w:val="24"/>
    </w:rPr>
  </w:style>
  <w:style w:type="paragraph" w:customStyle="1" w:styleId="dka">
    <w:name w:val="Řádka"/>
    <w:link w:val="dkaChar"/>
    <w:qFormat/>
    <w:rsid w:val="00894969"/>
    <w:pPr>
      <w:snapToGrid w:val="0"/>
      <w:jc w:val="both"/>
    </w:pPr>
    <w:rPr>
      <w:rFonts w:ascii="Arial" w:hAnsi="Arial"/>
      <w:color w:val="000000"/>
    </w:rPr>
  </w:style>
  <w:style w:type="paragraph" w:customStyle="1" w:styleId="Nzevtabulky">
    <w:name w:val="Název tabulky"/>
    <w:next w:val="dka"/>
    <w:autoRedefine/>
    <w:qFormat/>
    <w:rsid w:val="00894969"/>
    <w:pPr>
      <w:keepNext/>
      <w:keepLines/>
      <w:tabs>
        <w:tab w:val="left" w:pos="1701"/>
      </w:tabs>
      <w:snapToGrid w:val="0"/>
      <w:spacing w:before="60" w:after="120"/>
      <w:ind w:left="1134"/>
      <w:jc w:val="both"/>
    </w:pPr>
    <w:rPr>
      <w:rFonts w:ascii="Arial" w:hAnsi="Arial"/>
      <w:b/>
      <w:i/>
      <w:color w:val="000000"/>
    </w:rPr>
  </w:style>
  <w:style w:type="character" w:customStyle="1" w:styleId="dkaChar">
    <w:name w:val="Řádka Char"/>
    <w:link w:val="dka"/>
    <w:locked/>
    <w:rsid w:val="00894969"/>
    <w:rPr>
      <w:rFonts w:ascii="Arial" w:hAnsi="Arial"/>
      <w:color w:val="000000"/>
    </w:rPr>
  </w:style>
  <w:style w:type="paragraph" w:customStyle="1" w:styleId="Default">
    <w:name w:val="Default"/>
    <w:rsid w:val="00DB7C8E"/>
    <w:pPr>
      <w:autoSpaceDE w:val="0"/>
      <w:autoSpaceDN w:val="0"/>
      <w:adjustRightInd w:val="0"/>
    </w:pPr>
    <w:rPr>
      <w:rFonts w:ascii="Arial" w:hAnsi="Arial" w:cs="Arial"/>
      <w:color w:val="000000"/>
      <w:sz w:val="24"/>
      <w:szCs w:val="24"/>
    </w:rPr>
  </w:style>
  <w:style w:type="paragraph" w:customStyle="1" w:styleId="EBMtext">
    <w:name w:val="EBM_text"/>
    <w:basedOn w:val="Normln"/>
    <w:link w:val="EBMtextChar"/>
    <w:uiPriority w:val="1"/>
    <w:qFormat/>
    <w:rsid w:val="31B0B1C8"/>
    <w:pPr>
      <w:tabs>
        <w:tab w:val="left" w:pos="5387"/>
      </w:tabs>
      <w:spacing w:after="120"/>
      <w:ind w:left="992"/>
    </w:pPr>
    <w:rPr>
      <w:rFonts w:asciiTheme="minorHAnsi" w:hAnsiTheme="minorHAnsi" w:cs="Arial"/>
      <w:color w:val="262626" w:themeColor="text1" w:themeTint="D9"/>
      <w:sz w:val="22"/>
      <w:szCs w:val="22"/>
      <w:lang w:val="sk-SK"/>
    </w:rPr>
  </w:style>
  <w:style w:type="character" w:customStyle="1" w:styleId="EBMtextChar">
    <w:name w:val="EBM_text Char"/>
    <w:basedOn w:val="Standardnpsmoodstavce"/>
    <w:link w:val="EBMtext"/>
    <w:uiPriority w:val="1"/>
    <w:rsid w:val="31B0B1C8"/>
    <w:rPr>
      <w:rFonts w:asciiTheme="minorHAnsi" w:eastAsia="Times New Roman" w:hAnsiTheme="minorHAnsi" w:cs="Arial"/>
      <w:noProof w:val="0"/>
      <w:color w:val="262626" w:themeColor="text1" w:themeTint="D9"/>
      <w:sz w:val="22"/>
      <w:szCs w:val="22"/>
      <w:lang w:val="sk-SK"/>
    </w:rPr>
  </w:style>
  <w:style w:type="paragraph" w:customStyle="1" w:styleId="EBModrky">
    <w:name w:val="EBM_odrážky"/>
    <w:basedOn w:val="EBMtext"/>
    <w:link w:val="EBModrkyChar"/>
    <w:uiPriority w:val="1"/>
    <w:qFormat/>
    <w:rsid w:val="31B0B1C8"/>
    <w:pPr>
      <w:numPr>
        <w:numId w:val="183"/>
      </w:numPr>
    </w:pPr>
  </w:style>
  <w:style w:type="character" w:customStyle="1" w:styleId="EBModrkyChar">
    <w:name w:val="EBM_odrážky Char"/>
    <w:basedOn w:val="EBMtextChar"/>
    <w:link w:val="EBModrky"/>
    <w:uiPriority w:val="1"/>
    <w:rsid w:val="31B0B1C8"/>
    <w:rPr>
      <w:rFonts w:asciiTheme="minorHAnsi" w:eastAsia="Times New Roman" w:hAnsiTheme="minorHAnsi" w:cs="Arial"/>
      <w:noProof w:val="0"/>
      <w:color w:val="262626" w:themeColor="text1" w:themeTint="D9"/>
      <w:sz w:val="22"/>
      <w:szCs w:val="22"/>
      <w:lang w:val="sk-SK"/>
    </w:rPr>
  </w:style>
  <w:style w:type="character" w:customStyle="1" w:styleId="Nadpis1Char">
    <w:name w:val="Nadpis 1 Char"/>
    <w:basedOn w:val="Standardnpsmoodstavce"/>
    <w:link w:val="Nadpis1"/>
    <w:uiPriority w:val="1"/>
    <w:rsid w:val="31B0B1C8"/>
    <w:rPr>
      <w:rFonts w:ascii="Arial" w:eastAsia="Times New Roman" w:hAnsi="Arial" w:cs="Times New Roman"/>
      <w:b/>
      <w:bCs/>
      <w:noProof w:val="0"/>
      <w:sz w:val="28"/>
      <w:szCs w:val="28"/>
      <w:u w:val="single"/>
      <w:lang w:val="en-US"/>
    </w:rPr>
  </w:style>
  <w:style w:type="character" w:customStyle="1" w:styleId="Nadpis2Char">
    <w:name w:val="Nadpis 2 Char"/>
    <w:basedOn w:val="Standardnpsmoodstavce"/>
    <w:link w:val="Nadpis2"/>
    <w:uiPriority w:val="1"/>
    <w:rsid w:val="31B0B1C8"/>
    <w:rPr>
      <w:rFonts w:ascii="Arial" w:eastAsia="Times New Roman" w:hAnsi="Arial" w:cs="Times New Roman"/>
      <w:b/>
      <w:bCs/>
      <w:noProof w:val="0"/>
      <w:sz w:val="24"/>
      <w:szCs w:val="24"/>
      <w:u w:val="single"/>
      <w:lang w:val="en-US"/>
    </w:rPr>
  </w:style>
  <w:style w:type="character" w:customStyle="1" w:styleId="Nadpis3Char">
    <w:name w:val="Nadpis 3 Char"/>
    <w:basedOn w:val="Standardnpsmoodstavce"/>
    <w:link w:val="Nadpis3"/>
    <w:uiPriority w:val="1"/>
    <w:rsid w:val="31B0B1C8"/>
    <w:rPr>
      <w:rFonts w:ascii="Arial" w:eastAsia="Times New Roman" w:hAnsi="Arial" w:cs="Times New Roman"/>
      <w:b/>
      <w:bCs/>
      <w:noProof w:val="0"/>
      <w:color w:val="808080" w:themeColor="background1" w:themeShade="80"/>
      <w:sz w:val="22"/>
      <w:szCs w:val="22"/>
      <w:lang w:val="cs-CZ"/>
    </w:rPr>
  </w:style>
  <w:style w:type="character" w:customStyle="1" w:styleId="Nadpis4Char">
    <w:name w:val="Nadpis 4 Char"/>
    <w:basedOn w:val="Standardnpsmoodstavce"/>
    <w:link w:val="Nadpis4"/>
    <w:uiPriority w:val="1"/>
    <w:rsid w:val="31B0B1C8"/>
    <w:rPr>
      <w:rFonts w:ascii="Arial" w:eastAsia="Times New Roman" w:hAnsi="Arial" w:cs="Times New Roman"/>
      <w:b/>
      <w:bCs/>
      <w:noProof w:val="0"/>
      <w:sz w:val="22"/>
      <w:szCs w:val="22"/>
      <w:lang w:val="cs-CZ"/>
    </w:rPr>
  </w:style>
  <w:style w:type="character" w:customStyle="1" w:styleId="apple-style-span">
    <w:name w:val="apple-style-span"/>
    <w:basedOn w:val="Standardnpsmoodstavce"/>
    <w:rsid w:val="00A75B6A"/>
  </w:style>
  <w:style w:type="character" w:customStyle="1" w:styleId="ZhlavChar">
    <w:name w:val="Záhlaví Char"/>
    <w:basedOn w:val="Standardnpsmoodstavce"/>
    <w:link w:val="Zhlav"/>
    <w:uiPriority w:val="1"/>
    <w:rsid w:val="31B0B1C8"/>
    <w:rPr>
      <w:rFonts w:ascii="Arial" w:eastAsia="Times New Roman" w:hAnsi="Arial" w:cs="Times New Roman"/>
      <w:noProof w:val="0"/>
      <w:lang w:val="cs-CZ"/>
    </w:rPr>
  </w:style>
  <w:style w:type="character" w:customStyle="1" w:styleId="ZpatChar">
    <w:name w:val="Zápatí Char"/>
    <w:basedOn w:val="Standardnpsmoodstavce"/>
    <w:link w:val="Zpat"/>
    <w:uiPriority w:val="99"/>
    <w:rsid w:val="31B0B1C8"/>
    <w:rPr>
      <w:rFonts w:ascii="Arial" w:eastAsia="Times New Roman" w:hAnsi="Arial" w:cs="Times New Roman"/>
      <w:noProof w:val="0"/>
      <w:lang w:val="cs-CZ"/>
    </w:rPr>
  </w:style>
  <w:style w:type="paragraph" w:styleId="Bezmezer">
    <w:name w:val="No Spacing"/>
    <w:link w:val="BezmezerChar"/>
    <w:uiPriority w:val="1"/>
    <w:qFormat/>
    <w:rsid w:val="00A75B6A"/>
    <w:rPr>
      <w:rFonts w:asciiTheme="minorHAnsi" w:eastAsiaTheme="minorHAnsi" w:hAnsiTheme="minorHAnsi" w:cstheme="minorBidi"/>
      <w:sz w:val="22"/>
      <w:szCs w:val="22"/>
      <w:lang w:eastAsia="en-US"/>
    </w:rPr>
  </w:style>
  <w:style w:type="paragraph" w:customStyle="1" w:styleId="EBM1">
    <w:name w:val="EBM_1"/>
    <w:basedOn w:val="Odstavecseseznamem"/>
    <w:next w:val="EBMtext"/>
    <w:uiPriority w:val="1"/>
    <w:qFormat/>
    <w:rsid w:val="31B0B1C8"/>
    <w:pPr>
      <w:keepNext/>
      <w:numPr>
        <w:numId w:val="186"/>
      </w:numPr>
      <w:spacing w:before="360" w:after="240" w:line="288" w:lineRule="auto"/>
      <w:contextualSpacing/>
    </w:pPr>
    <w:rPr>
      <w:rFonts w:ascii="Calibri" w:hAnsi="Calibri"/>
      <w:b/>
      <w:bCs/>
      <w:color w:val="262626" w:themeColor="text1" w:themeTint="D9"/>
      <w:sz w:val="36"/>
      <w:szCs w:val="36"/>
    </w:rPr>
  </w:style>
  <w:style w:type="paragraph" w:customStyle="1" w:styleId="EBMX">
    <w:name w:val="EBM_X"/>
    <w:basedOn w:val="Odstavecseseznamem"/>
    <w:next w:val="EBMtext"/>
    <w:link w:val="EBMXChar"/>
    <w:uiPriority w:val="1"/>
    <w:qFormat/>
    <w:rsid w:val="31B0B1C8"/>
    <w:pPr>
      <w:numPr>
        <w:ilvl w:val="1"/>
        <w:numId w:val="186"/>
      </w:numPr>
      <w:spacing w:before="240" w:after="240" w:line="276" w:lineRule="auto"/>
      <w:contextualSpacing/>
    </w:pPr>
    <w:rPr>
      <w:b/>
      <w:bCs/>
      <w:sz w:val="36"/>
      <w:szCs w:val="36"/>
    </w:rPr>
  </w:style>
  <w:style w:type="paragraph" w:customStyle="1" w:styleId="EBM2">
    <w:name w:val="EBM_2"/>
    <w:basedOn w:val="EBMX"/>
    <w:next w:val="EBMtext"/>
    <w:link w:val="EBM2Char"/>
    <w:uiPriority w:val="1"/>
    <w:qFormat/>
    <w:rsid w:val="31B0B1C8"/>
    <w:pPr>
      <w:keepNext/>
      <w:ind w:left="708"/>
    </w:pPr>
    <w:rPr>
      <w:rFonts w:cs="Calibri"/>
      <w:sz w:val="28"/>
      <w:szCs w:val="28"/>
      <w:lang w:val="sk-SK"/>
    </w:rPr>
  </w:style>
  <w:style w:type="paragraph" w:styleId="Titulek">
    <w:name w:val="caption"/>
    <w:basedOn w:val="Normln"/>
    <w:next w:val="Normln"/>
    <w:uiPriority w:val="1"/>
    <w:unhideWhenUsed/>
    <w:qFormat/>
    <w:rsid w:val="31B0B1C8"/>
    <w:rPr>
      <w:rFonts w:ascii="Calibri" w:hAnsi="Calibri"/>
      <w:b/>
      <w:bCs/>
      <w:color w:val="4F81BD" w:themeColor="accent1"/>
      <w:sz w:val="18"/>
      <w:szCs w:val="18"/>
    </w:rPr>
  </w:style>
  <w:style w:type="character" w:customStyle="1" w:styleId="apple-converted-space">
    <w:name w:val="apple-converted-space"/>
    <w:basedOn w:val="Standardnpsmoodstavce"/>
    <w:rsid w:val="00A75B6A"/>
  </w:style>
  <w:style w:type="character" w:customStyle="1" w:styleId="spelle">
    <w:name w:val="spelle"/>
    <w:basedOn w:val="Standardnpsmoodstavce"/>
    <w:rsid w:val="00A75B6A"/>
  </w:style>
  <w:style w:type="character" w:styleId="Sledovanodkaz">
    <w:name w:val="FollowedHyperlink"/>
    <w:basedOn w:val="Standardnpsmoodstavce"/>
    <w:uiPriority w:val="99"/>
    <w:semiHidden/>
    <w:unhideWhenUsed/>
    <w:rsid w:val="00A75B6A"/>
    <w:rPr>
      <w:color w:val="800080" w:themeColor="followedHyperlink"/>
      <w:u w:val="single"/>
    </w:rPr>
  </w:style>
  <w:style w:type="paragraph" w:customStyle="1" w:styleId="EBM3">
    <w:name w:val="EBM_3"/>
    <w:basedOn w:val="EBM2"/>
    <w:next w:val="EBMtext"/>
    <w:link w:val="EBM3Char"/>
    <w:uiPriority w:val="1"/>
    <w:qFormat/>
    <w:rsid w:val="31B0B1C8"/>
  </w:style>
  <w:style w:type="character" w:styleId="Zstupntext">
    <w:name w:val="Placeholder Text"/>
    <w:basedOn w:val="Standardnpsmoodstavce"/>
    <w:uiPriority w:val="99"/>
    <w:semiHidden/>
    <w:rsid w:val="00A75B6A"/>
    <w:rPr>
      <w:color w:val="808080"/>
    </w:rPr>
  </w:style>
  <w:style w:type="paragraph" w:customStyle="1" w:styleId="Obrzky">
    <w:name w:val="Obrázky"/>
    <w:basedOn w:val="EBMtext"/>
    <w:next w:val="EBMtext"/>
    <w:uiPriority w:val="1"/>
    <w:qFormat/>
    <w:rsid w:val="31B0B1C8"/>
    <w:pPr>
      <w:spacing w:before="240" w:after="240"/>
      <w:jc w:val="center"/>
    </w:pPr>
    <w:rPr>
      <w:noProof/>
    </w:rPr>
  </w:style>
  <w:style w:type="paragraph" w:customStyle="1" w:styleId="Vzorce">
    <w:name w:val="Vzorce"/>
    <w:basedOn w:val="EBMtext"/>
    <w:uiPriority w:val="1"/>
    <w:qFormat/>
    <w:rsid w:val="31B0B1C8"/>
    <w:pPr>
      <w:jc w:val="left"/>
    </w:pPr>
    <w:rPr>
      <w:rFonts w:ascii="Cambria Math" w:hAnsi="Cambria Math"/>
      <w:sz w:val="28"/>
      <w:szCs w:val="28"/>
    </w:rPr>
  </w:style>
  <w:style w:type="paragraph" w:styleId="Seznamobrzk">
    <w:name w:val="table of figures"/>
    <w:basedOn w:val="Normln"/>
    <w:next w:val="Normln"/>
    <w:uiPriority w:val="99"/>
    <w:unhideWhenUsed/>
    <w:rsid w:val="31B0B1C8"/>
    <w:pPr>
      <w:spacing w:line="288" w:lineRule="auto"/>
      <w:ind w:left="440" w:hanging="440"/>
    </w:pPr>
    <w:rPr>
      <w:rFonts w:ascii="Calibri" w:hAnsi="Calibri"/>
      <w:smallCaps/>
      <w:color w:val="262626" w:themeColor="text1" w:themeTint="D9"/>
    </w:rPr>
  </w:style>
  <w:style w:type="character" w:styleId="Odkaznakoment">
    <w:name w:val="annotation reference"/>
    <w:basedOn w:val="Standardnpsmoodstavce"/>
    <w:uiPriority w:val="99"/>
    <w:semiHidden/>
    <w:unhideWhenUsed/>
    <w:rsid w:val="00A75B6A"/>
    <w:rPr>
      <w:sz w:val="16"/>
      <w:szCs w:val="16"/>
    </w:rPr>
  </w:style>
  <w:style w:type="character" w:customStyle="1" w:styleId="Nadpis6Char">
    <w:name w:val="Nadpis 6 Char"/>
    <w:basedOn w:val="Standardnpsmoodstavce"/>
    <w:link w:val="Nadpis6"/>
    <w:uiPriority w:val="1"/>
    <w:rsid w:val="31B0B1C8"/>
    <w:rPr>
      <w:rFonts w:ascii="Arial" w:eastAsia="Times New Roman" w:hAnsi="Arial" w:cs="Times New Roman"/>
      <w:b/>
      <w:bCs/>
      <w:noProof w:val="0"/>
      <w:color w:val="0000FF"/>
      <w:sz w:val="18"/>
      <w:szCs w:val="18"/>
      <w:lang w:val="cs-CZ"/>
    </w:rPr>
  </w:style>
  <w:style w:type="character" w:customStyle="1" w:styleId="Nadpis7Char">
    <w:name w:val="Nadpis 7 Char"/>
    <w:basedOn w:val="Standardnpsmoodstavce"/>
    <w:link w:val="Nadpis7"/>
    <w:uiPriority w:val="1"/>
    <w:rsid w:val="31B0B1C8"/>
    <w:rPr>
      <w:rFonts w:ascii="Arial" w:eastAsia="Times New Roman" w:hAnsi="Arial" w:cs="Times New Roman"/>
      <w:b/>
      <w:bCs/>
      <w:noProof w:val="0"/>
      <w:sz w:val="24"/>
      <w:szCs w:val="24"/>
      <w:lang w:val="cs-CZ"/>
    </w:rPr>
  </w:style>
  <w:style w:type="character" w:customStyle="1" w:styleId="Nadpis8Char">
    <w:name w:val="Nadpis 8 Char"/>
    <w:basedOn w:val="Standardnpsmoodstavce"/>
    <w:link w:val="Nadpis8"/>
    <w:uiPriority w:val="1"/>
    <w:rsid w:val="31B0B1C8"/>
    <w:rPr>
      <w:rFonts w:ascii="Arial" w:eastAsia="Times New Roman" w:hAnsi="Arial" w:cs="Times New Roman"/>
      <w:b/>
      <w:bCs/>
      <w:i/>
      <w:iCs/>
      <w:noProof w:val="0"/>
      <w:color w:val="000000" w:themeColor="text1"/>
      <w:sz w:val="24"/>
      <w:szCs w:val="24"/>
      <w:lang w:val="cs-CZ"/>
    </w:rPr>
  </w:style>
  <w:style w:type="paragraph" w:styleId="AdresaHTML">
    <w:name w:val="HTML Address"/>
    <w:basedOn w:val="Normln"/>
    <w:link w:val="AdresaHTMLChar"/>
    <w:uiPriority w:val="99"/>
    <w:semiHidden/>
    <w:unhideWhenUsed/>
    <w:rsid w:val="31B0B1C8"/>
    <w:pPr>
      <w:jc w:val="left"/>
    </w:pPr>
    <w:rPr>
      <w:i/>
      <w:iCs/>
      <w:color w:val="262626" w:themeColor="text1" w:themeTint="D9"/>
      <w:sz w:val="24"/>
      <w:szCs w:val="24"/>
    </w:rPr>
  </w:style>
  <w:style w:type="character" w:customStyle="1" w:styleId="AdresaHTMLChar">
    <w:name w:val="Adresa HTML Char"/>
    <w:basedOn w:val="Standardnpsmoodstavce"/>
    <w:link w:val="AdresaHTML"/>
    <w:uiPriority w:val="99"/>
    <w:semiHidden/>
    <w:rsid w:val="31B0B1C8"/>
    <w:rPr>
      <w:i/>
      <w:iCs/>
      <w:noProof w:val="0"/>
      <w:color w:val="262626" w:themeColor="text1" w:themeTint="D9"/>
      <w:sz w:val="24"/>
      <w:szCs w:val="24"/>
      <w:lang w:val="cs-CZ"/>
    </w:rPr>
  </w:style>
  <w:style w:type="character" w:styleId="Zdraznn">
    <w:name w:val="Emphasis"/>
    <w:qFormat/>
    <w:rsid w:val="00A75B6A"/>
    <w:rPr>
      <w:i w:val="0"/>
      <w:iCs w:val="0"/>
      <w:color w:val="auto"/>
    </w:rPr>
  </w:style>
  <w:style w:type="paragraph" w:styleId="Nzev">
    <w:name w:val="Title"/>
    <w:basedOn w:val="Normln"/>
    <w:next w:val="Normln"/>
    <w:link w:val="NzevChar"/>
    <w:uiPriority w:val="1"/>
    <w:qFormat/>
    <w:rsid w:val="31B0B1C8"/>
    <w:pPr>
      <w:spacing w:before="240" w:after="60" w:line="288" w:lineRule="auto"/>
      <w:jc w:val="center"/>
      <w:outlineLvl w:val="0"/>
    </w:pPr>
    <w:rPr>
      <w:rFonts w:ascii="Cambria" w:hAnsi="Cambria"/>
      <w:b/>
      <w:bCs/>
      <w:color w:val="262626" w:themeColor="text1" w:themeTint="D9"/>
      <w:sz w:val="32"/>
      <w:szCs w:val="32"/>
    </w:rPr>
  </w:style>
  <w:style w:type="character" w:customStyle="1" w:styleId="NzevChar">
    <w:name w:val="Název Char"/>
    <w:basedOn w:val="Standardnpsmoodstavce"/>
    <w:link w:val="Nzev"/>
    <w:uiPriority w:val="1"/>
    <w:rsid w:val="31B0B1C8"/>
    <w:rPr>
      <w:rFonts w:ascii="Cambria" w:eastAsia="Times New Roman" w:hAnsi="Cambria" w:cs="Times New Roman"/>
      <w:b/>
      <w:bCs/>
      <w:noProof w:val="0"/>
      <w:color w:val="262626" w:themeColor="text1" w:themeTint="D9"/>
      <w:sz w:val="32"/>
      <w:szCs w:val="32"/>
      <w:lang w:val="cs-CZ"/>
    </w:rPr>
  </w:style>
  <w:style w:type="character" w:customStyle="1" w:styleId="ZkladntextChar1">
    <w:name w:val="Základní text Char1"/>
    <w:aliases w:val="Tučný text Char,termo Char,termo Char2,termo Char Char Char Char Char Char,termo Char Char2,termo Char Char Char1,termo Char1 Char,termo Char Char1 Char,termo Char Char Char Char,termo Char Char Char Char Char Char Char1 Char"/>
    <w:basedOn w:val="Standardnpsmoodstavce"/>
    <w:uiPriority w:val="99"/>
    <w:semiHidden/>
    <w:rsid w:val="00A75B6A"/>
    <w:rPr>
      <w:rFonts w:ascii="Calibri" w:eastAsia="Times New Roman" w:hAnsi="Calibri" w:cs="Times New Roman"/>
      <w:color w:val="262626"/>
      <w:szCs w:val="20"/>
      <w:lang w:eastAsia="cs-CZ"/>
    </w:rPr>
  </w:style>
  <w:style w:type="paragraph" w:styleId="Rozloendokumentu">
    <w:name w:val="Document Map"/>
    <w:basedOn w:val="Normln"/>
    <w:link w:val="RozloendokumentuChar"/>
    <w:uiPriority w:val="1"/>
    <w:semiHidden/>
    <w:unhideWhenUsed/>
    <w:rsid w:val="31B0B1C8"/>
    <w:pPr>
      <w:spacing w:line="288" w:lineRule="auto"/>
    </w:pPr>
    <w:rPr>
      <w:rFonts w:ascii="Tahoma" w:hAnsi="Tahoma" w:cs="Tahoma"/>
      <w:color w:val="262626" w:themeColor="text1" w:themeTint="D9"/>
      <w:sz w:val="22"/>
      <w:szCs w:val="22"/>
    </w:rPr>
  </w:style>
  <w:style w:type="character" w:customStyle="1" w:styleId="RozloendokumentuChar">
    <w:name w:val="Rozložení dokumentu Char"/>
    <w:basedOn w:val="Standardnpsmoodstavce"/>
    <w:link w:val="Rozloendokumentu"/>
    <w:uiPriority w:val="1"/>
    <w:semiHidden/>
    <w:rsid w:val="31B0B1C8"/>
    <w:rPr>
      <w:rFonts w:ascii="Tahoma" w:eastAsia="Times New Roman" w:hAnsi="Tahoma" w:cs="Tahoma"/>
      <w:noProof w:val="0"/>
      <w:color w:val="262626" w:themeColor="text1" w:themeTint="D9"/>
      <w:sz w:val="22"/>
      <w:szCs w:val="22"/>
      <w:lang w:val="cs-CZ"/>
    </w:rPr>
  </w:style>
  <w:style w:type="paragraph" w:customStyle="1" w:styleId="ILF-Standard">
    <w:name w:val="ILF-Standard"/>
    <w:rsid w:val="00A75B6A"/>
    <w:pPr>
      <w:jc w:val="both"/>
    </w:pPr>
    <w:rPr>
      <w:rFonts w:ascii="Arial" w:hAnsi="Arial"/>
      <w:sz w:val="22"/>
    </w:rPr>
  </w:style>
  <w:style w:type="paragraph" w:customStyle="1" w:styleId="Prvnstrana">
    <w:name w:val="První strana"/>
    <w:basedOn w:val="Normln"/>
    <w:uiPriority w:val="1"/>
    <w:rsid w:val="31B0B1C8"/>
    <w:pPr>
      <w:tabs>
        <w:tab w:val="left" w:pos="1814"/>
        <w:tab w:val="left" w:pos="1928"/>
        <w:tab w:val="left" w:pos="2835"/>
        <w:tab w:val="left" w:pos="2948"/>
      </w:tabs>
      <w:spacing w:line="320" w:lineRule="atLeast"/>
    </w:pPr>
    <w:rPr>
      <w:rFonts w:ascii="Calibri" w:hAnsi="Calibri"/>
      <w:color w:val="262626" w:themeColor="text1" w:themeTint="D9"/>
      <w:sz w:val="22"/>
      <w:szCs w:val="22"/>
    </w:rPr>
  </w:style>
  <w:style w:type="paragraph" w:customStyle="1" w:styleId="xl40">
    <w:name w:val="xl40"/>
    <w:basedOn w:val="Normln"/>
    <w:uiPriority w:val="1"/>
    <w:rsid w:val="31B0B1C8"/>
    <w:pPr>
      <w:spacing w:beforeAutospacing="1" w:afterAutospacing="1" w:line="288" w:lineRule="auto"/>
    </w:pPr>
    <w:rPr>
      <w:color w:val="262626" w:themeColor="text1" w:themeTint="D9"/>
      <w:sz w:val="22"/>
      <w:szCs w:val="22"/>
    </w:rPr>
  </w:style>
  <w:style w:type="paragraph" w:customStyle="1" w:styleId="xl38">
    <w:name w:val="xl38"/>
    <w:basedOn w:val="Normln"/>
    <w:uiPriority w:val="1"/>
    <w:rsid w:val="31B0B1C8"/>
    <w:pPr>
      <w:spacing w:beforeAutospacing="1" w:afterAutospacing="1" w:line="288" w:lineRule="auto"/>
    </w:pPr>
    <w:rPr>
      <w:b/>
      <w:bCs/>
      <w:color w:val="262626" w:themeColor="text1" w:themeTint="D9"/>
      <w:sz w:val="22"/>
      <w:szCs w:val="22"/>
    </w:rPr>
  </w:style>
  <w:style w:type="paragraph" w:customStyle="1" w:styleId="Import16">
    <w:name w:val="Import 16"/>
    <w:basedOn w:val="Normln"/>
    <w:uiPriority w:val="1"/>
    <w:rsid w:val="31B0B1C8"/>
    <w:pPr>
      <w:tabs>
        <w:tab w:val="left" w:pos="3024"/>
        <w:tab w:val="left" w:pos="3456"/>
      </w:tabs>
      <w:spacing w:line="410" w:lineRule="auto"/>
      <w:ind w:left="1296"/>
    </w:pPr>
    <w:rPr>
      <w:color w:val="262626" w:themeColor="text1" w:themeTint="D9"/>
      <w:sz w:val="22"/>
      <w:szCs w:val="22"/>
    </w:rPr>
  </w:style>
  <w:style w:type="paragraph" w:customStyle="1" w:styleId="technickzprva">
    <w:name w:val="technická zpráva"/>
    <w:basedOn w:val="Normln"/>
    <w:uiPriority w:val="1"/>
    <w:rsid w:val="31B0B1C8"/>
    <w:pPr>
      <w:spacing w:before="60" w:after="60" w:line="288" w:lineRule="auto"/>
      <w:ind w:firstLine="709"/>
    </w:pPr>
    <w:rPr>
      <w:rFonts w:ascii="Arial Narrow" w:hAnsi="Arial Narrow"/>
      <w:color w:val="262626" w:themeColor="text1" w:themeTint="D9"/>
      <w:sz w:val="22"/>
      <w:szCs w:val="22"/>
    </w:rPr>
  </w:style>
  <w:style w:type="paragraph" w:customStyle="1" w:styleId="Text">
    <w:name w:val="Text"/>
    <w:basedOn w:val="Normln"/>
    <w:uiPriority w:val="1"/>
    <w:rsid w:val="31B0B1C8"/>
    <w:pPr>
      <w:ind w:left="1400"/>
      <w:jc w:val="left"/>
    </w:pPr>
    <w:rPr>
      <w:rFonts w:ascii="Times New Roman" w:eastAsia="SimSun" w:hAnsi="Times New Roman"/>
      <w:color w:val="262626" w:themeColor="text1" w:themeTint="D9"/>
      <w:sz w:val="24"/>
      <w:szCs w:val="24"/>
      <w:lang w:eastAsia="ar-SA"/>
    </w:rPr>
  </w:style>
  <w:style w:type="character" w:customStyle="1" w:styleId="Zkladntext4">
    <w:name w:val="Základní text (4)_"/>
    <w:link w:val="Zkladntext40"/>
    <w:uiPriority w:val="1"/>
    <w:rsid w:val="31B0B1C8"/>
    <w:rPr>
      <w:rFonts w:ascii="Arial" w:eastAsia="Arial" w:hAnsi="Arial" w:cs="Arial"/>
      <w:noProof w:val="0"/>
      <w:sz w:val="21"/>
      <w:szCs w:val="21"/>
    </w:rPr>
  </w:style>
  <w:style w:type="paragraph" w:customStyle="1" w:styleId="Zkladntext40">
    <w:name w:val="Základní text (4)"/>
    <w:basedOn w:val="Normln"/>
    <w:link w:val="Zkladntext4"/>
    <w:uiPriority w:val="1"/>
    <w:rsid w:val="31B0B1C8"/>
    <w:pPr>
      <w:widowControl w:val="0"/>
      <w:spacing w:before="600" w:after="600" w:line="552" w:lineRule="exact"/>
      <w:ind w:hanging="1620"/>
    </w:pPr>
    <w:rPr>
      <w:rFonts w:eastAsia="Arial" w:cs="Arial"/>
      <w:sz w:val="21"/>
      <w:szCs w:val="21"/>
    </w:rPr>
  </w:style>
  <w:style w:type="character" w:customStyle="1" w:styleId="Zkladntext0">
    <w:name w:val="Základní text_"/>
    <w:link w:val="Zkladntext30"/>
    <w:uiPriority w:val="1"/>
    <w:rsid w:val="31B0B1C8"/>
    <w:rPr>
      <w:rFonts w:ascii="Arial" w:eastAsia="Arial" w:hAnsi="Arial" w:cs="Arial"/>
      <w:noProof w:val="0"/>
      <w:sz w:val="23"/>
      <w:szCs w:val="23"/>
    </w:rPr>
  </w:style>
  <w:style w:type="paragraph" w:customStyle="1" w:styleId="Zkladntext30">
    <w:name w:val="Základní text3"/>
    <w:basedOn w:val="Normln"/>
    <w:link w:val="Zkladntext0"/>
    <w:uiPriority w:val="1"/>
    <w:rsid w:val="31B0B1C8"/>
    <w:pPr>
      <w:widowControl w:val="0"/>
      <w:spacing w:line="0" w:lineRule="atLeast"/>
      <w:ind w:hanging="1340"/>
      <w:jc w:val="left"/>
    </w:pPr>
    <w:rPr>
      <w:rFonts w:eastAsia="Arial" w:cs="Arial"/>
      <w:sz w:val="23"/>
      <w:szCs w:val="23"/>
    </w:rPr>
  </w:style>
  <w:style w:type="character" w:customStyle="1" w:styleId="Zkladntext41">
    <w:name w:val="Základní text (41)_"/>
    <w:link w:val="Zkladntext410"/>
    <w:uiPriority w:val="1"/>
    <w:rsid w:val="31B0B1C8"/>
    <w:rPr>
      <w:noProof w:val="0"/>
      <w:sz w:val="23"/>
      <w:szCs w:val="23"/>
    </w:rPr>
  </w:style>
  <w:style w:type="paragraph" w:customStyle="1" w:styleId="Zkladntext410">
    <w:name w:val="Základní text (41)"/>
    <w:basedOn w:val="Normln"/>
    <w:link w:val="Zkladntext41"/>
    <w:uiPriority w:val="1"/>
    <w:rsid w:val="31B0B1C8"/>
    <w:pPr>
      <w:widowControl w:val="0"/>
      <w:spacing w:before="720" w:after="600" w:line="0" w:lineRule="atLeast"/>
      <w:jc w:val="left"/>
    </w:pPr>
    <w:rPr>
      <w:sz w:val="23"/>
      <w:szCs w:val="23"/>
    </w:rPr>
  </w:style>
  <w:style w:type="character" w:customStyle="1" w:styleId="Zkladntext11">
    <w:name w:val="Základní text (11)_"/>
    <w:link w:val="Zkladntext110"/>
    <w:uiPriority w:val="1"/>
    <w:rsid w:val="31B0B1C8"/>
    <w:rPr>
      <w:noProof w:val="0"/>
      <w:sz w:val="21"/>
      <w:szCs w:val="21"/>
    </w:rPr>
  </w:style>
  <w:style w:type="paragraph" w:customStyle="1" w:styleId="Zkladntext110">
    <w:name w:val="Základní text (11)"/>
    <w:basedOn w:val="Normln"/>
    <w:link w:val="Zkladntext11"/>
    <w:uiPriority w:val="1"/>
    <w:rsid w:val="31B0B1C8"/>
    <w:pPr>
      <w:widowControl w:val="0"/>
      <w:spacing w:line="254" w:lineRule="exact"/>
      <w:ind w:hanging="840"/>
    </w:pPr>
    <w:rPr>
      <w:sz w:val="21"/>
      <w:szCs w:val="21"/>
    </w:rPr>
  </w:style>
  <w:style w:type="character" w:customStyle="1" w:styleId="Zkladntext47">
    <w:name w:val="Základní text (47)_"/>
    <w:link w:val="Zkladntext470"/>
    <w:uiPriority w:val="1"/>
    <w:rsid w:val="31B0B1C8"/>
    <w:rPr>
      <w:rFonts w:ascii="Arial" w:eastAsia="Arial" w:hAnsi="Arial" w:cs="Arial"/>
      <w:noProof w:val="0"/>
      <w:sz w:val="16"/>
      <w:szCs w:val="16"/>
    </w:rPr>
  </w:style>
  <w:style w:type="paragraph" w:customStyle="1" w:styleId="Zkladntext470">
    <w:name w:val="Základní text (47)"/>
    <w:basedOn w:val="Normln"/>
    <w:link w:val="Zkladntext47"/>
    <w:uiPriority w:val="1"/>
    <w:rsid w:val="31B0B1C8"/>
    <w:pPr>
      <w:widowControl w:val="0"/>
      <w:spacing w:line="212" w:lineRule="exact"/>
      <w:jc w:val="right"/>
    </w:pPr>
    <w:rPr>
      <w:rFonts w:eastAsia="Arial" w:cs="Arial"/>
      <w:sz w:val="16"/>
      <w:szCs w:val="16"/>
    </w:rPr>
  </w:style>
  <w:style w:type="character" w:customStyle="1" w:styleId="Zkladntext12">
    <w:name w:val="Základní text (12)_"/>
    <w:link w:val="Zkladntext120"/>
    <w:uiPriority w:val="1"/>
    <w:rsid w:val="31B0B1C8"/>
    <w:rPr>
      <w:noProof w:val="0"/>
      <w:sz w:val="17"/>
      <w:szCs w:val="17"/>
    </w:rPr>
  </w:style>
  <w:style w:type="paragraph" w:customStyle="1" w:styleId="Zkladntext120">
    <w:name w:val="Základní text (12)"/>
    <w:basedOn w:val="Normln"/>
    <w:link w:val="Zkladntext12"/>
    <w:uiPriority w:val="1"/>
    <w:rsid w:val="31B0B1C8"/>
    <w:pPr>
      <w:widowControl w:val="0"/>
      <w:spacing w:before="180" w:line="226" w:lineRule="exact"/>
      <w:jc w:val="left"/>
    </w:pPr>
    <w:rPr>
      <w:sz w:val="17"/>
      <w:szCs w:val="17"/>
    </w:rPr>
  </w:style>
  <w:style w:type="paragraph" w:customStyle="1" w:styleId="Tabmensi">
    <w:name w:val="Tab_mensi"/>
    <w:basedOn w:val="Normln"/>
    <w:uiPriority w:val="1"/>
    <w:rsid w:val="31B0B1C8"/>
    <w:rPr>
      <w:rFonts w:ascii="Calibri" w:hAnsi="Calibri"/>
      <w:sz w:val="16"/>
      <w:szCs w:val="16"/>
      <w:lang w:eastAsia="en-US"/>
    </w:rPr>
  </w:style>
  <w:style w:type="paragraph" w:customStyle="1" w:styleId="Tabstred">
    <w:name w:val="Tab_stred"/>
    <w:basedOn w:val="Normln"/>
    <w:uiPriority w:val="1"/>
    <w:rsid w:val="31B0B1C8"/>
    <w:pPr>
      <w:jc w:val="center"/>
    </w:pPr>
    <w:rPr>
      <w:rFonts w:ascii="Calibri" w:hAnsi="Calibri"/>
      <w:sz w:val="24"/>
      <w:szCs w:val="24"/>
      <w:lang w:eastAsia="en-US"/>
    </w:rPr>
  </w:style>
  <w:style w:type="paragraph" w:customStyle="1" w:styleId="Tabvelka">
    <w:name w:val="Tab_velka"/>
    <w:basedOn w:val="Normln"/>
    <w:uiPriority w:val="1"/>
    <w:rsid w:val="31B0B1C8"/>
    <w:pPr>
      <w:jc w:val="center"/>
    </w:pPr>
    <w:rPr>
      <w:rFonts w:ascii="Calibri" w:hAnsi="Calibri"/>
      <w:sz w:val="36"/>
      <w:szCs w:val="36"/>
      <w:lang w:eastAsia="en-US"/>
    </w:rPr>
  </w:style>
  <w:style w:type="paragraph" w:customStyle="1" w:styleId="Tabmensistred">
    <w:name w:val="Tab_mensi_stred"/>
    <w:basedOn w:val="Tabmensi"/>
    <w:uiPriority w:val="1"/>
    <w:rsid w:val="31B0B1C8"/>
    <w:pPr>
      <w:jc w:val="center"/>
    </w:pPr>
  </w:style>
  <w:style w:type="paragraph" w:customStyle="1" w:styleId="HRONtabregul">
    <w:name w:val="_HRON_tab regul"/>
    <w:basedOn w:val="Normln"/>
    <w:uiPriority w:val="1"/>
    <w:rsid w:val="31B0B1C8"/>
    <w:pPr>
      <w:widowControl w:val="0"/>
      <w:spacing w:before="28" w:after="28"/>
      <w:ind w:left="209" w:hanging="209"/>
    </w:pPr>
    <w:rPr>
      <w:rFonts w:eastAsia="Arial" w:cs="Arial"/>
      <w:b/>
      <w:bCs/>
      <w:sz w:val="18"/>
      <w:szCs w:val="18"/>
    </w:rPr>
  </w:style>
  <w:style w:type="paragraph" w:customStyle="1" w:styleId="HRONodrka30">
    <w:name w:val="_HRON_odrážka _3_0"/>
    <w:basedOn w:val="Normln"/>
    <w:uiPriority w:val="1"/>
    <w:rsid w:val="31B0B1C8"/>
    <w:pPr>
      <w:widowControl w:val="0"/>
      <w:spacing w:before="60"/>
      <w:ind w:left="709" w:hanging="709"/>
    </w:pPr>
    <w:rPr>
      <w:rFonts w:eastAsia="Arial" w:cs="Arial"/>
      <w:sz w:val="22"/>
      <w:szCs w:val="22"/>
    </w:rPr>
  </w:style>
  <w:style w:type="character" w:customStyle="1" w:styleId="0Char">
    <w:name w:val="0 Char"/>
    <w:link w:val="0"/>
    <w:uiPriority w:val="99"/>
    <w:rsid w:val="31B0B1C8"/>
    <w:rPr>
      <w:rFonts w:ascii="Arial" w:eastAsia="Calibri" w:hAnsi="Arial" w:cs="Arial"/>
      <w:noProof w:val="0"/>
    </w:rPr>
  </w:style>
  <w:style w:type="paragraph" w:customStyle="1" w:styleId="0">
    <w:name w:val="0"/>
    <w:basedOn w:val="Normln"/>
    <w:link w:val="0Char"/>
    <w:uiPriority w:val="99"/>
    <w:qFormat/>
    <w:rsid w:val="31B0B1C8"/>
    <w:pPr>
      <w:ind w:firstLine="1134"/>
    </w:pPr>
    <w:rPr>
      <w:rFonts w:eastAsia="Calibri" w:cs="Arial"/>
    </w:rPr>
  </w:style>
  <w:style w:type="character" w:customStyle="1" w:styleId="NChar">
    <w:name w:val="N Char"/>
    <w:link w:val="N"/>
    <w:uiPriority w:val="1"/>
    <w:rsid w:val="31B0B1C8"/>
    <w:rPr>
      <w:rFonts w:ascii="Arial" w:hAnsi="Arial" w:cs="Arial"/>
      <w:noProof/>
    </w:rPr>
  </w:style>
  <w:style w:type="paragraph" w:customStyle="1" w:styleId="N">
    <w:name w:val="N"/>
    <w:basedOn w:val="Normln"/>
    <w:link w:val="NChar"/>
    <w:uiPriority w:val="1"/>
    <w:qFormat/>
    <w:rsid w:val="31B0B1C8"/>
    <w:rPr>
      <w:rFonts w:cs="Arial"/>
      <w:noProof/>
    </w:rPr>
  </w:style>
  <w:style w:type="character" w:customStyle="1" w:styleId="A1Char">
    <w:name w:val="A.1 Char"/>
    <w:link w:val="A1"/>
    <w:uiPriority w:val="99"/>
    <w:rsid w:val="31B0B1C8"/>
    <w:rPr>
      <w:rFonts w:ascii="Arial" w:eastAsia="Calibri" w:hAnsi="Arial" w:cs="Arial"/>
      <w:b/>
      <w:bCs/>
      <w:caps/>
      <w:noProof w:val="0"/>
      <w:sz w:val="24"/>
      <w:szCs w:val="24"/>
    </w:rPr>
  </w:style>
  <w:style w:type="paragraph" w:customStyle="1" w:styleId="A1">
    <w:name w:val="A.1"/>
    <w:basedOn w:val="Normln"/>
    <w:link w:val="A1Char"/>
    <w:uiPriority w:val="99"/>
    <w:qFormat/>
    <w:rsid w:val="31B0B1C8"/>
    <w:pPr>
      <w:numPr>
        <w:ilvl w:val="1"/>
        <w:numId w:val="187"/>
      </w:numPr>
      <w:jc w:val="left"/>
    </w:pPr>
    <w:rPr>
      <w:rFonts w:eastAsia="Calibri" w:cs="Arial"/>
      <w:b/>
      <w:bCs/>
      <w:caps/>
      <w:sz w:val="24"/>
      <w:szCs w:val="24"/>
    </w:rPr>
  </w:style>
  <w:style w:type="paragraph" w:customStyle="1" w:styleId="A11">
    <w:name w:val="A.1.1"/>
    <w:basedOn w:val="Normln"/>
    <w:link w:val="A11Char"/>
    <w:uiPriority w:val="99"/>
    <w:qFormat/>
    <w:rsid w:val="31B0B1C8"/>
    <w:pPr>
      <w:numPr>
        <w:ilvl w:val="2"/>
        <w:numId w:val="187"/>
      </w:numPr>
      <w:ind w:left="2160" w:hanging="180"/>
      <w:jc w:val="left"/>
    </w:pPr>
    <w:rPr>
      <w:rFonts w:eastAsia="Calibri" w:cs="Arial"/>
      <w:b/>
      <w:bCs/>
      <w:caps/>
      <w:sz w:val="24"/>
      <w:szCs w:val="24"/>
      <w:lang w:eastAsia="en-US"/>
    </w:rPr>
  </w:style>
  <w:style w:type="paragraph" w:customStyle="1" w:styleId="a0">
    <w:name w:val="a)"/>
    <w:basedOn w:val="Normln"/>
    <w:link w:val="aChar"/>
    <w:uiPriority w:val="99"/>
    <w:qFormat/>
    <w:rsid w:val="31B0B1C8"/>
    <w:pPr>
      <w:numPr>
        <w:ilvl w:val="3"/>
        <w:numId w:val="187"/>
      </w:numPr>
      <w:ind w:left="2880" w:hanging="360"/>
    </w:pPr>
    <w:rPr>
      <w:rFonts w:eastAsia="Calibri" w:cs="Arial"/>
      <w:b/>
      <w:bCs/>
      <w:caps/>
      <w:sz w:val="22"/>
      <w:szCs w:val="22"/>
      <w:lang w:eastAsia="en-US"/>
    </w:rPr>
  </w:style>
  <w:style w:type="paragraph" w:customStyle="1" w:styleId="A">
    <w:name w:val="A."/>
    <w:basedOn w:val="Normln"/>
    <w:link w:val="AChar0"/>
    <w:uiPriority w:val="99"/>
    <w:qFormat/>
    <w:rsid w:val="31B0B1C8"/>
    <w:pPr>
      <w:numPr>
        <w:numId w:val="187"/>
      </w:numPr>
      <w:ind w:left="720"/>
      <w:jc w:val="left"/>
    </w:pPr>
    <w:rPr>
      <w:rFonts w:ascii="Arial Black" w:eastAsia="Calibri" w:hAnsi="Arial Black" w:cs="Arial"/>
      <w:caps/>
      <w:sz w:val="28"/>
      <w:szCs w:val="28"/>
      <w:lang w:eastAsia="en-US"/>
    </w:rPr>
  </w:style>
  <w:style w:type="paragraph" w:customStyle="1" w:styleId="a10">
    <w:name w:val="a.1)"/>
    <w:basedOn w:val="Normln"/>
    <w:link w:val="a1Char0"/>
    <w:uiPriority w:val="99"/>
    <w:qFormat/>
    <w:rsid w:val="31B0B1C8"/>
    <w:pPr>
      <w:numPr>
        <w:ilvl w:val="4"/>
        <w:numId w:val="187"/>
      </w:numPr>
      <w:ind w:left="3600" w:hanging="360"/>
      <w:jc w:val="left"/>
    </w:pPr>
    <w:rPr>
      <w:rFonts w:eastAsia="Calibri" w:cs="Arial"/>
      <w:b/>
      <w:bCs/>
      <w:sz w:val="22"/>
      <w:szCs w:val="22"/>
      <w:lang w:eastAsia="en-US"/>
    </w:rPr>
  </w:style>
  <w:style w:type="paragraph" w:customStyle="1" w:styleId="a110">
    <w:name w:val="a.1.1)"/>
    <w:basedOn w:val="Normln"/>
    <w:link w:val="a11Char0"/>
    <w:uiPriority w:val="99"/>
    <w:qFormat/>
    <w:rsid w:val="31B0B1C8"/>
    <w:pPr>
      <w:numPr>
        <w:ilvl w:val="5"/>
        <w:numId w:val="187"/>
      </w:numPr>
      <w:ind w:left="4320" w:hanging="180"/>
      <w:jc w:val="left"/>
    </w:pPr>
    <w:rPr>
      <w:rFonts w:eastAsia="Calibri" w:cs="Arial"/>
      <w:lang w:eastAsia="en-US"/>
    </w:rPr>
  </w:style>
  <w:style w:type="paragraph" w:customStyle="1" w:styleId="a111">
    <w:name w:val="a.1.1.1)"/>
    <w:basedOn w:val="0"/>
    <w:link w:val="a111Char"/>
    <w:uiPriority w:val="99"/>
    <w:qFormat/>
    <w:rsid w:val="31B0B1C8"/>
    <w:pPr>
      <w:numPr>
        <w:ilvl w:val="6"/>
        <w:numId w:val="187"/>
      </w:numPr>
      <w:tabs>
        <w:tab w:val="num" w:pos="360"/>
      </w:tabs>
      <w:ind w:left="1985" w:hanging="567"/>
    </w:pPr>
  </w:style>
  <w:style w:type="character" w:customStyle="1" w:styleId="platne1">
    <w:name w:val="platne1"/>
    <w:rsid w:val="00A75B6A"/>
  </w:style>
  <w:style w:type="character" w:customStyle="1" w:styleId="Zkladntext21">
    <w:name w:val="Základní text (21)_"/>
    <w:rsid w:val="00A75B6A"/>
    <w:rPr>
      <w:rFonts w:ascii="Trebuchet MS" w:eastAsia="Trebuchet MS" w:hAnsi="Trebuchet MS" w:cs="Trebuchet MS" w:hint="default"/>
      <w:b w:val="0"/>
      <w:bCs w:val="0"/>
      <w:i/>
      <w:iCs/>
      <w:smallCaps w:val="0"/>
      <w:strike w:val="0"/>
      <w:dstrike w:val="0"/>
      <w:sz w:val="23"/>
      <w:szCs w:val="23"/>
      <w:u w:val="none"/>
      <w:effect w:val="none"/>
    </w:rPr>
  </w:style>
  <w:style w:type="character" w:customStyle="1" w:styleId="Zkladntext21Arial">
    <w:name w:val="Základní text (21) + Arial"/>
    <w:aliases w:val="Ne kurzíva"/>
    <w:rsid w:val="00A75B6A"/>
    <w:rPr>
      <w:rFonts w:ascii="Trebuchet MS" w:eastAsia="Trebuchet MS" w:hAnsi="Trebuchet MS" w:cs="Trebuchet MS" w:hint="default"/>
      <w:b w:val="0"/>
      <w:bCs w:val="0"/>
      <w:i/>
      <w:iCs/>
      <w:smallCaps w:val="0"/>
      <w:strike w:val="0"/>
      <w:dstrike w:val="0"/>
      <w:color w:val="000000"/>
      <w:spacing w:val="0"/>
      <w:w w:val="100"/>
      <w:position w:val="0"/>
      <w:sz w:val="20"/>
      <w:szCs w:val="20"/>
      <w:u w:val="none"/>
      <w:effect w:val="none"/>
    </w:rPr>
  </w:style>
  <w:style w:type="character" w:customStyle="1" w:styleId="Zkladntext210">
    <w:name w:val="Základní text (21)"/>
    <w:rsid w:val="00A75B6A"/>
    <w:rPr>
      <w:rFonts w:ascii="Trebuchet MS" w:eastAsia="Trebuchet MS" w:hAnsi="Trebuchet MS" w:cs="Trebuchet MS" w:hint="default"/>
      <w:b w:val="0"/>
      <w:bCs w:val="0"/>
      <w:i/>
      <w:iCs/>
      <w:smallCaps w:val="0"/>
      <w:color w:val="000000"/>
      <w:spacing w:val="0"/>
      <w:w w:val="100"/>
      <w:position w:val="0"/>
      <w:sz w:val="23"/>
      <w:szCs w:val="23"/>
      <w:u w:val="single"/>
      <w:lang w:val="cs-CZ"/>
    </w:rPr>
  </w:style>
  <w:style w:type="character" w:customStyle="1" w:styleId="Zkladntext1">
    <w:name w:val="Základní text1"/>
    <w:rsid w:val="00A75B6A"/>
    <w:rPr>
      <w:rFonts w:ascii="Arial" w:eastAsia="Arial" w:hAnsi="Arial" w:cs="Arial" w:hint="default"/>
      <w:b w:val="0"/>
      <w:bCs w:val="0"/>
      <w:i w:val="0"/>
      <w:iCs w:val="0"/>
      <w:smallCaps w:val="0"/>
      <w:color w:val="000000"/>
      <w:spacing w:val="0"/>
      <w:w w:val="100"/>
      <w:position w:val="0"/>
      <w:sz w:val="23"/>
      <w:szCs w:val="23"/>
      <w:u w:val="single"/>
      <w:shd w:val="clear" w:color="auto" w:fill="FFFFFF"/>
      <w:lang w:val="cs-CZ"/>
    </w:rPr>
  </w:style>
  <w:style w:type="character" w:customStyle="1" w:styleId="Zkladntextdkovn6pt">
    <w:name w:val="Základní text + Řádkování 6 pt"/>
    <w:rsid w:val="00A75B6A"/>
    <w:rPr>
      <w:rFonts w:ascii="Arial" w:eastAsia="Arial" w:hAnsi="Arial" w:cs="Arial" w:hint="default"/>
      <w:b w:val="0"/>
      <w:bCs w:val="0"/>
      <w:i w:val="0"/>
      <w:iCs w:val="0"/>
      <w:smallCaps w:val="0"/>
      <w:strike w:val="0"/>
      <w:dstrike w:val="0"/>
      <w:color w:val="000000"/>
      <w:spacing w:val="120"/>
      <w:w w:val="100"/>
      <w:position w:val="0"/>
      <w:sz w:val="23"/>
      <w:szCs w:val="23"/>
      <w:u w:val="none"/>
      <w:effect w:val="none"/>
      <w:shd w:val="clear" w:color="auto" w:fill="FFFFFF"/>
      <w:lang w:val="cs-CZ"/>
    </w:rPr>
  </w:style>
  <w:style w:type="character" w:customStyle="1" w:styleId="Zkladntext10pt">
    <w:name w:val="Základní text + 10 pt"/>
    <w:aliases w:val="Tučné"/>
    <w:rsid w:val="00A75B6A"/>
    <w:rPr>
      <w:rFonts w:ascii="Arial" w:eastAsia="Arial" w:hAnsi="Arial" w:cs="Arial" w:hint="default"/>
      <w:b/>
      <w:bCs/>
      <w:i w:val="0"/>
      <w:iCs w:val="0"/>
      <w:smallCaps w:val="0"/>
      <w:strike w:val="0"/>
      <w:dstrike w:val="0"/>
      <w:color w:val="000000"/>
      <w:spacing w:val="0"/>
      <w:w w:val="100"/>
      <w:position w:val="0"/>
      <w:sz w:val="20"/>
      <w:szCs w:val="20"/>
      <w:u w:val="none"/>
      <w:effect w:val="none"/>
      <w:shd w:val="clear" w:color="auto" w:fill="FFFFFF"/>
      <w:lang w:val="cs-CZ"/>
    </w:rPr>
  </w:style>
  <w:style w:type="character" w:customStyle="1" w:styleId="Zkladntext479pt">
    <w:name w:val="Základní text (47) + 9 pt"/>
    <w:rsid w:val="00A75B6A"/>
    <w:rPr>
      <w:rFonts w:ascii="Arial" w:eastAsia="Arial" w:hAnsi="Arial" w:cs="Arial" w:hint="default"/>
      <w:b w:val="0"/>
      <w:bCs w:val="0"/>
      <w:i w:val="0"/>
      <w:iCs w:val="0"/>
      <w:smallCaps w:val="0"/>
      <w:strike w:val="0"/>
      <w:dstrike w:val="0"/>
      <w:color w:val="000000"/>
      <w:spacing w:val="0"/>
      <w:w w:val="100"/>
      <w:position w:val="0"/>
      <w:sz w:val="18"/>
      <w:szCs w:val="18"/>
      <w:u w:val="none"/>
      <w:effect w:val="none"/>
      <w:lang w:val="cs-CZ"/>
    </w:rPr>
  </w:style>
  <w:style w:type="character" w:customStyle="1" w:styleId="Zkladntext4710pt">
    <w:name w:val="Základní text (47) + 10 pt"/>
    <w:rsid w:val="00A75B6A"/>
    <w:rPr>
      <w:rFonts w:ascii="Arial" w:eastAsia="Arial" w:hAnsi="Arial" w:cs="Arial" w:hint="default"/>
      <w:b w:val="0"/>
      <w:bCs w:val="0"/>
      <w:i w:val="0"/>
      <w:iCs w:val="0"/>
      <w:smallCaps w:val="0"/>
      <w:strike w:val="0"/>
      <w:dstrike w:val="0"/>
      <w:color w:val="000000"/>
      <w:spacing w:val="0"/>
      <w:w w:val="100"/>
      <w:position w:val="0"/>
      <w:sz w:val="20"/>
      <w:szCs w:val="20"/>
      <w:u w:val="none"/>
      <w:effect w:val="none"/>
      <w:lang w:val="cs-CZ"/>
    </w:rPr>
  </w:style>
  <w:style w:type="character" w:customStyle="1" w:styleId="Zkladntext129">
    <w:name w:val="Základní text (12) + 9"/>
    <w:aliases w:val="5 pt"/>
    <w:rsid w:val="00A75B6A"/>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cs-CZ"/>
    </w:rPr>
  </w:style>
  <w:style w:type="character" w:customStyle="1" w:styleId="tabobsah">
    <w:name w:val="_tab_obsah"/>
    <w:rsid w:val="00A75B6A"/>
    <w:rPr>
      <w:rFonts w:ascii="Century Gothic" w:hAnsi="Century Gothic" w:hint="default"/>
      <w:sz w:val="21"/>
      <w:szCs w:val="21"/>
    </w:rPr>
  </w:style>
  <w:style w:type="paragraph" w:customStyle="1" w:styleId="EBMpodnadpis">
    <w:name w:val="EBM_podnadpis"/>
    <w:basedOn w:val="Normln"/>
    <w:next w:val="EBMtext"/>
    <w:link w:val="EBMpodnadpisChar"/>
    <w:uiPriority w:val="1"/>
    <w:qFormat/>
    <w:rsid w:val="31B0B1C8"/>
    <w:pPr>
      <w:numPr>
        <w:numId w:val="205"/>
      </w:numPr>
      <w:spacing w:before="120" w:line="288" w:lineRule="auto"/>
    </w:pPr>
    <w:rPr>
      <w:rFonts w:ascii="Calibri" w:hAnsi="Calibri" w:cs="Arial"/>
      <w:b/>
      <w:bCs/>
      <w:color w:val="262626" w:themeColor="text1" w:themeTint="D9"/>
      <w:sz w:val="22"/>
      <w:szCs w:val="22"/>
    </w:rPr>
  </w:style>
  <w:style w:type="character" w:customStyle="1" w:styleId="EBMpodnadpisChar">
    <w:name w:val="EBM_podnadpis Char"/>
    <w:basedOn w:val="Standardnpsmoodstavce"/>
    <w:link w:val="EBMpodnadpis"/>
    <w:uiPriority w:val="1"/>
    <w:rsid w:val="31B0B1C8"/>
    <w:rPr>
      <w:rFonts w:ascii="Calibri" w:eastAsia="Times New Roman" w:hAnsi="Calibri" w:cs="Arial"/>
      <w:b/>
      <w:bCs/>
      <w:noProof w:val="0"/>
      <w:color w:val="262626" w:themeColor="text1" w:themeTint="D9"/>
      <w:sz w:val="22"/>
      <w:szCs w:val="22"/>
      <w:lang w:val="cs-CZ"/>
    </w:rPr>
  </w:style>
  <w:style w:type="character" w:customStyle="1" w:styleId="Nadpis9Char">
    <w:name w:val="Nadpis 9 Char"/>
    <w:basedOn w:val="Standardnpsmoodstavce"/>
    <w:link w:val="Nadpis9"/>
    <w:uiPriority w:val="1"/>
    <w:rsid w:val="31B0B1C8"/>
    <w:rPr>
      <w:rFonts w:ascii="Arial" w:eastAsia="Times New Roman" w:hAnsi="Arial" w:cs="Times New Roman"/>
      <w:b/>
      <w:bCs/>
      <w:noProof w:val="0"/>
      <w:sz w:val="24"/>
      <w:szCs w:val="24"/>
      <w:lang w:val="cs-CZ"/>
    </w:rPr>
  </w:style>
  <w:style w:type="character" w:customStyle="1" w:styleId="Nadpis1Char2">
    <w:name w:val="Nadpis 1 Char2"/>
    <w:aliases w:val="Nadpis 1 Char1 Char1,Nadpis 1 Char Char Char1,Nadpis 1 Char1 Char Char,Nadpis 1 Char Char Char Char,Nadpis 1a Char1"/>
    <w:basedOn w:val="Standardnpsmoodstavce"/>
    <w:rsid w:val="00A75B6A"/>
    <w:rPr>
      <w:rFonts w:asciiTheme="majorHAnsi" w:eastAsiaTheme="majorEastAsia" w:hAnsiTheme="majorHAnsi" w:cstheme="majorBidi"/>
      <w:b/>
      <w:bCs/>
      <w:color w:val="365F91" w:themeColor="accent1" w:themeShade="BF"/>
      <w:kern w:val="2"/>
      <w:sz w:val="28"/>
      <w:szCs w:val="28"/>
      <w:lang w:eastAsia="ar-SA"/>
    </w:rPr>
  </w:style>
  <w:style w:type="character" w:customStyle="1" w:styleId="Nadpis2Char1">
    <w:name w:val="Nadpis 2 Char1"/>
    <w:aliases w:val="h2 Char,Nadpis2 Char1,NADPIS 1 Char,Nadpis 2 Char Char Char1,Nadpis 2 Char Char Char Char Char Char,Nadpis 2 Char Char Char Char"/>
    <w:semiHidden/>
    <w:locked/>
    <w:rsid w:val="00A75B6A"/>
    <w:rPr>
      <w:rFonts w:ascii="Calibri" w:eastAsia="SimSun" w:hAnsi="Calibri" w:cs="Times New Roman"/>
      <w:b/>
      <w:bCs/>
      <w:color w:val="365F91"/>
      <w:kern w:val="2"/>
      <w:sz w:val="32"/>
      <w:szCs w:val="26"/>
      <w:lang w:eastAsia="ar-SA"/>
    </w:rPr>
  </w:style>
  <w:style w:type="character" w:customStyle="1" w:styleId="Nadpis3Char1">
    <w:name w:val="Nadpis 3 Char1"/>
    <w:aliases w:val="h3 Char,Titul1 Char,Nadpis 3 velká písmena Char"/>
    <w:basedOn w:val="Standardnpsmoodstavce"/>
    <w:semiHidden/>
    <w:rsid w:val="00A75B6A"/>
    <w:rPr>
      <w:rFonts w:asciiTheme="majorHAnsi" w:eastAsiaTheme="majorEastAsia" w:hAnsiTheme="majorHAnsi" w:cstheme="majorBidi"/>
      <w:b/>
      <w:bCs/>
      <w:color w:val="4F81BD" w:themeColor="accent1"/>
      <w:kern w:val="2"/>
      <w:sz w:val="22"/>
      <w:szCs w:val="22"/>
      <w:lang w:eastAsia="ar-SA"/>
    </w:rPr>
  </w:style>
  <w:style w:type="character" w:customStyle="1" w:styleId="Nadpis4Char1">
    <w:name w:val="Nadpis 4 Char1"/>
    <w:aliases w:val="Titul2 Char"/>
    <w:basedOn w:val="Standardnpsmoodstavce"/>
    <w:semiHidden/>
    <w:rsid w:val="00A75B6A"/>
    <w:rPr>
      <w:rFonts w:asciiTheme="majorHAnsi" w:eastAsiaTheme="majorEastAsia" w:hAnsiTheme="majorHAnsi" w:cstheme="majorBidi"/>
      <w:b/>
      <w:bCs/>
      <w:i/>
      <w:iCs/>
      <w:color w:val="4F81BD" w:themeColor="accent1"/>
      <w:kern w:val="2"/>
      <w:sz w:val="22"/>
      <w:szCs w:val="22"/>
      <w:lang w:eastAsia="ar-SA"/>
    </w:rPr>
  </w:style>
  <w:style w:type="paragraph" w:styleId="Rejstk2">
    <w:name w:val="index 2"/>
    <w:basedOn w:val="Normln"/>
    <w:next w:val="Normln"/>
    <w:uiPriority w:val="1"/>
    <w:semiHidden/>
    <w:unhideWhenUsed/>
    <w:rsid w:val="31B0B1C8"/>
    <w:pPr>
      <w:spacing w:line="288" w:lineRule="auto"/>
      <w:ind w:left="480" w:hanging="240"/>
      <w:jc w:val="left"/>
    </w:pPr>
    <w:rPr>
      <w:rFonts w:cs="Arial"/>
      <w:color w:val="FF0000"/>
      <w:sz w:val="22"/>
      <w:szCs w:val="22"/>
    </w:rPr>
  </w:style>
  <w:style w:type="paragraph" w:styleId="Rejstk3">
    <w:name w:val="index 3"/>
    <w:basedOn w:val="Normln"/>
    <w:next w:val="Normln"/>
    <w:uiPriority w:val="1"/>
    <w:semiHidden/>
    <w:unhideWhenUsed/>
    <w:rsid w:val="31B0B1C8"/>
    <w:pPr>
      <w:spacing w:line="288" w:lineRule="auto"/>
      <w:ind w:left="600" w:hanging="200"/>
      <w:jc w:val="left"/>
    </w:pPr>
    <w:rPr>
      <w:rFonts w:ascii="Calibri" w:hAnsi="Calibri" w:cs="Arial"/>
      <w:sz w:val="22"/>
      <w:szCs w:val="22"/>
    </w:rPr>
  </w:style>
  <w:style w:type="paragraph" w:styleId="Rejstk6">
    <w:name w:val="index 6"/>
    <w:basedOn w:val="Normln"/>
    <w:next w:val="Normln"/>
    <w:uiPriority w:val="1"/>
    <w:semiHidden/>
    <w:unhideWhenUsed/>
    <w:rsid w:val="31B0B1C8"/>
    <w:pPr>
      <w:spacing w:line="288" w:lineRule="auto"/>
      <w:ind w:left="1200" w:hanging="200"/>
      <w:jc w:val="left"/>
    </w:pPr>
    <w:rPr>
      <w:rFonts w:ascii="Calibri" w:hAnsi="Calibri" w:cs="Arial"/>
      <w:sz w:val="22"/>
      <w:szCs w:val="22"/>
    </w:rPr>
  </w:style>
  <w:style w:type="paragraph" w:styleId="Textpoznpodarou">
    <w:name w:val="footnote text"/>
    <w:basedOn w:val="Normln"/>
    <w:link w:val="TextpoznpodarouChar"/>
    <w:uiPriority w:val="1"/>
    <w:semiHidden/>
    <w:unhideWhenUsed/>
    <w:rsid w:val="31B0B1C8"/>
    <w:pPr>
      <w:spacing w:line="288" w:lineRule="auto"/>
      <w:jc w:val="left"/>
    </w:pPr>
    <w:rPr>
      <w:rFonts w:ascii="Calibri" w:hAnsi="Calibri" w:cs="Arial"/>
      <w:sz w:val="22"/>
      <w:szCs w:val="22"/>
    </w:rPr>
  </w:style>
  <w:style w:type="character" w:customStyle="1" w:styleId="TextpoznpodarouChar">
    <w:name w:val="Text pozn. pod čarou Char"/>
    <w:basedOn w:val="Standardnpsmoodstavce"/>
    <w:link w:val="Textpoznpodarou"/>
    <w:uiPriority w:val="1"/>
    <w:semiHidden/>
    <w:rsid w:val="31B0B1C8"/>
    <w:rPr>
      <w:rFonts w:ascii="Calibri" w:eastAsia="Times New Roman" w:hAnsi="Calibri" w:cs="Arial"/>
      <w:noProof w:val="0"/>
      <w:sz w:val="22"/>
      <w:szCs w:val="22"/>
      <w:lang w:val="cs-CZ"/>
    </w:rPr>
  </w:style>
  <w:style w:type="paragraph" w:styleId="Seznam">
    <w:name w:val="List"/>
    <w:basedOn w:val="Zkladntext"/>
    <w:uiPriority w:val="1"/>
    <w:semiHidden/>
    <w:unhideWhenUsed/>
    <w:rsid w:val="31B0B1C8"/>
    <w:pPr>
      <w:spacing w:line="288" w:lineRule="auto"/>
    </w:pPr>
    <w:rPr>
      <w:rFonts w:ascii="Calibri" w:eastAsia="SimSun" w:hAnsi="Calibri" w:cs="Mangal"/>
      <w:color w:val="404040" w:themeColor="text1" w:themeTint="BF"/>
      <w:sz w:val="22"/>
      <w:szCs w:val="22"/>
      <w:lang w:eastAsia="ar-SA"/>
    </w:rPr>
  </w:style>
  <w:style w:type="paragraph" w:styleId="Seznam3">
    <w:name w:val="List 3"/>
    <w:basedOn w:val="Normln"/>
    <w:uiPriority w:val="1"/>
    <w:semiHidden/>
    <w:unhideWhenUsed/>
    <w:rsid w:val="31B0B1C8"/>
    <w:pPr>
      <w:spacing w:line="288" w:lineRule="auto"/>
      <w:ind w:left="849" w:hanging="283"/>
      <w:contextualSpacing/>
      <w:jc w:val="left"/>
    </w:pPr>
    <w:rPr>
      <w:rFonts w:ascii="Calibri" w:hAnsi="Calibri" w:cs="Arial"/>
      <w:sz w:val="22"/>
      <w:szCs w:val="22"/>
    </w:rPr>
  </w:style>
  <w:style w:type="paragraph" w:styleId="Seznamsodrkami2">
    <w:name w:val="List Bullet 2"/>
    <w:basedOn w:val="Normln"/>
    <w:uiPriority w:val="99"/>
    <w:semiHidden/>
    <w:unhideWhenUsed/>
    <w:rsid w:val="31B0B1C8"/>
    <w:pPr>
      <w:ind w:left="283" w:hanging="283"/>
      <w:contextualSpacing/>
      <w:jc w:val="left"/>
    </w:pPr>
    <w:rPr>
      <w:sz w:val="22"/>
      <w:szCs w:val="22"/>
    </w:rPr>
  </w:style>
  <w:style w:type="character" w:customStyle="1" w:styleId="ZkladntextodsazenChar">
    <w:name w:val="Základní text odsazený Char"/>
    <w:basedOn w:val="Standardnpsmoodstavce"/>
    <w:uiPriority w:val="99"/>
    <w:semiHidden/>
    <w:rsid w:val="00A75B6A"/>
    <w:rPr>
      <w:rFonts w:ascii="Calibri" w:eastAsia="Times New Roman" w:hAnsi="Calibri" w:cs="Times New Roman"/>
      <w:color w:val="262626"/>
      <w:szCs w:val="20"/>
      <w:lang w:eastAsia="cs-CZ"/>
    </w:rPr>
  </w:style>
  <w:style w:type="paragraph" w:styleId="Pokraovnseznamu">
    <w:name w:val="List Continue"/>
    <w:basedOn w:val="Normln"/>
    <w:uiPriority w:val="1"/>
    <w:semiHidden/>
    <w:unhideWhenUsed/>
    <w:rsid w:val="31B0B1C8"/>
    <w:pPr>
      <w:spacing w:after="120" w:line="288" w:lineRule="auto"/>
      <w:ind w:left="283"/>
      <w:contextualSpacing/>
      <w:jc w:val="left"/>
    </w:pPr>
    <w:rPr>
      <w:rFonts w:ascii="Calibri" w:hAnsi="Calibri" w:cs="Arial"/>
      <w:sz w:val="22"/>
      <w:szCs w:val="22"/>
    </w:rPr>
  </w:style>
  <w:style w:type="paragraph" w:styleId="Pokraovnseznamu2">
    <w:name w:val="List Continue 2"/>
    <w:basedOn w:val="Pokraovnseznamu"/>
    <w:uiPriority w:val="1"/>
    <w:semiHidden/>
    <w:unhideWhenUsed/>
    <w:rsid w:val="31B0B1C8"/>
    <w:pPr>
      <w:spacing w:after="160"/>
      <w:ind w:left="1080" w:hanging="360"/>
    </w:pPr>
    <w:rPr>
      <w:noProof/>
    </w:rPr>
  </w:style>
  <w:style w:type="paragraph" w:styleId="Podnadpis">
    <w:name w:val="Subtitle"/>
    <w:basedOn w:val="Normln"/>
    <w:next w:val="Zkladntext"/>
    <w:link w:val="PodnadpisChar"/>
    <w:uiPriority w:val="1"/>
    <w:qFormat/>
    <w:rsid w:val="31B0B1C8"/>
    <w:pPr>
      <w:ind w:firstLine="567"/>
    </w:pPr>
    <w:rPr>
      <w:sz w:val="18"/>
      <w:szCs w:val="18"/>
      <w:lang w:eastAsia="ar-SA"/>
    </w:rPr>
  </w:style>
  <w:style w:type="character" w:customStyle="1" w:styleId="PodnadpisChar">
    <w:name w:val="Podnadpis Char"/>
    <w:basedOn w:val="Standardnpsmoodstavce"/>
    <w:link w:val="Podnadpis"/>
    <w:uiPriority w:val="1"/>
    <w:rsid w:val="31B0B1C8"/>
    <w:rPr>
      <w:rFonts w:ascii="Arial" w:eastAsia="Times New Roman" w:hAnsi="Arial" w:cs="Times New Roman"/>
      <w:noProof w:val="0"/>
      <w:sz w:val="18"/>
      <w:szCs w:val="18"/>
      <w:lang w:val="cs-CZ" w:eastAsia="ar-SA"/>
    </w:rPr>
  </w:style>
  <w:style w:type="paragraph" w:styleId="Zkladntext-prvnodsazen">
    <w:name w:val="Body Text First Indent"/>
    <w:basedOn w:val="Zkladntext"/>
    <w:link w:val="Zkladntext-prvnodsazenChar"/>
    <w:uiPriority w:val="99"/>
    <w:unhideWhenUsed/>
    <w:rsid w:val="31B0B1C8"/>
    <w:pPr>
      <w:spacing w:after="0"/>
      <w:ind w:firstLine="360"/>
      <w:jc w:val="left"/>
    </w:pPr>
    <w:rPr>
      <w:sz w:val="22"/>
      <w:szCs w:val="22"/>
    </w:rPr>
  </w:style>
  <w:style w:type="character" w:customStyle="1" w:styleId="Zkladntext-prvnodsazenChar">
    <w:name w:val="Základní text - první odsazený Char"/>
    <w:basedOn w:val="ZkladntextChar"/>
    <w:link w:val="Zkladntext-prvnodsazen"/>
    <w:uiPriority w:val="99"/>
    <w:rsid w:val="31B0B1C8"/>
    <w:rPr>
      <w:rFonts w:ascii="Arial" w:hAnsi="Arial"/>
      <w:noProof w:val="0"/>
      <w:sz w:val="22"/>
      <w:szCs w:val="22"/>
    </w:rPr>
  </w:style>
  <w:style w:type="paragraph" w:styleId="Prosttext">
    <w:name w:val="Plain Text"/>
    <w:basedOn w:val="Normln"/>
    <w:link w:val="ProsttextChar"/>
    <w:uiPriority w:val="1"/>
    <w:semiHidden/>
    <w:unhideWhenUsed/>
    <w:rsid w:val="31B0B1C8"/>
    <w:pPr>
      <w:spacing w:line="288" w:lineRule="auto"/>
    </w:pPr>
    <w:rPr>
      <w:rFonts w:ascii="Courier New" w:hAnsi="Courier New"/>
      <w:color w:val="404040" w:themeColor="text1" w:themeTint="BF"/>
    </w:rPr>
  </w:style>
  <w:style w:type="character" w:customStyle="1" w:styleId="ProsttextChar">
    <w:name w:val="Prostý text Char"/>
    <w:basedOn w:val="Standardnpsmoodstavce"/>
    <w:link w:val="Prosttext"/>
    <w:uiPriority w:val="1"/>
    <w:semiHidden/>
    <w:rsid w:val="31B0B1C8"/>
    <w:rPr>
      <w:rFonts w:ascii="Courier New" w:eastAsia="Times New Roman" w:hAnsi="Courier New" w:cs="Times New Roman"/>
      <w:noProof w:val="0"/>
      <w:color w:val="404040" w:themeColor="text1" w:themeTint="BF"/>
      <w:lang w:val="cs-CZ"/>
    </w:rPr>
  </w:style>
  <w:style w:type="character" w:customStyle="1" w:styleId="BezmezerChar">
    <w:name w:val="Bez mezer Char"/>
    <w:link w:val="Bezmezer"/>
    <w:uiPriority w:val="1"/>
    <w:locked/>
    <w:rsid w:val="00A75B6A"/>
    <w:rPr>
      <w:rFonts w:asciiTheme="minorHAnsi" w:eastAsiaTheme="minorHAnsi" w:hAnsiTheme="minorHAnsi" w:cstheme="minorBidi"/>
      <w:sz w:val="22"/>
      <w:szCs w:val="22"/>
      <w:lang w:eastAsia="en-US"/>
    </w:rPr>
  </w:style>
  <w:style w:type="character" w:customStyle="1" w:styleId="OdstavecseseznamemChar">
    <w:name w:val="Odstavec se seznamem Char"/>
    <w:link w:val="Odstavecseseznamem"/>
    <w:uiPriority w:val="34"/>
    <w:rsid w:val="31B0B1C8"/>
    <w:rPr>
      <w:rFonts w:ascii="Arial" w:hAnsi="Arial"/>
      <w:noProof w:val="0"/>
    </w:rPr>
  </w:style>
  <w:style w:type="paragraph" w:styleId="Citt">
    <w:name w:val="Quote"/>
    <w:basedOn w:val="Normln"/>
    <w:next w:val="Normln"/>
    <w:link w:val="CittChar"/>
    <w:uiPriority w:val="29"/>
    <w:qFormat/>
    <w:rsid w:val="31B0B1C8"/>
    <w:pPr>
      <w:spacing w:line="288" w:lineRule="auto"/>
    </w:pPr>
    <w:rPr>
      <w:rFonts w:ascii="Times New Roman" w:eastAsia="Calibri" w:hAnsi="Times New Roman"/>
      <w:i/>
      <w:iCs/>
      <w:color w:val="000000" w:themeColor="text1"/>
      <w:sz w:val="24"/>
      <w:szCs w:val="24"/>
    </w:rPr>
  </w:style>
  <w:style w:type="character" w:customStyle="1" w:styleId="CittChar">
    <w:name w:val="Citát Char"/>
    <w:basedOn w:val="Standardnpsmoodstavce"/>
    <w:link w:val="Citt"/>
    <w:uiPriority w:val="29"/>
    <w:rsid w:val="31B0B1C8"/>
    <w:rPr>
      <w:rFonts w:ascii="Times New Roman" w:eastAsia="Calibri" w:hAnsi="Times New Roman" w:cs="Times New Roman"/>
      <w:i/>
      <w:iCs/>
      <w:noProof w:val="0"/>
      <w:color w:val="000000" w:themeColor="text1"/>
      <w:sz w:val="24"/>
      <w:szCs w:val="24"/>
      <w:lang w:val="cs-CZ"/>
    </w:rPr>
  </w:style>
  <w:style w:type="paragraph" w:customStyle="1" w:styleId="Nadpis">
    <w:name w:val="Nadpis"/>
    <w:basedOn w:val="Normln"/>
    <w:next w:val="Zkladntext"/>
    <w:uiPriority w:val="1"/>
    <w:rsid w:val="31B0B1C8"/>
    <w:pPr>
      <w:keepNext/>
      <w:spacing w:before="240" w:after="120" w:line="288" w:lineRule="auto"/>
    </w:pPr>
    <w:rPr>
      <w:rFonts w:eastAsia="Microsoft YaHei" w:cs="Mangal"/>
      <w:color w:val="404040" w:themeColor="text1" w:themeTint="BF"/>
      <w:sz w:val="28"/>
      <w:szCs w:val="28"/>
      <w:lang w:eastAsia="ar-SA"/>
    </w:rPr>
  </w:style>
  <w:style w:type="paragraph" w:customStyle="1" w:styleId="Popisek">
    <w:name w:val="Popisek"/>
    <w:basedOn w:val="Normln"/>
    <w:uiPriority w:val="1"/>
    <w:rsid w:val="31B0B1C8"/>
    <w:pPr>
      <w:spacing w:before="120" w:after="120" w:line="288" w:lineRule="auto"/>
    </w:pPr>
    <w:rPr>
      <w:rFonts w:ascii="Calibri" w:eastAsia="SimSun" w:hAnsi="Calibri" w:cs="Mangal"/>
      <w:i/>
      <w:iCs/>
      <w:color w:val="404040" w:themeColor="text1" w:themeTint="BF"/>
      <w:sz w:val="24"/>
      <w:szCs w:val="24"/>
      <w:lang w:eastAsia="ar-SA"/>
    </w:rPr>
  </w:style>
  <w:style w:type="paragraph" w:customStyle="1" w:styleId="Rejstk">
    <w:name w:val="Rejstřík"/>
    <w:basedOn w:val="Normln"/>
    <w:uiPriority w:val="1"/>
    <w:rsid w:val="31B0B1C8"/>
    <w:pPr>
      <w:spacing w:line="288" w:lineRule="auto"/>
    </w:pPr>
    <w:rPr>
      <w:rFonts w:ascii="Calibri" w:eastAsia="SimSun" w:hAnsi="Calibri" w:cs="Mangal"/>
      <w:color w:val="404040" w:themeColor="text1" w:themeTint="BF"/>
      <w:sz w:val="22"/>
      <w:szCs w:val="22"/>
      <w:lang w:eastAsia="ar-SA"/>
    </w:rPr>
  </w:style>
  <w:style w:type="paragraph" w:customStyle="1" w:styleId="Textbubliny1">
    <w:name w:val="Text bubliny1"/>
    <w:basedOn w:val="Normln"/>
    <w:uiPriority w:val="1"/>
    <w:rsid w:val="31B0B1C8"/>
    <w:pPr>
      <w:spacing w:line="100" w:lineRule="atLeast"/>
    </w:pPr>
    <w:rPr>
      <w:rFonts w:ascii="Tahoma" w:eastAsia="SimSun" w:hAnsi="Tahoma" w:cs="Tahoma"/>
      <w:color w:val="404040" w:themeColor="text1" w:themeTint="BF"/>
      <w:sz w:val="16"/>
      <w:szCs w:val="16"/>
      <w:lang w:eastAsia="ar-SA"/>
    </w:rPr>
  </w:style>
  <w:style w:type="paragraph" w:customStyle="1" w:styleId="Odstavecseseznamem1">
    <w:name w:val="Odstavec se seznamem1"/>
    <w:basedOn w:val="Normln"/>
    <w:uiPriority w:val="1"/>
    <w:rsid w:val="31B0B1C8"/>
    <w:pPr>
      <w:spacing w:line="288" w:lineRule="auto"/>
      <w:ind w:left="720"/>
    </w:pPr>
    <w:rPr>
      <w:rFonts w:ascii="Calibri" w:eastAsia="SimSun" w:hAnsi="Calibri" w:cs="Calibri"/>
      <w:color w:val="404040" w:themeColor="text1" w:themeTint="BF"/>
      <w:sz w:val="22"/>
      <w:szCs w:val="22"/>
      <w:lang w:eastAsia="ar-SA"/>
    </w:rPr>
  </w:style>
  <w:style w:type="paragraph" w:customStyle="1" w:styleId="Bezmezer1">
    <w:name w:val="Bez mezer1"/>
    <w:rsid w:val="00A75B6A"/>
    <w:pPr>
      <w:suppressAutoHyphens/>
      <w:spacing w:line="100" w:lineRule="atLeast"/>
    </w:pPr>
    <w:rPr>
      <w:rFonts w:ascii="Calibri" w:eastAsia="SimSun" w:hAnsi="Calibri" w:cs="Calibri"/>
      <w:kern w:val="2"/>
      <w:sz w:val="22"/>
      <w:szCs w:val="22"/>
      <w:lang w:eastAsia="ar-SA"/>
    </w:rPr>
  </w:style>
  <w:style w:type="paragraph" w:customStyle="1" w:styleId="Zkladntext211">
    <w:name w:val="Základní text 21"/>
    <w:basedOn w:val="Normln"/>
    <w:uiPriority w:val="1"/>
    <w:rsid w:val="31B0B1C8"/>
    <w:pPr>
      <w:spacing w:before="120" w:line="288" w:lineRule="auto"/>
    </w:pPr>
    <w:rPr>
      <w:rFonts w:ascii="Calibri" w:eastAsia="SimSun" w:hAnsi="Calibri" w:cs="Calibri"/>
      <w:color w:val="404040" w:themeColor="text1" w:themeTint="BF"/>
      <w:sz w:val="28"/>
      <w:szCs w:val="28"/>
      <w:lang w:eastAsia="ar-SA"/>
    </w:rPr>
  </w:style>
  <w:style w:type="paragraph" w:customStyle="1" w:styleId="Zkladntext31">
    <w:name w:val="Základní text 31"/>
    <w:basedOn w:val="Normln"/>
    <w:uiPriority w:val="1"/>
    <w:rsid w:val="31B0B1C8"/>
    <w:pPr>
      <w:spacing w:line="288" w:lineRule="auto"/>
      <w:jc w:val="center"/>
    </w:pPr>
    <w:rPr>
      <w:rFonts w:ascii="Calibri" w:eastAsia="SimSun" w:hAnsi="Calibri" w:cs="Calibri"/>
      <w:i/>
      <w:iCs/>
      <w:color w:val="404040" w:themeColor="text1" w:themeTint="BF"/>
      <w:sz w:val="22"/>
      <w:szCs w:val="22"/>
      <w:lang w:eastAsia="ar-SA"/>
    </w:rPr>
  </w:style>
  <w:style w:type="paragraph" w:customStyle="1" w:styleId="Zkladntext22">
    <w:name w:val="Základní text 22"/>
    <w:basedOn w:val="Normln"/>
    <w:uiPriority w:val="1"/>
    <w:rsid w:val="31B0B1C8"/>
    <w:pPr>
      <w:spacing w:before="120" w:line="288" w:lineRule="auto"/>
    </w:pPr>
    <w:rPr>
      <w:rFonts w:ascii="Calibri" w:eastAsia="SimSun" w:hAnsi="Calibri" w:cs="Calibri"/>
      <w:color w:val="404040" w:themeColor="text1" w:themeTint="BF"/>
      <w:sz w:val="28"/>
      <w:szCs w:val="28"/>
      <w:lang w:eastAsia="ar-SA"/>
    </w:rPr>
  </w:style>
  <w:style w:type="paragraph" w:customStyle="1" w:styleId="Zkladntextodsazen21">
    <w:name w:val="Základní text odsazený 21"/>
    <w:basedOn w:val="Normln"/>
    <w:uiPriority w:val="1"/>
    <w:rsid w:val="31B0B1C8"/>
    <w:pPr>
      <w:spacing w:before="120" w:line="288" w:lineRule="auto"/>
      <w:ind w:left="-567"/>
    </w:pPr>
    <w:rPr>
      <w:rFonts w:ascii="Calibri" w:eastAsia="SimSun" w:hAnsi="Calibri" w:cs="Calibri"/>
      <w:color w:val="404040" w:themeColor="text1" w:themeTint="BF"/>
      <w:sz w:val="24"/>
      <w:szCs w:val="24"/>
      <w:lang w:eastAsia="ar-SA"/>
    </w:rPr>
  </w:style>
  <w:style w:type="character" w:customStyle="1" w:styleId="OdstavecZ1Char">
    <w:name w:val="Odstavec_Z1 Char"/>
    <w:link w:val="OdstavecZ1"/>
    <w:uiPriority w:val="1"/>
    <w:rsid w:val="31B0B1C8"/>
    <w:rPr>
      <w:rFonts w:ascii="Arial Narrow" w:hAnsi="Arial Narrow"/>
      <w:noProof w:val="0"/>
      <w:color w:val="404040" w:themeColor="text1" w:themeTint="BF"/>
    </w:rPr>
  </w:style>
  <w:style w:type="paragraph" w:customStyle="1" w:styleId="OdstavecZ1">
    <w:name w:val="Odstavec_Z1"/>
    <w:basedOn w:val="Normln"/>
    <w:link w:val="OdstavecZ1Char"/>
    <w:uiPriority w:val="1"/>
    <w:rsid w:val="31B0B1C8"/>
    <w:pPr>
      <w:spacing w:line="288" w:lineRule="auto"/>
    </w:pPr>
    <w:rPr>
      <w:rFonts w:ascii="Arial Narrow" w:hAnsi="Arial Narrow"/>
      <w:color w:val="404040" w:themeColor="text1" w:themeTint="BF"/>
    </w:rPr>
  </w:style>
  <w:style w:type="paragraph" w:customStyle="1" w:styleId="Normln3">
    <w:name w:val="Normální3"/>
    <w:basedOn w:val="Normln"/>
    <w:uiPriority w:val="1"/>
    <w:rsid w:val="31B0B1C8"/>
    <w:pPr>
      <w:spacing w:after="60" w:line="288" w:lineRule="auto"/>
      <w:ind w:firstLine="567"/>
    </w:pPr>
    <w:rPr>
      <w:rFonts w:ascii="Arial Narrow" w:hAnsi="Arial Narrow"/>
      <w:sz w:val="22"/>
      <w:szCs w:val="22"/>
    </w:rPr>
  </w:style>
  <w:style w:type="paragraph" w:customStyle="1" w:styleId="nadpis3tz">
    <w:name w:val="nadpis_3tz"/>
    <w:next w:val="Normln"/>
    <w:autoRedefine/>
    <w:rsid w:val="00A75B6A"/>
    <w:pPr>
      <w:tabs>
        <w:tab w:val="num" w:pos="720"/>
      </w:tabs>
      <w:spacing w:before="120" w:after="120"/>
      <w:ind w:left="720" w:hanging="720"/>
      <w:outlineLvl w:val="2"/>
    </w:pPr>
    <w:rPr>
      <w:rFonts w:ascii="Avalon" w:hAnsi="Avalon"/>
      <w:b/>
      <w:noProof/>
      <w:sz w:val="28"/>
    </w:rPr>
  </w:style>
  <w:style w:type="paragraph" w:customStyle="1" w:styleId="nadpis4tz">
    <w:name w:val="nadpis_4tz"/>
    <w:next w:val="Normln"/>
    <w:autoRedefine/>
    <w:rsid w:val="00A75B6A"/>
    <w:pPr>
      <w:spacing w:before="120" w:after="120"/>
      <w:ind w:left="862" w:hanging="862"/>
      <w:outlineLvl w:val="3"/>
    </w:pPr>
    <w:rPr>
      <w:rFonts w:ascii="Avalon" w:hAnsi="Avalon"/>
      <w:b/>
      <w:sz w:val="24"/>
    </w:rPr>
  </w:style>
  <w:style w:type="paragraph" w:customStyle="1" w:styleId="Normln0">
    <w:name w:val="Normální~"/>
    <w:basedOn w:val="Normln"/>
    <w:uiPriority w:val="1"/>
    <w:rsid w:val="31B0B1C8"/>
    <w:pPr>
      <w:widowControl w:val="0"/>
      <w:spacing w:line="288" w:lineRule="auto"/>
    </w:pPr>
    <w:rPr>
      <w:rFonts w:ascii="Arial Narrow" w:hAnsi="Arial Narrow"/>
      <w:sz w:val="22"/>
      <w:szCs w:val="22"/>
    </w:rPr>
  </w:style>
  <w:style w:type="paragraph" w:customStyle="1" w:styleId="Standardnte">
    <w:name w:val="Standardní te"/>
    <w:rsid w:val="00A75B6A"/>
    <w:pPr>
      <w:widowControl w:val="0"/>
      <w:autoSpaceDE w:val="0"/>
      <w:autoSpaceDN w:val="0"/>
      <w:adjustRightInd w:val="0"/>
    </w:pPr>
    <w:rPr>
      <w:color w:val="000000"/>
      <w:sz w:val="24"/>
      <w:szCs w:val="24"/>
    </w:rPr>
  </w:style>
  <w:style w:type="character" w:customStyle="1" w:styleId="ZvraznnChar">
    <w:name w:val="Zvýrazněný Char"/>
    <w:link w:val="Zvraznn"/>
    <w:uiPriority w:val="1"/>
    <w:rsid w:val="31B0B1C8"/>
    <w:rPr>
      <w:rFonts w:ascii="Calibri" w:hAnsi="Calibri"/>
      <w:noProof w:val="0"/>
    </w:rPr>
  </w:style>
  <w:style w:type="paragraph" w:customStyle="1" w:styleId="Zvraznn">
    <w:name w:val="Zvýrazněný"/>
    <w:basedOn w:val="Normln"/>
    <w:link w:val="ZvraznnChar"/>
    <w:uiPriority w:val="1"/>
    <w:qFormat/>
    <w:rsid w:val="31B0B1C8"/>
    <w:pPr>
      <w:spacing w:after="120"/>
    </w:pPr>
    <w:rPr>
      <w:rFonts w:ascii="Calibri" w:hAnsi="Calibri"/>
    </w:rPr>
  </w:style>
  <w:style w:type="paragraph" w:customStyle="1" w:styleId="iT">
    <w:name w:val="iT"/>
    <w:qFormat/>
    <w:rsid w:val="00A75B6A"/>
    <w:pPr>
      <w:spacing w:after="120"/>
      <w:jc w:val="both"/>
    </w:pPr>
    <w:rPr>
      <w:rFonts w:ascii="Calibri" w:hAnsi="Calibri"/>
      <w:sz w:val="22"/>
      <w:szCs w:val="22"/>
    </w:rPr>
  </w:style>
  <w:style w:type="paragraph" w:customStyle="1" w:styleId="iTCodsazen">
    <w:name w:val="iTC odsazené"/>
    <w:basedOn w:val="Zvraznn"/>
    <w:uiPriority w:val="1"/>
    <w:qFormat/>
    <w:rsid w:val="31B0B1C8"/>
    <w:pPr>
      <w:numPr>
        <w:numId w:val="188"/>
      </w:numPr>
      <w:ind w:left="2073"/>
      <w:contextualSpacing/>
    </w:pPr>
  </w:style>
  <w:style w:type="paragraph" w:customStyle="1" w:styleId="iTCnadpis12">
    <w:name w:val="iTC nadpis 12"/>
    <w:next w:val="Zvraznn"/>
    <w:qFormat/>
    <w:rsid w:val="00A75B6A"/>
    <w:pPr>
      <w:keepNext/>
      <w:numPr>
        <w:ilvl w:val="2"/>
        <w:numId w:val="189"/>
      </w:numPr>
      <w:spacing w:before="240" w:after="120"/>
      <w:outlineLvl w:val="2"/>
    </w:pPr>
    <w:rPr>
      <w:rFonts w:ascii="Calibri" w:hAnsi="Calibri"/>
      <w:b/>
      <w:color w:val="800080"/>
      <w:sz w:val="24"/>
      <w:szCs w:val="22"/>
    </w:rPr>
  </w:style>
  <w:style w:type="paragraph" w:customStyle="1" w:styleId="iTCnadpis14">
    <w:name w:val="iTC nadpis 14"/>
    <w:next w:val="Normln"/>
    <w:qFormat/>
    <w:rsid w:val="00A75B6A"/>
    <w:pPr>
      <w:keepNext/>
      <w:numPr>
        <w:ilvl w:val="1"/>
        <w:numId w:val="189"/>
      </w:numPr>
      <w:spacing w:before="240" w:after="240"/>
      <w:outlineLvl w:val="1"/>
    </w:pPr>
    <w:rPr>
      <w:rFonts w:ascii="Calibri" w:hAnsi="Calibri"/>
      <w:b/>
      <w:caps/>
      <w:color w:val="993300"/>
      <w:sz w:val="28"/>
      <w:szCs w:val="22"/>
    </w:rPr>
  </w:style>
  <w:style w:type="paragraph" w:customStyle="1" w:styleId="iTCnadpis16">
    <w:name w:val="iTC nadpis 16"/>
    <w:next w:val="Zvraznn"/>
    <w:qFormat/>
    <w:rsid w:val="00A75B6A"/>
    <w:pPr>
      <w:keepNext/>
      <w:numPr>
        <w:numId w:val="189"/>
      </w:numPr>
      <w:spacing w:before="480" w:after="240"/>
      <w:outlineLvl w:val="0"/>
    </w:pPr>
    <w:rPr>
      <w:rFonts w:ascii="Calibri" w:hAnsi="Calibri"/>
      <w:b/>
      <w:caps/>
      <w:color w:val="333399"/>
      <w:sz w:val="32"/>
      <w:szCs w:val="22"/>
    </w:rPr>
  </w:style>
  <w:style w:type="paragraph" w:customStyle="1" w:styleId="Zkladntext32">
    <w:name w:val="Základní text 32"/>
    <w:basedOn w:val="Normln"/>
    <w:uiPriority w:val="1"/>
    <w:rsid w:val="31B0B1C8"/>
    <w:pPr>
      <w:ind w:right="-1"/>
    </w:pPr>
  </w:style>
  <w:style w:type="paragraph" w:customStyle="1" w:styleId="WW-Zkladntextodsazen2">
    <w:name w:val="WW-Základní text odsazený 2"/>
    <w:basedOn w:val="Normln"/>
    <w:uiPriority w:val="1"/>
    <w:rsid w:val="31B0B1C8"/>
    <w:pPr>
      <w:spacing w:after="120" w:line="480" w:lineRule="auto"/>
      <w:ind w:left="283"/>
      <w:jc w:val="left"/>
    </w:pPr>
    <w:rPr>
      <w:sz w:val="24"/>
      <w:szCs w:val="24"/>
      <w:lang w:eastAsia="ar-SA"/>
    </w:rPr>
  </w:style>
  <w:style w:type="paragraph" w:customStyle="1" w:styleId="pavel-odstavec">
    <w:name w:val="pavel-odstavec"/>
    <w:basedOn w:val="Normln"/>
    <w:uiPriority w:val="1"/>
    <w:rsid w:val="31B0B1C8"/>
    <w:pPr>
      <w:ind w:left="709"/>
    </w:pPr>
    <w:rPr>
      <w:sz w:val="22"/>
      <w:szCs w:val="22"/>
      <w:lang w:eastAsia="ar-SA"/>
    </w:rPr>
  </w:style>
  <w:style w:type="character" w:customStyle="1" w:styleId="ZkladntextChar0">
    <w:name w:val="_Základní text Char"/>
    <w:link w:val="Zkladntext5"/>
    <w:uiPriority w:val="1"/>
    <w:rsid w:val="31B0B1C8"/>
    <w:rPr>
      <w:rFonts w:ascii="Franklin Gothic Book" w:hAnsi="Franklin Gothic Book"/>
      <w:noProof w:val="0"/>
    </w:rPr>
  </w:style>
  <w:style w:type="paragraph" w:customStyle="1" w:styleId="Zkladntext5">
    <w:name w:val="_Základní text"/>
    <w:basedOn w:val="Normln"/>
    <w:link w:val="ZkladntextChar0"/>
    <w:uiPriority w:val="1"/>
    <w:rsid w:val="31B0B1C8"/>
    <w:pPr>
      <w:ind w:firstLine="284"/>
    </w:pPr>
    <w:rPr>
      <w:rFonts w:ascii="Franklin Gothic Book" w:hAnsi="Franklin Gothic Book"/>
    </w:rPr>
  </w:style>
  <w:style w:type="paragraph" w:customStyle="1" w:styleId="Zkltext2">
    <w:name w:val="Zákl. text 2"/>
    <w:basedOn w:val="Odstavec"/>
    <w:uiPriority w:val="1"/>
    <w:rsid w:val="31B0B1C8"/>
    <w:pPr>
      <w:widowControl/>
      <w:tabs>
        <w:tab w:val="left" w:pos="1134"/>
        <w:tab w:val="left" w:pos="1701"/>
        <w:tab w:val="left" w:pos="2275"/>
        <w:tab w:val="left" w:pos="2835"/>
        <w:tab w:val="left" w:pos="3398"/>
        <w:tab w:val="left" w:pos="3969"/>
        <w:tab w:val="left" w:pos="4536"/>
        <w:tab w:val="left" w:pos="5103"/>
        <w:tab w:val="left" w:pos="5673"/>
        <w:tab w:val="left" w:pos="6237"/>
        <w:tab w:val="left" w:pos="6796"/>
        <w:tab w:val="left" w:pos="7371"/>
        <w:tab w:val="left" w:pos="7934"/>
        <w:tab w:val="left" w:pos="8505"/>
        <w:tab w:val="left" w:pos="9072"/>
      </w:tabs>
      <w:spacing w:after="0"/>
      <w:ind w:firstLine="561"/>
    </w:pPr>
    <w:rPr>
      <w:noProof w:val="0"/>
    </w:rPr>
  </w:style>
  <w:style w:type="paragraph" w:customStyle="1" w:styleId="Zkltext">
    <w:name w:val="Zákl. text"/>
    <w:basedOn w:val="Normln"/>
    <w:uiPriority w:val="1"/>
    <w:rsid w:val="31B0B1C8"/>
    <w:pPr>
      <w:tabs>
        <w:tab w:val="left" w:pos="720"/>
        <w:tab w:val="left" w:pos="1440"/>
        <w:tab w:val="left" w:pos="2160"/>
        <w:tab w:val="left" w:pos="2448"/>
        <w:tab w:val="left" w:pos="2880"/>
        <w:tab w:val="left" w:pos="3600"/>
        <w:tab w:val="left" w:pos="3744"/>
        <w:tab w:val="left" w:pos="4320"/>
        <w:tab w:val="left" w:pos="5040"/>
        <w:tab w:val="left" w:pos="5760"/>
        <w:tab w:val="left" w:pos="6336"/>
        <w:tab w:val="left" w:pos="6480"/>
        <w:tab w:val="left" w:pos="7200"/>
        <w:tab w:val="left" w:pos="7632"/>
        <w:tab w:val="left" w:pos="7920"/>
        <w:tab w:val="left" w:pos="8640"/>
        <w:tab w:val="left" w:pos="8928"/>
      </w:tabs>
    </w:pPr>
    <w:rPr>
      <w:sz w:val="24"/>
      <w:szCs w:val="24"/>
    </w:rPr>
  </w:style>
  <w:style w:type="paragraph" w:customStyle="1" w:styleId="Normln1">
    <w:name w:val="Normální1"/>
    <w:rsid w:val="00A75B6A"/>
    <w:pPr>
      <w:suppressAutoHyphens/>
      <w:spacing w:line="288" w:lineRule="auto"/>
      <w:jc w:val="both"/>
    </w:pPr>
    <w:rPr>
      <w:rFonts w:ascii="Lucida Grande" w:eastAsia="ヒラギノ角ゴ Pro W3" w:hAnsi="Lucida Grande"/>
      <w:color w:val="303030"/>
      <w:kern w:val="2"/>
      <w:sz w:val="22"/>
    </w:rPr>
  </w:style>
  <w:style w:type="paragraph" w:customStyle="1" w:styleId="Textodstavce">
    <w:name w:val="Text odstavce"/>
    <w:basedOn w:val="Normln"/>
    <w:uiPriority w:val="1"/>
    <w:rsid w:val="31B0B1C8"/>
    <w:pPr>
      <w:numPr>
        <w:numId w:val="190"/>
      </w:numPr>
      <w:tabs>
        <w:tab w:val="left" w:pos="851"/>
        <w:tab w:val="num" w:pos="785"/>
      </w:tabs>
      <w:spacing w:before="120" w:after="120" w:line="288" w:lineRule="auto"/>
      <w:jc w:val="left"/>
      <w:outlineLvl w:val="6"/>
    </w:pPr>
    <w:rPr>
      <w:rFonts w:ascii="Calibri" w:hAnsi="Calibri" w:cs="Arial"/>
      <w:sz w:val="24"/>
      <w:szCs w:val="24"/>
    </w:rPr>
  </w:style>
  <w:style w:type="paragraph" w:customStyle="1" w:styleId="Textbodu">
    <w:name w:val="Text bodu"/>
    <w:basedOn w:val="Normln"/>
    <w:uiPriority w:val="1"/>
    <w:rsid w:val="31B0B1C8"/>
    <w:pPr>
      <w:numPr>
        <w:ilvl w:val="2"/>
        <w:numId w:val="190"/>
      </w:numPr>
      <w:spacing w:line="288" w:lineRule="auto"/>
      <w:jc w:val="left"/>
      <w:outlineLvl w:val="8"/>
    </w:pPr>
    <w:rPr>
      <w:rFonts w:ascii="Calibri" w:hAnsi="Calibri" w:cs="Arial"/>
      <w:sz w:val="24"/>
      <w:szCs w:val="24"/>
    </w:rPr>
  </w:style>
  <w:style w:type="paragraph" w:customStyle="1" w:styleId="Textpsmene">
    <w:name w:val="Text písmene"/>
    <w:basedOn w:val="Normln"/>
    <w:uiPriority w:val="1"/>
    <w:rsid w:val="31B0B1C8"/>
    <w:pPr>
      <w:numPr>
        <w:ilvl w:val="1"/>
        <w:numId w:val="190"/>
      </w:numPr>
      <w:spacing w:line="288" w:lineRule="auto"/>
      <w:jc w:val="left"/>
      <w:outlineLvl w:val="7"/>
    </w:pPr>
    <w:rPr>
      <w:rFonts w:ascii="Calibri" w:hAnsi="Calibri" w:cs="Arial"/>
      <w:sz w:val="24"/>
      <w:szCs w:val="24"/>
    </w:rPr>
  </w:style>
  <w:style w:type="paragraph" w:customStyle="1" w:styleId="nadpis50">
    <w:name w:val="nadpis5"/>
    <w:basedOn w:val="Normln"/>
    <w:uiPriority w:val="1"/>
    <w:rsid w:val="31B0B1C8"/>
    <w:pPr>
      <w:spacing w:after="120" w:line="288" w:lineRule="auto"/>
    </w:pPr>
    <w:rPr>
      <w:rFonts w:ascii="Calibri" w:hAnsi="Calibri" w:cs="Arial"/>
      <w:b/>
      <w:bCs/>
      <w:sz w:val="28"/>
      <w:szCs w:val="28"/>
    </w:rPr>
  </w:style>
  <w:style w:type="character" w:customStyle="1" w:styleId="DokumentChar">
    <w:name w:val="Dokument Char"/>
    <w:link w:val="Dokument"/>
    <w:uiPriority w:val="1"/>
    <w:rsid w:val="31B0B1C8"/>
    <w:rPr>
      <w:rFonts w:ascii="Arial" w:hAnsi="Arial" w:cs="Arial"/>
      <w:noProof w:val="0"/>
    </w:rPr>
  </w:style>
  <w:style w:type="paragraph" w:customStyle="1" w:styleId="Dokument">
    <w:name w:val="Dokument"/>
    <w:basedOn w:val="Normln"/>
    <w:link w:val="DokumentChar"/>
    <w:uiPriority w:val="1"/>
    <w:rsid w:val="31B0B1C8"/>
    <w:pPr>
      <w:tabs>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right" w:pos="9356"/>
      </w:tabs>
      <w:spacing w:line="288" w:lineRule="auto"/>
      <w:ind w:left="567" w:right="284"/>
    </w:pPr>
    <w:rPr>
      <w:rFonts w:cs="Arial"/>
    </w:rPr>
  </w:style>
  <w:style w:type="paragraph" w:customStyle="1" w:styleId="Zkladntextodsazen31">
    <w:name w:val="Základní text odsazený 31"/>
    <w:basedOn w:val="Normln"/>
    <w:uiPriority w:val="1"/>
    <w:rsid w:val="31B0B1C8"/>
    <w:pPr>
      <w:spacing w:line="288" w:lineRule="auto"/>
      <w:ind w:firstLine="720"/>
      <w:jc w:val="left"/>
    </w:pPr>
    <w:rPr>
      <w:rFonts w:cs="Arial"/>
      <w:color w:val="FF0000"/>
      <w:sz w:val="24"/>
      <w:szCs w:val="24"/>
      <w:lang w:eastAsia="ar-SA"/>
    </w:rPr>
  </w:style>
  <w:style w:type="paragraph" w:customStyle="1" w:styleId="Styl12bDolevadkovn15dku">
    <w:name w:val="Styl 12 b. Doleva Řádkování:  15 řádku"/>
    <w:basedOn w:val="Normln"/>
    <w:uiPriority w:val="99"/>
    <w:rsid w:val="31B0B1C8"/>
    <w:pPr>
      <w:spacing w:line="360" w:lineRule="auto"/>
    </w:pPr>
    <w:rPr>
      <w:rFonts w:cs="Arial"/>
      <w:sz w:val="22"/>
      <w:szCs w:val="22"/>
    </w:rPr>
  </w:style>
  <w:style w:type="paragraph" w:customStyle="1" w:styleId="Odsazen1">
    <w:name w:val="Odsazení 1"/>
    <w:basedOn w:val="Dokument"/>
    <w:uiPriority w:val="1"/>
    <w:rsid w:val="31B0B1C8"/>
    <w:pPr>
      <w:ind w:left="1135" w:hanging="284"/>
    </w:pPr>
  </w:style>
  <w:style w:type="paragraph" w:customStyle="1" w:styleId="Tab">
    <w:name w:val="Tab"/>
    <w:basedOn w:val="Dokument"/>
    <w:uiPriority w:val="1"/>
    <w:rsid w:val="31B0B1C8"/>
    <w:pPr>
      <w:keepNext/>
    </w:pPr>
  </w:style>
  <w:style w:type="paragraph" w:customStyle="1" w:styleId="vet1">
    <w:name w:val="výčet1"/>
    <w:basedOn w:val="Normln"/>
    <w:uiPriority w:val="1"/>
    <w:rsid w:val="31B0B1C8"/>
    <w:pPr>
      <w:numPr>
        <w:numId w:val="191"/>
      </w:numPr>
      <w:spacing w:line="288" w:lineRule="auto"/>
      <w:jc w:val="left"/>
    </w:pPr>
    <w:rPr>
      <w:rFonts w:ascii="Calibri" w:hAnsi="Calibri" w:cs="Arial"/>
      <w:sz w:val="22"/>
      <w:szCs w:val="22"/>
    </w:rPr>
  </w:style>
  <w:style w:type="paragraph" w:customStyle="1" w:styleId="dokument0">
    <w:name w:val="dokument"/>
    <w:basedOn w:val="Normln"/>
    <w:uiPriority w:val="1"/>
    <w:rsid w:val="31B0B1C8"/>
    <w:pPr>
      <w:spacing w:line="288" w:lineRule="auto"/>
      <w:ind w:left="567"/>
    </w:pPr>
    <w:rPr>
      <w:rFonts w:cs="Arial"/>
      <w:sz w:val="22"/>
      <w:szCs w:val="22"/>
    </w:rPr>
  </w:style>
  <w:style w:type="paragraph" w:customStyle="1" w:styleId="hladinahluku">
    <w:name w:val="hladinahluku"/>
    <w:basedOn w:val="Normln"/>
    <w:uiPriority w:val="1"/>
    <w:rsid w:val="31B0B1C8"/>
    <w:pPr>
      <w:spacing w:line="288" w:lineRule="auto"/>
      <w:ind w:left="2268" w:right="284"/>
    </w:pPr>
    <w:rPr>
      <w:rFonts w:cs="Arial"/>
      <w:sz w:val="22"/>
      <w:szCs w:val="22"/>
    </w:rPr>
  </w:style>
  <w:style w:type="paragraph" w:customStyle="1" w:styleId="NormlnIMP">
    <w:name w:val="Normální_IMP"/>
    <w:basedOn w:val="Normln"/>
    <w:uiPriority w:val="1"/>
    <w:rsid w:val="31B0B1C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276" w:lineRule="auto"/>
      <w:jc w:val="left"/>
    </w:pPr>
    <w:rPr>
      <w:rFonts w:cs="Arial"/>
      <w:sz w:val="24"/>
      <w:szCs w:val="24"/>
    </w:rPr>
  </w:style>
  <w:style w:type="paragraph" w:customStyle="1" w:styleId="Zkladntext23">
    <w:name w:val="Základní text 23"/>
    <w:basedOn w:val="Normln"/>
    <w:uiPriority w:val="1"/>
    <w:rsid w:val="31B0B1C8"/>
    <w:pPr>
      <w:spacing w:line="288" w:lineRule="auto"/>
      <w:ind w:firstLine="708"/>
      <w:jc w:val="left"/>
    </w:pPr>
    <w:rPr>
      <w:rFonts w:ascii="Calibri" w:hAnsi="Calibri" w:cs="Arial"/>
      <w:sz w:val="24"/>
      <w:szCs w:val="24"/>
    </w:rPr>
  </w:style>
  <w:style w:type="paragraph" w:customStyle="1" w:styleId="sarodsaz">
    <w:name w:val="sar_odsaz"/>
    <w:basedOn w:val="Normln"/>
    <w:uiPriority w:val="1"/>
    <w:rsid w:val="31B0B1C8"/>
    <w:pPr>
      <w:widowControl w:val="0"/>
      <w:tabs>
        <w:tab w:val="left" w:pos="2345"/>
      </w:tabs>
      <w:spacing w:line="216" w:lineRule="auto"/>
      <w:ind w:left="1077" w:right="709"/>
    </w:pPr>
    <w:rPr>
      <w:rFonts w:cs="Arial"/>
      <w:color w:val="800080"/>
      <w:sz w:val="16"/>
      <w:szCs w:val="16"/>
    </w:rPr>
  </w:style>
  <w:style w:type="paragraph" w:customStyle="1" w:styleId="ElektroNormln">
    <w:name w:val="Elektro_Normální"/>
    <w:basedOn w:val="Normln"/>
    <w:uiPriority w:val="1"/>
    <w:rsid w:val="31B0B1C8"/>
    <w:pPr>
      <w:spacing w:after="120" w:line="288" w:lineRule="auto"/>
      <w:ind w:left="709"/>
    </w:pPr>
    <w:rPr>
      <w:rFonts w:cs="Arial"/>
      <w:sz w:val="22"/>
      <w:szCs w:val="22"/>
    </w:rPr>
  </w:style>
  <w:style w:type="paragraph" w:customStyle="1" w:styleId="Materily">
    <w:name w:val="Materiály"/>
    <w:basedOn w:val="Normln"/>
    <w:next w:val="Normln"/>
    <w:uiPriority w:val="1"/>
    <w:rsid w:val="31B0B1C8"/>
    <w:pPr>
      <w:tabs>
        <w:tab w:val="left" w:pos="3402"/>
        <w:tab w:val="left" w:pos="3969"/>
      </w:tabs>
      <w:spacing w:line="360" w:lineRule="auto"/>
      <w:ind w:left="624"/>
      <w:jc w:val="left"/>
    </w:pPr>
    <w:rPr>
      <w:rFonts w:ascii="Tahoma" w:hAnsi="Tahoma" w:cs="Arial"/>
      <w:sz w:val="22"/>
      <w:szCs w:val="22"/>
    </w:rPr>
  </w:style>
  <w:style w:type="character" w:customStyle="1" w:styleId="NormyChar">
    <w:name w:val="Normy Char"/>
    <w:link w:val="Normy"/>
    <w:uiPriority w:val="1"/>
    <w:rsid w:val="31B0B1C8"/>
    <w:rPr>
      <w:rFonts w:ascii="Tahoma" w:hAnsi="Tahoma" w:cs="Tahoma"/>
      <w:noProof w:val="0"/>
    </w:rPr>
  </w:style>
  <w:style w:type="paragraph" w:customStyle="1" w:styleId="Normy">
    <w:name w:val="Normy"/>
    <w:basedOn w:val="Normln"/>
    <w:link w:val="NormyChar"/>
    <w:uiPriority w:val="1"/>
    <w:rsid w:val="31B0B1C8"/>
    <w:pPr>
      <w:spacing w:line="360" w:lineRule="auto"/>
      <w:ind w:left="2439" w:hanging="2155"/>
    </w:pPr>
    <w:rPr>
      <w:rFonts w:ascii="Tahoma" w:hAnsi="Tahoma" w:cs="Tahoma"/>
    </w:rPr>
  </w:style>
  <w:style w:type="character" w:customStyle="1" w:styleId="ZatenChar">
    <w:name w:val="Zatížení Char"/>
    <w:link w:val="Zaten"/>
    <w:uiPriority w:val="1"/>
    <w:rsid w:val="31B0B1C8"/>
    <w:rPr>
      <w:rFonts w:ascii="Tahoma" w:hAnsi="Tahoma" w:cs="Arial"/>
      <w:noProof w:val="0"/>
    </w:rPr>
  </w:style>
  <w:style w:type="paragraph" w:customStyle="1" w:styleId="Zaten">
    <w:name w:val="Zatížení"/>
    <w:basedOn w:val="Normln"/>
    <w:link w:val="ZatenChar"/>
    <w:uiPriority w:val="1"/>
    <w:qFormat/>
    <w:rsid w:val="31B0B1C8"/>
    <w:pPr>
      <w:tabs>
        <w:tab w:val="decimal" w:pos="5040"/>
        <w:tab w:val="decimal" w:pos="7740"/>
      </w:tabs>
      <w:spacing w:line="360" w:lineRule="auto"/>
      <w:ind w:firstLine="709"/>
    </w:pPr>
    <w:rPr>
      <w:rFonts w:ascii="Tahoma" w:hAnsi="Tahoma" w:cs="Arial"/>
    </w:rPr>
  </w:style>
  <w:style w:type="paragraph" w:customStyle="1" w:styleId="text0">
    <w:name w:val="text"/>
    <w:basedOn w:val="Zkladntext"/>
    <w:uiPriority w:val="1"/>
    <w:rsid w:val="31B0B1C8"/>
    <w:pPr>
      <w:spacing w:before="120" w:after="0" w:line="288" w:lineRule="auto"/>
    </w:pPr>
    <w:rPr>
      <w:color w:val="000000" w:themeColor="text1"/>
      <w:sz w:val="22"/>
      <w:szCs w:val="22"/>
    </w:rPr>
  </w:style>
  <w:style w:type="paragraph" w:customStyle="1" w:styleId="Import3">
    <w:name w:val="Import 3"/>
    <w:basedOn w:val="Normln"/>
    <w:uiPriority w:val="1"/>
    <w:rsid w:val="31B0B1C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6" w:lineRule="auto"/>
      <w:ind w:left="576"/>
      <w:jc w:val="left"/>
    </w:pPr>
    <w:rPr>
      <w:rFonts w:ascii="Courier New" w:hAnsi="Courier New" w:cs="Arial"/>
      <w:noProof/>
      <w:sz w:val="24"/>
      <w:szCs w:val="24"/>
    </w:rPr>
  </w:style>
  <w:style w:type="paragraph" w:customStyle="1" w:styleId="Import2">
    <w:name w:val="Import 2"/>
    <w:basedOn w:val="Normln"/>
    <w:uiPriority w:val="1"/>
    <w:rsid w:val="31B0B1C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26" w:lineRule="auto"/>
      <w:ind w:left="144"/>
      <w:jc w:val="left"/>
    </w:pPr>
    <w:rPr>
      <w:rFonts w:ascii="Courier New" w:hAnsi="Courier New" w:cs="Arial"/>
      <w:noProof/>
      <w:sz w:val="24"/>
      <w:szCs w:val="24"/>
    </w:rPr>
  </w:style>
  <w:style w:type="paragraph" w:customStyle="1" w:styleId="Import1">
    <w:name w:val="Import 1"/>
    <w:basedOn w:val="Normln"/>
    <w:uiPriority w:val="1"/>
    <w:rsid w:val="31B0B1C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6" w:lineRule="auto"/>
      <w:ind w:left="144"/>
      <w:jc w:val="left"/>
    </w:pPr>
    <w:rPr>
      <w:rFonts w:ascii="Courier New" w:hAnsi="Courier New" w:cs="Arial"/>
      <w:noProof/>
      <w:sz w:val="24"/>
      <w:szCs w:val="24"/>
    </w:rPr>
  </w:style>
  <w:style w:type="character" w:customStyle="1" w:styleId="technickzprvaCharCharCharChar">
    <w:name w:val="technická zpráva Char Char Char Char"/>
    <w:link w:val="technickzprvaCharCharChar"/>
    <w:uiPriority w:val="1"/>
    <w:rsid w:val="31B0B1C8"/>
    <w:rPr>
      <w:rFonts w:ascii="Arial Narrow" w:hAnsi="Arial Narrow" w:cs="Arial"/>
      <w:noProof w:val="0"/>
    </w:rPr>
  </w:style>
  <w:style w:type="paragraph" w:customStyle="1" w:styleId="technickzprvaCharCharChar">
    <w:name w:val="technická zpráva Char Char Char"/>
    <w:basedOn w:val="Normln"/>
    <w:link w:val="technickzprvaCharCharCharChar"/>
    <w:uiPriority w:val="1"/>
    <w:rsid w:val="31B0B1C8"/>
    <w:pPr>
      <w:spacing w:before="60" w:after="60" w:line="288" w:lineRule="auto"/>
      <w:ind w:firstLine="709"/>
    </w:pPr>
    <w:rPr>
      <w:rFonts w:ascii="Arial Narrow" w:hAnsi="Arial Narrow" w:cs="Arial"/>
    </w:rPr>
  </w:style>
  <w:style w:type="paragraph" w:customStyle="1" w:styleId="technickzprvaCharChar">
    <w:name w:val="technická zpráva Char Char"/>
    <w:basedOn w:val="Normln"/>
    <w:uiPriority w:val="1"/>
    <w:rsid w:val="31B0B1C8"/>
    <w:pPr>
      <w:spacing w:before="60" w:after="60" w:line="288" w:lineRule="auto"/>
      <w:ind w:firstLine="709"/>
    </w:pPr>
    <w:rPr>
      <w:rFonts w:ascii="Arial Narrow" w:hAnsi="Arial Narrow" w:cs="Arial"/>
      <w:sz w:val="22"/>
      <w:szCs w:val="22"/>
    </w:rPr>
  </w:style>
  <w:style w:type="paragraph" w:customStyle="1" w:styleId="font5">
    <w:name w:val="font5"/>
    <w:basedOn w:val="Normln"/>
    <w:uiPriority w:val="1"/>
    <w:rsid w:val="31B0B1C8"/>
    <w:pPr>
      <w:spacing w:before="100" w:after="100" w:line="288" w:lineRule="auto"/>
      <w:jc w:val="left"/>
    </w:pPr>
    <w:rPr>
      <w:rFonts w:eastAsia="Arial Unicode MS" w:cs="Arial"/>
      <w:b/>
      <w:bCs/>
      <w:sz w:val="22"/>
      <w:szCs w:val="22"/>
    </w:rPr>
  </w:style>
  <w:style w:type="paragraph" w:customStyle="1" w:styleId="a2">
    <w:name w:val="="/>
    <w:rsid w:val="00A75B6A"/>
    <w:pPr>
      <w:widowControl w:val="0"/>
      <w:autoSpaceDE w:val="0"/>
      <w:autoSpaceDN w:val="0"/>
      <w:adjustRightInd w:val="0"/>
    </w:pPr>
    <w:rPr>
      <w:rFonts w:ascii="Times New =Roman" w:hAnsi="Times New =Roman" w:cs="Arial"/>
      <w:sz w:val="24"/>
      <w:szCs w:val="24"/>
    </w:rPr>
  </w:style>
  <w:style w:type="paragraph" w:customStyle="1" w:styleId="Zkladtextodsazen">
    <w:name w:val="_Základ. text odsazený"/>
    <w:basedOn w:val="Normln"/>
    <w:uiPriority w:val="1"/>
    <w:rsid w:val="31B0B1C8"/>
    <w:pPr>
      <w:tabs>
        <w:tab w:val="left" w:pos="3828"/>
      </w:tabs>
      <w:spacing w:line="288" w:lineRule="auto"/>
      <w:ind w:left="284"/>
    </w:pPr>
    <w:rPr>
      <w:sz w:val="22"/>
      <w:szCs w:val="22"/>
    </w:rPr>
  </w:style>
  <w:style w:type="paragraph" w:customStyle="1" w:styleId="vpoet">
    <w:name w:val="výpočet"/>
    <w:basedOn w:val="Normln"/>
    <w:uiPriority w:val="1"/>
    <w:rsid w:val="31B0B1C8"/>
    <w:pPr>
      <w:tabs>
        <w:tab w:val="left" w:pos="3402"/>
        <w:tab w:val="left" w:pos="4536"/>
        <w:tab w:val="left" w:pos="5670"/>
        <w:tab w:val="left" w:pos="6804"/>
      </w:tabs>
      <w:spacing w:line="320" w:lineRule="exact"/>
      <w:ind w:left="567"/>
    </w:pPr>
    <w:rPr>
      <w:rFonts w:ascii="Arial Narrow" w:hAnsi="Arial Narrow"/>
      <w:sz w:val="22"/>
      <w:szCs w:val="22"/>
    </w:rPr>
  </w:style>
  <w:style w:type="paragraph" w:customStyle="1" w:styleId="technickzprvaChar">
    <w:name w:val="technická zpráva Char"/>
    <w:basedOn w:val="Normln"/>
    <w:uiPriority w:val="1"/>
    <w:rsid w:val="31B0B1C8"/>
    <w:pPr>
      <w:spacing w:before="60" w:after="60" w:line="288" w:lineRule="auto"/>
      <w:ind w:firstLine="709"/>
    </w:pPr>
    <w:rPr>
      <w:rFonts w:ascii="Arial Narrow" w:hAnsi="Arial Narrow"/>
      <w:sz w:val="22"/>
      <w:szCs w:val="22"/>
    </w:rPr>
  </w:style>
  <w:style w:type="paragraph" w:customStyle="1" w:styleId="Prvnodsadit">
    <w:name w:val="První odsadit"/>
    <w:rsid w:val="00A75B6A"/>
    <w:pPr>
      <w:widowControl w:val="0"/>
      <w:suppressAutoHyphens/>
      <w:autoSpaceDE w:val="0"/>
      <w:ind w:firstLine="567"/>
      <w:jc w:val="both"/>
    </w:pPr>
    <w:rPr>
      <w:color w:val="000000"/>
      <w:sz w:val="24"/>
    </w:rPr>
  </w:style>
  <w:style w:type="paragraph" w:customStyle="1" w:styleId="Styl1">
    <w:name w:val="Styl1"/>
    <w:basedOn w:val="Zkladtextodsazen"/>
    <w:uiPriority w:val="1"/>
    <w:rsid w:val="31B0B1C8"/>
  </w:style>
  <w:style w:type="paragraph" w:customStyle="1" w:styleId="Mjodstavec">
    <w:name w:val="Mùj odstavec"/>
    <w:basedOn w:val="Normln"/>
    <w:uiPriority w:val="1"/>
    <w:rsid w:val="31B0B1C8"/>
    <w:pPr>
      <w:tabs>
        <w:tab w:val="left" w:pos="1560"/>
      </w:tabs>
      <w:spacing w:line="288" w:lineRule="auto"/>
      <w:ind w:firstLine="567"/>
    </w:pPr>
    <w:rPr>
      <w:sz w:val="24"/>
      <w:szCs w:val="24"/>
    </w:rPr>
  </w:style>
  <w:style w:type="paragraph" w:customStyle="1" w:styleId="Libor11">
    <w:name w:val="Libor11"/>
    <w:basedOn w:val="Normln"/>
    <w:uiPriority w:val="1"/>
    <w:rsid w:val="31B0B1C8"/>
    <w:pPr>
      <w:widowControl w:val="0"/>
      <w:spacing w:after="120" w:line="300" w:lineRule="atLeast"/>
      <w:ind w:firstLine="709"/>
    </w:pPr>
    <w:rPr>
      <w:sz w:val="22"/>
      <w:szCs w:val="22"/>
    </w:rPr>
  </w:style>
  <w:style w:type="paragraph" w:customStyle="1" w:styleId="Normln2">
    <w:name w:val="Normální2"/>
    <w:basedOn w:val="Normln"/>
    <w:uiPriority w:val="1"/>
    <w:rsid w:val="31B0B1C8"/>
    <w:pPr>
      <w:widowControl w:val="0"/>
      <w:spacing w:line="288" w:lineRule="auto"/>
      <w:jc w:val="left"/>
    </w:pPr>
    <w:rPr>
      <w:rFonts w:ascii="Calibri" w:hAnsi="Calibri"/>
      <w:sz w:val="22"/>
      <w:szCs w:val="22"/>
    </w:rPr>
  </w:style>
  <w:style w:type="paragraph" w:customStyle="1" w:styleId="TPOOdstavec">
    <w:name w:val="TPO Odstavec"/>
    <w:basedOn w:val="Normln"/>
    <w:uiPriority w:val="1"/>
    <w:rsid w:val="31B0B1C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pacing w:line="288" w:lineRule="auto"/>
    </w:pPr>
    <w:rPr>
      <w:sz w:val="24"/>
      <w:szCs w:val="24"/>
      <w:lang w:eastAsia="ar-SA"/>
    </w:rPr>
  </w:style>
  <w:style w:type="paragraph" w:customStyle="1" w:styleId="Odstavec2">
    <w:name w:val="Odstavec 2"/>
    <w:basedOn w:val="Normln"/>
    <w:uiPriority w:val="1"/>
    <w:rsid w:val="31B0B1C8"/>
    <w:pPr>
      <w:spacing w:line="360" w:lineRule="auto"/>
    </w:pPr>
    <w:rPr>
      <w:sz w:val="24"/>
      <w:szCs w:val="24"/>
    </w:rPr>
  </w:style>
  <w:style w:type="paragraph" w:customStyle="1" w:styleId="TextOdst">
    <w:name w:val="TextOdst"/>
    <w:basedOn w:val="Normln"/>
    <w:uiPriority w:val="1"/>
    <w:rsid w:val="31B0B1C8"/>
    <w:pPr>
      <w:spacing w:after="120" w:line="288" w:lineRule="auto"/>
      <w:ind w:firstLine="397"/>
      <w:jc w:val="left"/>
    </w:pPr>
    <w:rPr>
      <w:noProof/>
      <w:sz w:val="22"/>
      <w:szCs w:val="22"/>
    </w:rPr>
  </w:style>
  <w:style w:type="paragraph" w:customStyle="1" w:styleId="Import4">
    <w:name w:val="Import 4"/>
    <w:basedOn w:val="Import0"/>
    <w:uiPriority w:val="1"/>
    <w:rsid w:val="31B0B1C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ind w:left="288" w:hanging="288"/>
      <w:jc w:val="left"/>
    </w:pPr>
    <w:rPr>
      <w:rFonts w:ascii="Calibri" w:hAnsi="Calibri"/>
      <w:noProof/>
    </w:rPr>
  </w:style>
  <w:style w:type="paragraph" w:customStyle="1" w:styleId="Import5">
    <w:name w:val="Import 5"/>
    <w:basedOn w:val="Import0"/>
    <w:uiPriority w:val="1"/>
    <w:rsid w:val="31B0B1C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ind w:left="288"/>
      <w:jc w:val="left"/>
    </w:pPr>
    <w:rPr>
      <w:rFonts w:ascii="Calibri" w:hAnsi="Calibri"/>
      <w:noProof/>
    </w:rPr>
  </w:style>
  <w:style w:type="paragraph" w:customStyle="1" w:styleId="Import6">
    <w:name w:val="Import 6"/>
    <w:basedOn w:val="Import0"/>
    <w:uiPriority w:val="1"/>
    <w:rsid w:val="31B0B1C8"/>
    <w:pPr>
      <w:widowControl w:val="0"/>
      <w:tabs>
        <w:tab w:val="left" w:pos="5472"/>
      </w:tabs>
      <w:ind w:left="288" w:hanging="288"/>
      <w:jc w:val="left"/>
    </w:pPr>
    <w:rPr>
      <w:rFonts w:ascii="Calibri" w:hAnsi="Calibri"/>
      <w:noProof/>
    </w:rPr>
  </w:style>
  <w:style w:type="paragraph" w:customStyle="1" w:styleId="Upozornn">
    <w:name w:val="Upozornění"/>
    <w:basedOn w:val="Zkladntext"/>
    <w:uiPriority w:val="1"/>
    <w:rsid w:val="31B0B1C8"/>
    <w:pPr>
      <w:spacing w:after="160" w:line="288" w:lineRule="auto"/>
      <w:jc w:val="left"/>
    </w:pPr>
    <w:rPr>
      <w:b/>
      <w:bCs/>
      <w:i/>
      <w:iCs/>
    </w:rPr>
  </w:style>
  <w:style w:type="paragraph" w:customStyle="1" w:styleId="msolistparagraph0">
    <w:name w:val="msolistparagraph"/>
    <w:basedOn w:val="Normln"/>
    <w:uiPriority w:val="1"/>
    <w:rsid w:val="31B0B1C8"/>
    <w:pPr>
      <w:spacing w:line="288" w:lineRule="auto"/>
      <w:ind w:left="720"/>
      <w:jc w:val="left"/>
    </w:pPr>
    <w:rPr>
      <w:sz w:val="24"/>
      <w:szCs w:val="24"/>
    </w:rPr>
  </w:style>
  <w:style w:type="paragraph" w:customStyle="1" w:styleId="Obsahzkladn">
    <w:name w:val="Obsah základní"/>
    <w:basedOn w:val="Normln"/>
    <w:uiPriority w:val="99"/>
    <w:rsid w:val="31B0B1C8"/>
    <w:pPr>
      <w:tabs>
        <w:tab w:val="right" w:leader="dot" w:pos="8640"/>
      </w:tabs>
      <w:jc w:val="left"/>
    </w:pPr>
  </w:style>
  <w:style w:type="paragraph" w:customStyle="1" w:styleId="Zkladntextodsazen22">
    <w:name w:val="Základní text odsazený 22"/>
    <w:basedOn w:val="Normln"/>
    <w:uiPriority w:val="1"/>
    <w:rsid w:val="31B0B1C8"/>
    <w:pPr>
      <w:widowControl w:val="0"/>
      <w:spacing w:line="360" w:lineRule="auto"/>
      <w:ind w:firstLine="709"/>
      <w:jc w:val="left"/>
    </w:pPr>
    <w:rPr>
      <w:sz w:val="22"/>
      <w:szCs w:val="22"/>
    </w:rPr>
  </w:style>
  <w:style w:type="paragraph" w:customStyle="1" w:styleId="Norm">
    <w:name w:val="Norm"/>
    <w:basedOn w:val="Normln"/>
    <w:uiPriority w:val="1"/>
    <w:rsid w:val="31B0B1C8"/>
    <w:pPr>
      <w:widowControl w:val="0"/>
      <w:jc w:val="left"/>
    </w:pPr>
  </w:style>
  <w:style w:type="paragraph" w:customStyle="1" w:styleId="Paragraf">
    <w:name w:val="Paragraf"/>
    <w:basedOn w:val="Normln"/>
    <w:next w:val="Textodstavce"/>
    <w:uiPriority w:val="1"/>
    <w:rsid w:val="31B0B1C8"/>
    <w:pPr>
      <w:keepNext/>
      <w:keepLines/>
      <w:spacing w:before="240"/>
      <w:jc w:val="center"/>
      <w:outlineLvl w:val="5"/>
    </w:pPr>
    <w:rPr>
      <w:sz w:val="24"/>
      <w:szCs w:val="24"/>
    </w:rPr>
  </w:style>
  <w:style w:type="paragraph" w:customStyle="1" w:styleId="Nadpisdlu">
    <w:name w:val="Nadpis dílu"/>
    <w:basedOn w:val="Normln"/>
    <w:next w:val="Normln"/>
    <w:uiPriority w:val="1"/>
    <w:rsid w:val="31B0B1C8"/>
    <w:pPr>
      <w:keepNext/>
      <w:keepLines/>
      <w:jc w:val="center"/>
      <w:outlineLvl w:val="3"/>
    </w:pPr>
    <w:rPr>
      <w:b/>
      <w:bCs/>
      <w:sz w:val="24"/>
      <w:szCs w:val="24"/>
    </w:rPr>
  </w:style>
  <w:style w:type="paragraph" w:customStyle="1" w:styleId="dka3">
    <w:name w:val="Řádka 3"/>
    <w:basedOn w:val="Normln"/>
    <w:uiPriority w:val="1"/>
    <w:rsid w:val="31B0B1C8"/>
    <w:pPr>
      <w:widowControl w:val="0"/>
      <w:spacing w:before="120"/>
      <w:jc w:val="left"/>
    </w:pPr>
    <w:rPr>
      <w:sz w:val="24"/>
      <w:szCs w:val="24"/>
    </w:rPr>
  </w:style>
  <w:style w:type="paragraph" w:customStyle="1" w:styleId="Export0">
    <w:name w:val="Export 0"/>
    <w:rsid w:val="00A75B6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s>
    </w:pPr>
    <w:rPr>
      <w:rFonts w:ascii="Avinion" w:hAnsi="Avinion"/>
      <w:sz w:val="24"/>
      <w:lang w:val="en-US"/>
    </w:rPr>
  </w:style>
  <w:style w:type="paragraph" w:customStyle="1" w:styleId="iTC">
    <w:name w:val="iTC"/>
    <w:basedOn w:val="Normln"/>
    <w:uiPriority w:val="1"/>
    <w:qFormat/>
    <w:rsid w:val="31B0B1C8"/>
    <w:pPr>
      <w:spacing w:after="120"/>
    </w:pPr>
    <w:rPr>
      <w:rFonts w:ascii="Calibri" w:hAnsi="Calibri"/>
      <w:sz w:val="22"/>
      <w:szCs w:val="22"/>
    </w:rPr>
  </w:style>
  <w:style w:type="character" w:customStyle="1" w:styleId="A11Char">
    <w:name w:val="A.1.1 Char"/>
    <w:link w:val="A11"/>
    <w:uiPriority w:val="99"/>
    <w:rsid w:val="31B0B1C8"/>
    <w:rPr>
      <w:rFonts w:ascii="Arial" w:eastAsia="Calibri" w:hAnsi="Arial" w:cs="Arial"/>
      <w:b/>
      <w:bCs/>
      <w:caps/>
      <w:noProof w:val="0"/>
      <w:sz w:val="24"/>
      <w:szCs w:val="24"/>
      <w:lang w:eastAsia="en-US"/>
    </w:rPr>
  </w:style>
  <w:style w:type="character" w:customStyle="1" w:styleId="aChar">
    <w:name w:val="a) Char"/>
    <w:link w:val="a0"/>
    <w:uiPriority w:val="99"/>
    <w:rsid w:val="31B0B1C8"/>
    <w:rPr>
      <w:rFonts w:ascii="Arial" w:eastAsia="Calibri" w:hAnsi="Arial" w:cs="Arial"/>
      <w:b/>
      <w:bCs/>
      <w:caps/>
      <w:noProof w:val="0"/>
      <w:sz w:val="22"/>
      <w:szCs w:val="22"/>
      <w:lang w:eastAsia="en-US"/>
    </w:rPr>
  </w:style>
  <w:style w:type="character" w:customStyle="1" w:styleId="AChar0">
    <w:name w:val="A. Char"/>
    <w:link w:val="A"/>
    <w:uiPriority w:val="99"/>
    <w:rsid w:val="31B0B1C8"/>
    <w:rPr>
      <w:rFonts w:ascii="Arial Black" w:eastAsia="Calibri" w:hAnsi="Arial Black" w:cs="Arial"/>
      <w:caps/>
      <w:noProof w:val="0"/>
      <w:sz w:val="28"/>
      <w:szCs w:val="28"/>
      <w:lang w:eastAsia="en-US"/>
    </w:rPr>
  </w:style>
  <w:style w:type="character" w:customStyle="1" w:styleId="a1Char0">
    <w:name w:val="a.1) Char"/>
    <w:link w:val="a10"/>
    <w:uiPriority w:val="99"/>
    <w:rsid w:val="31B0B1C8"/>
    <w:rPr>
      <w:rFonts w:ascii="Arial" w:eastAsia="Calibri" w:hAnsi="Arial" w:cs="Arial"/>
      <w:b/>
      <w:bCs/>
      <w:noProof w:val="0"/>
      <w:sz w:val="22"/>
      <w:szCs w:val="22"/>
      <w:lang w:eastAsia="en-US"/>
    </w:rPr>
  </w:style>
  <w:style w:type="character" w:customStyle="1" w:styleId="a11Char0">
    <w:name w:val="a.1.1) Char"/>
    <w:link w:val="a110"/>
    <w:uiPriority w:val="99"/>
    <w:rsid w:val="31B0B1C8"/>
    <w:rPr>
      <w:rFonts w:ascii="Arial" w:eastAsia="Calibri" w:hAnsi="Arial" w:cs="Arial"/>
      <w:noProof w:val="0"/>
      <w:lang w:eastAsia="en-US"/>
    </w:rPr>
  </w:style>
  <w:style w:type="character" w:customStyle="1" w:styleId="a111Char">
    <w:name w:val="a.1.1.1) Char"/>
    <w:link w:val="a111"/>
    <w:uiPriority w:val="99"/>
    <w:rsid w:val="31B0B1C8"/>
    <w:rPr>
      <w:rFonts w:ascii="Arial" w:eastAsia="Calibri" w:hAnsi="Arial" w:cs="Arial"/>
      <w:noProof w:val="0"/>
    </w:rPr>
  </w:style>
  <w:style w:type="character" w:customStyle="1" w:styleId="0odskokChar">
    <w:name w:val="0 odskok Char"/>
    <w:link w:val="0odskok"/>
    <w:uiPriority w:val="1"/>
    <w:rsid w:val="31B0B1C8"/>
    <w:rPr>
      <w:rFonts w:ascii="Arial" w:hAnsi="Arial" w:cs="Arial"/>
      <w:noProof w:val="0"/>
    </w:rPr>
  </w:style>
  <w:style w:type="paragraph" w:customStyle="1" w:styleId="0odskok">
    <w:name w:val="0 odskok"/>
    <w:basedOn w:val="Zkladntext"/>
    <w:link w:val="0odskokChar"/>
    <w:uiPriority w:val="1"/>
    <w:rsid w:val="31B0B1C8"/>
    <w:pPr>
      <w:spacing w:before="60" w:after="60"/>
      <w:ind w:firstLine="709"/>
    </w:pPr>
    <w:rPr>
      <w:rFonts w:cs="Arial"/>
    </w:rPr>
  </w:style>
  <w:style w:type="character" w:customStyle="1" w:styleId="BTChar">
    <w:name w:val="BT Char"/>
    <w:link w:val="BT"/>
    <w:uiPriority w:val="99"/>
    <w:rsid w:val="31B0B1C8"/>
    <w:rPr>
      <w:rFonts w:ascii="Arial" w:hAnsi="Arial" w:cs="Arial"/>
      <w:noProof w:val="0"/>
    </w:rPr>
  </w:style>
  <w:style w:type="paragraph" w:customStyle="1" w:styleId="BT">
    <w:name w:val="BT"/>
    <w:basedOn w:val="Normln"/>
    <w:link w:val="BTChar"/>
    <w:uiPriority w:val="99"/>
    <w:qFormat/>
    <w:rsid w:val="31B0B1C8"/>
    <w:rPr>
      <w:rFonts w:cs="Arial"/>
    </w:rPr>
  </w:style>
  <w:style w:type="paragraph" w:customStyle="1" w:styleId="b1">
    <w:name w:val="b.1)"/>
    <w:basedOn w:val="Normln"/>
    <w:uiPriority w:val="1"/>
    <w:rsid w:val="31B0B1C8"/>
    <w:pPr>
      <w:numPr>
        <w:ilvl w:val="4"/>
        <w:numId w:val="192"/>
      </w:numPr>
      <w:spacing w:line="288" w:lineRule="auto"/>
    </w:pPr>
    <w:rPr>
      <w:rFonts w:ascii="Calibri" w:eastAsia="SimSun" w:hAnsi="Calibri" w:cs="Calibri"/>
      <w:color w:val="404040" w:themeColor="text1" w:themeTint="BF"/>
      <w:sz w:val="22"/>
      <w:szCs w:val="22"/>
      <w:lang w:eastAsia="ar-SA"/>
    </w:rPr>
  </w:style>
  <w:style w:type="paragraph" w:customStyle="1" w:styleId="c1">
    <w:name w:val="c.1)"/>
    <w:basedOn w:val="Normln"/>
    <w:uiPriority w:val="1"/>
    <w:rsid w:val="31B0B1C8"/>
    <w:pPr>
      <w:numPr>
        <w:ilvl w:val="4"/>
        <w:numId w:val="193"/>
      </w:numPr>
      <w:spacing w:line="288" w:lineRule="auto"/>
    </w:pPr>
    <w:rPr>
      <w:rFonts w:ascii="Calibri" w:eastAsia="SimSun" w:hAnsi="Calibri" w:cs="Calibri"/>
      <w:color w:val="404040" w:themeColor="text1" w:themeTint="BF"/>
      <w:sz w:val="22"/>
      <w:szCs w:val="22"/>
      <w:lang w:eastAsia="ar-SA"/>
    </w:rPr>
  </w:style>
  <w:style w:type="paragraph" w:customStyle="1" w:styleId="d1">
    <w:name w:val="d.1)"/>
    <w:basedOn w:val="Normln"/>
    <w:uiPriority w:val="1"/>
    <w:rsid w:val="31B0B1C8"/>
    <w:pPr>
      <w:numPr>
        <w:ilvl w:val="4"/>
        <w:numId w:val="194"/>
      </w:numPr>
      <w:spacing w:line="288" w:lineRule="auto"/>
    </w:pPr>
    <w:rPr>
      <w:rFonts w:ascii="Calibri" w:eastAsia="SimSun" w:hAnsi="Calibri" w:cs="Calibri"/>
      <w:color w:val="404040" w:themeColor="text1" w:themeTint="BF"/>
      <w:sz w:val="22"/>
      <w:szCs w:val="22"/>
      <w:lang w:eastAsia="ar-SA"/>
    </w:rPr>
  </w:style>
  <w:style w:type="paragraph" w:customStyle="1" w:styleId="e1">
    <w:name w:val="e.1)"/>
    <w:basedOn w:val="Normln"/>
    <w:uiPriority w:val="1"/>
    <w:rsid w:val="31B0B1C8"/>
    <w:pPr>
      <w:spacing w:line="288" w:lineRule="auto"/>
    </w:pPr>
    <w:rPr>
      <w:rFonts w:ascii="Calibri" w:eastAsia="SimSun" w:hAnsi="Calibri" w:cs="Calibri"/>
      <w:color w:val="404040" w:themeColor="text1" w:themeTint="BF"/>
      <w:sz w:val="22"/>
      <w:szCs w:val="22"/>
      <w:lang w:eastAsia="ar-SA"/>
    </w:rPr>
  </w:style>
  <w:style w:type="paragraph" w:customStyle="1" w:styleId="f1">
    <w:name w:val="f.1)"/>
    <w:basedOn w:val="Normln"/>
    <w:uiPriority w:val="1"/>
    <w:rsid w:val="31B0B1C8"/>
    <w:pPr>
      <w:numPr>
        <w:ilvl w:val="4"/>
        <w:numId w:val="195"/>
      </w:numPr>
      <w:spacing w:line="288" w:lineRule="auto"/>
    </w:pPr>
    <w:rPr>
      <w:rFonts w:ascii="Calibri" w:eastAsia="SimSun" w:hAnsi="Calibri" w:cs="Calibri"/>
      <w:color w:val="404040" w:themeColor="text1" w:themeTint="BF"/>
      <w:sz w:val="22"/>
      <w:szCs w:val="22"/>
      <w:lang w:eastAsia="ar-SA"/>
    </w:rPr>
  </w:style>
  <w:style w:type="paragraph" w:customStyle="1" w:styleId="iTodsazen">
    <w:name w:val="iT odsazené"/>
    <w:basedOn w:val="iT"/>
    <w:qFormat/>
    <w:rsid w:val="00A75B6A"/>
    <w:pPr>
      <w:numPr>
        <w:numId w:val="196"/>
      </w:numPr>
      <w:contextualSpacing/>
    </w:pPr>
  </w:style>
  <w:style w:type="paragraph" w:customStyle="1" w:styleId="ABMTEXT">
    <w:name w:val="ABM TEXT"/>
    <w:basedOn w:val="Normln"/>
    <w:uiPriority w:val="1"/>
    <w:rsid w:val="31B0B1C8"/>
    <w:pPr>
      <w:spacing w:after="120" w:line="100" w:lineRule="atLeast"/>
      <w:jc w:val="left"/>
    </w:pPr>
    <w:rPr>
      <w:rFonts w:cs="Arial"/>
      <w:color w:val="00000A"/>
      <w:lang w:eastAsia="zh-CN"/>
    </w:rPr>
  </w:style>
  <w:style w:type="paragraph" w:customStyle="1" w:styleId="Tabulka">
    <w:name w:val="Tabulka"/>
    <w:basedOn w:val="Normln"/>
    <w:uiPriority w:val="1"/>
    <w:rsid w:val="31B0B1C8"/>
    <w:pPr>
      <w:spacing w:before="40" w:after="40"/>
    </w:pPr>
    <w:rPr>
      <w:i/>
      <w:iCs/>
      <w:sz w:val="24"/>
      <w:szCs w:val="24"/>
    </w:rPr>
  </w:style>
  <w:style w:type="character" w:customStyle="1" w:styleId="StylNadpis4Mal9bChar">
    <w:name w:val="Styl Nadpis 4 + Malá 9 b. Char"/>
    <w:link w:val="StylNadpis4Mal9b"/>
    <w:uiPriority w:val="99"/>
    <w:rsid w:val="31B0B1C8"/>
    <w:rPr>
      <w:rFonts w:ascii="Arial" w:hAnsi="Arial" w:cs="Arial"/>
      <w:b/>
      <w:bCs/>
      <w:caps/>
      <w:noProof w:val="0"/>
      <w:lang w:eastAsia="ar-SA"/>
    </w:rPr>
  </w:style>
  <w:style w:type="paragraph" w:customStyle="1" w:styleId="StylNadpis4Mal9b">
    <w:name w:val="Styl Nadpis 4 + Malá 9 b."/>
    <w:basedOn w:val="Nadpis3"/>
    <w:link w:val="StylNadpis4Mal9bChar"/>
    <w:uiPriority w:val="99"/>
    <w:rsid w:val="31B0B1C8"/>
    <w:pPr>
      <w:keepLines/>
      <w:tabs>
        <w:tab w:val="left" w:pos="1418"/>
        <w:tab w:val="num" w:pos="1560"/>
        <w:tab w:val="right" w:pos="9639"/>
      </w:tabs>
      <w:spacing w:before="240" w:after="120" w:line="240" w:lineRule="atLeast"/>
      <w:ind w:left="1418" w:hanging="851"/>
      <w:jc w:val="left"/>
    </w:pPr>
    <w:rPr>
      <w:rFonts w:cs="Arial"/>
      <w:caps/>
      <w:color w:val="auto"/>
      <w:sz w:val="20"/>
      <w:szCs w:val="20"/>
      <w:lang w:eastAsia="ar-SA"/>
    </w:rPr>
  </w:style>
  <w:style w:type="character" w:customStyle="1" w:styleId="N03Char">
    <w:name w:val="N03 Char"/>
    <w:link w:val="N03"/>
    <w:uiPriority w:val="1"/>
    <w:rsid w:val="31B0B1C8"/>
    <w:rPr>
      <w:rFonts w:ascii="Arial" w:hAnsi="Arial" w:cs="Arial"/>
      <w:b/>
      <w:bCs/>
      <w:caps/>
      <w:noProof w:val="0"/>
      <w:lang w:eastAsia="ar-SA"/>
    </w:rPr>
  </w:style>
  <w:style w:type="paragraph" w:customStyle="1" w:styleId="N03">
    <w:name w:val="N03"/>
    <w:basedOn w:val="Nadpis3"/>
    <w:link w:val="N03Char"/>
    <w:uiPriority w:val="1"/>
    <w:qFormat/>
    <w:rsid w:val="31B0B1C8"/>
    <w:pPr>
      <w:tabs>
        <w:tab w:val="left" w:pos="567"/>
        <w:tab w:val="num" w:pos="1146"/>
      </w:tabs>
      <w:spacing w:before="120" w:after="120"/>
      <w:ind w:left="1146" w:hanging="720"/>
      <w:jc w:val="left"/>
    </w:pPr>
    <w:rPr>
      <w:rFonts w:cs="Arial"/>
      <w:caps/>
      <w:color w:val="auto"/>
      <w:sz w:val="20"/>
      <w:szCs w:val="20"/>
      <w:lang w:eastAsia="ar-SA"/>
    </w:rPr>
  </w:style>
  <w:style w:type="character" w:customStyle="1" w:styleId="N04Char">
    <w:name w:val="N04 Char"/>
    <w:link w:val="N04"/>
    <w:uiPriority w:val="1"/>
    <w:rsid w:val="31B0B1C8"/>
    <w:rPr>
      <w:rFonts w:ascii="Arial" w:hAnsi="Arial" w:cs="Arial"/>
      <w:b/>
      <w:bCs/>
      <w:caps/>
      <w:noProof w:val="0"/>
      <w:lang w:eastAsia="ar-SA"/>
    </w:rPr>
  </w:style>
  <w:style w:type="paragraph" w:customStyle="1" w:styleId="N04">
    <w:name w:val="N04"/>
    <w:basedOn w:val="StylNadpis4Mal9b"/>
    <w:link w:val="N04Char"/>
    <w:uiPriority w:val="1"/>
    <w:qFormat/>
    <w:rsid w:val="31B0B1C8"/>
    <w:pPr>
      <w:tabs>
        <w:tab w:val="clear" w:pos="1418"/>
        <w:tab w:val="clear" w:pos="1560"/>
        <w:tab w:val="left" w:pos="1701"/>
        <w:tab w:val="num" w:pos="1857"/>
        <w:tab w:val="left" w:pos="1418"/>
        <w:tab w:val="num" w:pos="1560"/>
      </w:tabs>
      <w:ind w:left="1857" w:hanging="864"/>
    </w:pPr>
  </w:style>
  <w:style w:type="paragraph" w:customStyle="1" w:styleId="Patalichstrnky">
    <w:name w:val="Pata liché stránky"/>
    <w:basedOn w:val="Zpat"/>
    <w:uiPriority w:val="1"/>
    <w:rsid w:val="31B0B1C8"/>
    <w:pPr>
      <w:keepLines/>
      <w:tabs>
        <w:tab w:val="clear" w:pos="4536"/>
        <w:tab w:val="center" w:pos="4320"/>
        <w:tab w:val="right" w:pos="8640"/>
        <w:tab w:val="center" w:pos="4536"/>
      </w:tabs>
      <w:spacing w:line="120" w:lineRule="auto"/>
      <w:jc w:val="center"/>
    </w:pPr>
    <w:rPr>
      <w:rFonts w:ascii="HelveticaNewE" w:hAnsi="HelveticaNewE"/>
      <w:b/>
      <w:bCs/>
    </w:rPr>
  </w:style>
  <w:style w:type="paragraph" w:customStyle="1" w:styleId="Nadpistabulky">
    <w:name w:val="Nadpis tabulky"/>
    <w:basedOn w:val="Normln"/>
    <w:uiPriority w:val="1"/>
    <w:rsid w:val="31B0B1C8"/>
    <w:pPr>
      <w:jc w:val="center"/>
    </w:pPr>
    <w:rPr>
      <w:rFonts w:ascii="FuturaT" w:hAnsi="FuturaT"/>
      <w:b/>
      <w:bCs/>
      <w:sz w:val="22"/>
      <w:szCs w:val="22"/>
      <w:lang w:eastAsia="ar-SA"/>
    </w:rPr>
  </w:style>
  <w:style w:type="paragraph" w:customStyle="1" w:styleId="rozpis1">
    <w:name w:val="rozpis1"/>
    <w:basedOn w:val="Seznamsodrkami2"/>
    <w:uiPriority w:val="1"/>
    <w:rsid w:val="31B0B1C8"/>
    <w:pPr>
      <w:tabs>
        <w:tab w:val="left" w:leader="underscore" w:pos="3969"/>
        <w:tab w:val="left" w:leader="underscore" w:pos="9072"/>
      </w:tabs>
      <w:jc w:val="both"/>
    </w:pPr>
    <w:rPr>
      <w:rFonts w:ascii="Letter Gothic CE" w:hAnsi="Letter Gothic CE"/>
      <w:b/>
      <w:bCs/>
      <w:sz w:val="16"/>
      <w:szCs w:val="16"/>
    </w:rPr>
  </w:style>
  <w:style w:type="character" w:customStyle="1" w:styleId="N02Char">
    <w:name w:val="N02 Char"/>
    <w:link w:val="N02"/>
    <w:uiPriority w:val="1"/>
    <w:rsid w:val="31B0B1C8"/>
    <w:rPr>
      <w:rFonts w:ascii="Arial" w:hAnsi="Arial" w:cs="Arial"/>
      <w:b/>
      <w:bCs/>
      <w:caps/>
      <w:noProof w:val="0"/>
      <w:sz w:val="24"/>
      <w:szCs w:val="24"/>
      <w:lang w:eastAsia="ar-SA"/>
    </w:rPr>
  </w:style>
  <w:style w:type="paragraph" w:customStyle="1" w:styleId="N02">
    <w:name w:val="N02"/>
    <w:basedOn w:val="Nadpis2"/>
    <w:link w:val="N02Char"/>
    <w:uiPriority w:val="1"/>
    <w:qFormat/>
    <w:rsid w:val="31B0B1C8"/>
    <w:pPr>
      <w:tabs>
        <w:tab w:val="num" w:pos="718"/>
      </w:tabs>
      <w:spacing w:before="120" w:after="120"/>
      <w:ind w:left="718" w:hanging="576"/>
      <w:jc w:val="left"/>
    </w:pPr>
    <w:rPr>
      <w:rFonts w:cs="Arial"/>
      <w:caps/>
      <w:u w:val="none"/>
      <w:lang w:val="cs-CZ" w:eastAsia="ar-SA"/>
    </w:rPr>
  </w:style>
  <w:style w:type="character" w:customStyle="1" w:styleId="StylZkladntextArialZarovnatdoblokuPrvndek127Char">
    <w:name w:val="Styl Základní text + Arial Zarovnat do bloku První řádek:  127 ... Char"/>
    <w:link w:val="StylZkladntextArialZarovnatdoblokuPrvndek127"/>
    <w:uiPriority w:val="1"/>
    <w:rsid w:val="31B0B1C8"/>
    <w:rPr>
      <w:noProof w:val="0"/>
    </w:rPr>
  </w:style>
  <w:style w:type="paragraph" w:customStyle="1" w:styleId="StylZkladntextArialZarovnatdoblokuPrvndek127">
    <w:name w:val="Styl Základní text + Arial Zarovnat do bloku První řádek:  127 ..."/>
    <w:basedOn w:val="Zkladntext"/>
    <w:link w:val="StylZkladntextArialZarovnatdoblokuPrvndek127Char"/>
    <w:uiPriority w:val="1"/>
    <w:rsid w:val="31B0B1C8"/>
    <w:pPr>
      <w:ind w:firstLine="720"/>
    </w:pPr>
  </w:style>
  <w:style w:type="paragraph" w:customStyle="1" w:styleId="3podnadpis">
    <w:name w:val="3. podnadpis"/>
    <w:basedOn w:val="Normln"/>
    <w:uiPriority w:val="1"/>
    <w:rsid w:val="31B0B1C8"/>
    <w:rPr>
      <w:rFonts w:eastAsia="Calibri" w:cs="Arial"/>
      <w:sz w:val="22"/>
      <w:szCs w:val="22"/>
    </w:rPr>
  </w:style>
  <w:style w:type="paragraph" w:customStyle="1" w:styleId="1text">
    <w:name w:val="1. text"/>
    <w:basedOn w:val="Normln"/>
    <w:uiPriority w:val="1"/>
    <w:rsid w:val="31B0B1C8"/>
    <w:pPr>
      <w:spacing w:after="120"/>
      <w:ind w:firstLine="567"/>
    </w:pPr>
    <w:rPr>
      <w:rFonts w:eastAsia="Calibri" w:cs="Arial"/>
      <w:sz w:val="22"/>
      <w:szCs w:val="22"/>
    </w:rPr>
  </w:style>
  <w:style w:type="paragraph" w:customStyle="1" w:styleId="odstavec0">
    <w:name w:val="odstavec"/>
    <w:basedOn w:val="Normln"/>
    <w:uiPriority w:val="1"/>
    <w:rsid w:val="31B0B1C8"/>
    <w:pPr>
      <w:ind w:firstLine="284"/>
    </w:pPr>
    <w:rPr>
      <w:sz w:val="22"/>
      <w:szCs w:val="22"/>
    </w:rPr>
  </w:style>
  <w:style w:type="paragraph" w:customStyle="1" w:styleId="western">
    <w:name w:val="western"/>
    <w:basedOn w:val="Normln"/>
    <w:uiPriority w:val="1"/>
    <w:rsid w:val="31B0B1C8"/>
    <w:pPr>
      <w:spacing w:beforeAutospacing="1" w:after="119"/>
      <w:jc w:val="left"/>
    </w:pPr>
    <w:rPr>
      <w:rFonts w:ascii="Times New Roman" w:eastAsia="Calibri" w:hAnsi="Times New Roman"/>
      <w:color w:val="000000" w:themeColor="text1"/>
      <w:sz w:val="24"/>
      <w:szCs w:val="24"/>
    </w:rPr>
  </w:style>
  <w:style w:type="paragraph" w:customStyle="1" w:styleId="Styl5">
    <w:name w:val="Styl5"/>
    <w:basedOn w:val="Normln"/>
    <w:uiPriority w:val="1"/>
    <w:rsid w:val="31B0B1C8"/>
    <w:pPr>
      <w:spacing w:before="240" w:line="360" w:lineRule="auto"/>
      <w:ind w:firstLine="709"/>
    </w:pPr>
    <w:rPr>
      <w:b/>
      <w:bCs/>
      <w:sz w:val="28"/>
      <w:szCs w:val="28"/>
    </w:rPr>
  </w:style>
  <w:style w:type="paragraph" w:customStyle="1" w:styleId="odsazen3">
    <w:name w:val="odsazení 3"/>
    <w:rsid w:val="00A75B6A"/>
    <w:pPr>
      <w:numPr>
        <w:numId w:val="197"/>
      </w:numPr>
      <w:spacing w:after="120"/>
      <w:jc w:val="both"/>
    </w:pPr>
    <w:rPr>
      <w:rFonts w:ascii="Arial" w:hAnsi="Arial"/>
      <w:color w:val="000000"/>
      <w:sz w:val="22"/>
    </w:rPr>
  </w:style>
  <w:style w:type="paragraph" w:customStyle="1" w:styleId="odsazen2">
    <w:name w:val="odsazení 2"/>
    <w:basedOn w:val="odsazen3"/>
    <w:rsid w:val="00A75B6A"/>
  </w:style>
  <w:style w:type="character" w:customStyle="1" w:styleId="aNadpis1CharChar">
    <w:name w:val="a Nadpis 1 Char Char"/>
    <w:link w:val="aNadpis1"/>
    <w:uiPriority w:val="1"/>
    <w:rsid w:val="31B0B1C8"/>
    <w:rPr>
      <w:rFonts w:ascii="Cambria" w:hAnsi="Cambria"/>
      <w:b/>
      <w:bCs/>
      <w:smallCaps/>
      <w:noProof w:val="0"/>
      <w:color w:val="365F91" w:themeColor="accent1" w:themeShade="BF"/>
      <w:sz w:val="24"/>
      <w:szCs w:val="24"/>
    </w:rPr>
  </w:style>
  <w:style w:type="paragraph" w:customStyle="1" w:styleId="aNadpis1">
    <w:name w:val="a Nadpis 1"/>
    <w:basedOn w:val="Nadpis1"/>
    <w:next w:val="Zkladntext-prvnodsazen"/>
    <w:link w:val="aNadpis1CharChar"/>
    <w:uiPriority w:val="1"/>
    <w:rsid w:val="31B0B1C8"/>
    <w:pPr>
      <w:tabs>
        <w:tab w:val="num" w:pos="432"/>
        <w:tab w:val="left" w:pos="540"/>
        <w:tab w:val="right" w:pos="10440"/>
      </w:tabs>
      <w:spacing w:before="720" w:after="120"/>
      <w:ind w:left="432" w:hanging="432"/>
    </w:pPr>
    <w:rPr>
      <w:rFonts w:ascii="Cambria" w:hAnsi="Cambria"/>
      <w:smallCaps/>
      <w:color w:val="365F91" w:themeColor="accent1" w:themeShade="BF"/>
      <w:sz w:val="24"/>
      <w:szCs w:val="24"/>
      <w:u w:val="none"/>
      <w:lang w:val="cs-CZ"/>
    </w:rPr>
  </w:style>
  <w:style w:type="paragraph" w:customStyle="1" w:styleId="a1Nadpis2">
    <w:name w:val="a)1 Nadpis 2"/>
    <w:basedOn w:val="Nadpis2"/>
    <w:next w:val="Zkladntext"/>
    <w:uiPriority w:val="1"/>
    <w:rsid w:val="31B0B1C8"/>
    <w:pPr>
      <w:tabs>
        <w:tab w:val="num" w:pos="576"/>
      </w:tabs>
      <w:spacing w:before="360" w:after="120"/>
      <w:ind w:left="576" w:hanging="576"/>
      <w:jc w:val="left"/>
    </w:pPr>
    <w:rPr>
      <w:smallCaps/>
      <w:sz w:val="22"/>
      <w:szCs w:val="22"/>
      <w:u w:val="none"/>
      <w:lang w:val="cs-CZ"/>
    </w:rPr>
  </w:style>
  <w:style w:type="paragraph" w:customStyle="1" w:styleId="a11Nadpis3">
    <w:name w:val="a)1.1 Nadpis 3"/>
    <w:basedOn w:val="Nadpis3"/>
    <w:next w:val="Zkladntext"/>
    <w:uiPriority w:val="1"/>
    <w:rsid w:val="31B0B1C8"/>
    <w:pPr>
      <w:keepNext w:val="0"/>
      <w:tabs>
        <w:tab w:val="num" w:pos="1260"/>
      </w:tabs>
      <w:spacing w:before="240"/>
      <w:ind w:left="1260" w:hanging="720"/>
      <w:jc w:val="left"/>
    </w:pPr>
    <w:rPr>
      <w:smallCaps/>
      <w:color w:val="000000" w:themeColor="text1"/>
    </w:rPr>
  </w:style>
  <w:style w:type="paragraph" w:customStyle="1" w:styleId="a111Nadpis4">
    <w:name w:val="a)1.1.1 Nadpis 4"/>
    <w:basedOn w:val="Nadpis4"/>
    <w:next w:val="Normln"/>
    <w:uiPriority w:val="1"/>
    <w:rsid w:val="31B0B1C8"/>
    <w:pPr>
      <w:keepNext w:val="0"/>
      <w:tabs>
        <w:tab w:val="num" w:pos="864"/>
      </w:tabs>
      <w:spacing w:before="160"/>
      <w:ind w:left="864" w:hanging="864"/>
      <w:jc w:val="left"/>
    </w:pPr>
    <w:rPr>
      <w:smallCaps/>
      <w:sz w:val="20"/>
      <w:szCs w:val="20"/>
      <w:lang w:val="en-GB"/>
    </w:rPr>
  </w:style>
  <w:style w:type="paragraph" w:customStyle="1" w:styleId="a1111Nadpis5">
    <w:name w:val="a)1.1.1.1Nadpis 5"/>
    <w:basedOn w:val="Nadpis5"/>
    <w:uiPriority w:val="1"/>
    <w:rsid w:val="31B0B1C8"/>
    <w:pPr>
      <w:keepNext w:val="0"/>
      <w:tabs>
        <w:tab w:val="num" w:pos="1008"/>
      </w:tabs>
      <w:ind w:left="1008" w:hanging="1008"/>
      <w:jc w:val="left"/>
    </w:pPr>
    <w:rPr>
      <w:i/>
      <w:iCs/>
      <w:smallCaps/>
      <w:sz w:val="20"/>
      <w:szCs w:val="20"/>
      <w:lang w:val="en-GB"/>
    </w:rPr>
  </w:style>
  <w:style w:type="paragraph" w:customStyle="1" w:styleId="Standard">
    <w:name w:val="Standard"/>
    <w:rsid w:val="00A75B6A"/>
    <w:pPr>
      <w:widowControl w:val="0"/>
      <w:suppressAutoHyphens/>
      <w:autoSpaceDN w:val="0"/>
    </w:pPr>
    <w:rPr>
      <w:rFonts w:eastAsia="Arial Unicode MS" w:cs="Tahoma"/>
      <w:kern w:val="3"/>
      <w:sz w:val="24"/>
      <w:szCs w:val="24"/>
    </w:rPr>
  </w:style>
  <w:style w:type="character" w:customStyle="1" w:styleId="Odstavec1Char">
    <w:name w:val="Odstavec 1 Char"/>
    <w:link w:val="Odstavec1"/>
    <w:uiPriority w:val="1"/>
    <w:rsid w:val="31B0B1C8"/>
    <w:rPr>
      <w:rFonts w:ascii="Arial" w:hAnsi="Arial" w:cs="Calibri"/>
      <w:noProof w:val="0"/>
    </w:rPr>
  </w:style>
  <w:style w:type="paragraph" w:customStyle="1" w:styleId="Odstavec1">
    <w:name w:val="Odstavec 1"/>
    <w:basedOn w:val="Normln"/>
    <w:link w:val="Odstavec1Char"/>
    <w:uiPriority w:val="1"/>
    <w:qFormat/>
    <w:rsid w:val="31B0B1C8"/>
    <w:pPr>
      <w:tabs>
        <w:tab w:val="left" w:pos="720"/>
      </w:tabs>
      <w:spacing w:before="80"/>
      <w:ind w:left="720" w:firstLine="624"/>
    </w:pPr>
    <w:rPr>
      <w:rFonts w:cs="Calibri"/>
    </w:rPr>
  </w:style>
  <w:style w:type="character" w:customStyle="1" w:styleId="Odrky1Char">
    <w:name w:val="Odrážky 1 Char"/>
    <w:link w:val="Odrky1"/>
    <w:uiPriority w:val="1"/>
    <w:rsid w:val="31B0B1C8"/>
    <w:rPr>
      <w:rFonts w:ascii="Arial" w:hAnsi="Arial" w:cs="Calibri"/>
      <w:noProof w:val="0"/>
    </w:rPr>
  </w:style>
  <w:style w:type="paragraph" w:customStyle="1" w:styleId="Odrky1">
    <w:name w:val="Odrážky 1"/>
    <w:basedOn w:val="Normln"/>
    <w:link w:val="Odrky1Char"/>
    <w:uiPriority w:val="1"/>
    <w:qFormat/>
    <w:rsid w:val="31B0B1C8"/>
    <w:pPr>
      <w:numPr>
        <w:numId w:val="198"/>
      </w:numPr>
      <w:tabs>
        <w:tab w:val="left" w:pos="720"/>
        <w:tab w:val="left" w:pos="964"/>
      </w:tabs>
      <w:spacing w:before="60"/>
      <w:ind w:left="964" w:hanging="244"/>
    </w:pPr>
    <w:rPr>
      <w:rFonts w:cs="Calibri"/>
    </w:rPr>
  </w:style>
  <w:style w:type="paragraph" w:customStyle="1" w:styleId="h1">
    <w:name w:val="h.1)"/>
    <w:basedOn w:val="Normln"/>
    <w:uiPriority w:val="1"/>
    <w:rsid w:val="31B0B1C8"/>
    <w:pPr>
      <w:numPr>
        <w:ilvl w:val="4"/>
        <w:numId w:val="199"/>
      </w:numPr>
      <w:spacing w:line="288" w:lineRule="auto"/>
    </w:pPr>
    <w:rPr>
      <w:rFonts w:ascii="Calibri" w:eastAsia="SimSun" w:hAnsi="Calibri" w:cs="Calibri"/>
      <w:color w:val="404040" w:themeColor="text1" w:themeTint="BF"/>
      <w:sz w:val="22"/>
      <w:szCs w:val="22"/>
      <w:lang w:eastAsia="ar-SA"/>
    </w:rPr>
  </w:style>
  <w:style w:type="paragraph" w:customStyle="1" w:styleId="i1">
    <w:name w:val="i.1)"/>
    <w:basedOn w:val="Normln"/>
    <w:uiPriority w:val="1"/>
    <w:rsid w:val="31B0B1C8"/>
    <w:pPr>
      <w:numPr>
        <w:ilvl w:val="4"/>
        <w:numId w:val="200"/>
      </w:numPr>
      <w:spacing w:line="288" w:lineRule="auto"/>
    </w:pPr>
    <w:rPr>
      <w:rFonts w:ascii="Calibri" w:eastAsia="SimSun" w:hAnsi="Calibri" w:cs="Calibri"/>
      <w:color w:val="404040" w:themeColor="text1" w:themeTint="BF"/>
      <w:sz w:val="22"/>
      <w:szCs w:val="22"/>
      <w:lang w:eastAsia="ar-SA"/>
    </w:rPr>
  </w:style>
  <w:style w:type="paragraph" w:customStyle="1" w:styleId="j1">
    <w:name w:val="j.1)"/>
    <w:basedOn w:val="Normln"/>
    <w:uiPriority w:val="1"/>
    <w:rsid w:val="31B0B1C8"/>
    <w:pPr>
      <w:numPr>
        <w:ilvl w:val="4"/>
        <w:numId w:val="201"/>
      </w:numPr>
      <w:spacing w:line="288" w:lineRule="auto"/>
    </w:pPr>
    <w:rPr>
      <w:rFonts w:ascii="Calibri" w:eastAsia="SimSun" w:hAnsi="Calibri" w:cs="Calibri"/>
      <w:color w:val="404040" w:themeColor="text1" w:themeTint="BF"/>
      <w:sz w:val="22"/>
      <w:szCs w:val="22"/>
      <w:lang w:eastAsia="ar-SA"/>
    </w:rPr>
  </w:style>
  <w:style w:type="paragraph" w:customStyle="1" w:styleId="n1">
    <w:name w:val="n.1)"/>
    <w:basedOn w:val="Normln"/>
    <w:uiPriority w:val="1"/>
    <w:rsid w:val="31B0B1C8"/>
    <w:pPr>
      <w:numPr>
        <w:ilvl w:val="4"/>
        <w:numId w:val="202"/>
      </w:numPr>
      <w:spacing w:line="288" w:lineRule="auto"/>
    </w:pPr>
    <w:rPr>
      <w:rFonts w:ascii="Calibri" w:eastAsia="SimSun" w:hAnsi="Calibri" w:cs="Calibri"/>
      <w:color w:val="404040" w:themeColor="text1" w:themeTint="BF"/>
      <w:sz w:val="22"/>
      <w:szCs w:val="22"/>
      <w:lang w:eastAsia="ar-SA"/>
    </w:rPr>
  </w:style>
  <w:style w:type="character" w:styleId="Znakapoznpodarou">
    <w:name w:val="footnote reference"/>
    <w:semiHidden/>
    <w:unhideWhenUsed/>
    <w:rsid w:val="00A75B6A"/>
    <w:rPr>
      <w:vertAlign w:val="superscript"/>
    </w:rPr>
  </w:style>
  <w:style w:type="character" w:styleId="Zdraznnintenzivn">
    <w:name w:val="Intense Emphasis"/>
    <w:uiPriority w:val="21"/>
    <w:qFormat/>
    <w:rsid w:val="00A75B6A"/>
    <w:rPr>
      <w:b/>
      <w:bCs/>
      <w:i/>
      <w:iCs/>
      <w:color w:val="4F81BD"/>
    </w:rPr>
  </w:style>
  <w:style w:type="character" w:customStyle="1" w:styleId="WW8Num2z0">
    <w:name w:val="WW8Num2z0"/>
    <w:rsid w:val="00A75B6A"/>
    <w:rPr>
      <w:rFonts w:ascii="Times New Roman" w:hAnsi="Times New Roman" w:cs="Times New Roman" w:hint="default"/>
    </w:rPr>
  </w:style>
  <w:style w:type="character" w:customStyle="1" w:styleId="Standardnpsmoodstavce1">
    <w:name w:val="Standardní písmo odstavce1"/>
    <w:rsid w:val="00A75B6A"/>
  </w:style>
  <w:style w:type="character" w:customStyle="1" w:styleId="Standardnpsmoodstavce2">
    <w:name w:val="Standardní písmo odstavce2"/>
    <w:rsid w:val="00A75B6A"/>
  </w:style>
  <w:style w:type="character" w:customStyle="1" w:styleId="ListLabel1">
    <w:name w:val="ListLabel 1"/>
    <w:rsid w:val="00A75B6A"/>
    <w:rPr>
      <w:rFonts w:ascii="Calibri" w:hAnsi="Calibri" w:cs="Calibri" w:hint="default"/>
    </w:rPr>
  </w:style>
  <w:style w:type="character" w:customStyle="1" w:styleId="ListLabel2">
    <w:name w:val="ListLabel 2"/>
    <w:rsid w:val="00A75B6A"/>
    <w:rPr>
      <w:rFonts w:ascii="Courier New" w:hAnsi="Courier New" w:cs="Courier New" w:hint="default"/>
    </w:rPr>
  </w:style>
  <w:style w:type="character" w:customStyle="1" w:styleId="Odrky">
    <w:name w:val="Odrážky"/>
    <w:rsid w:val="00A75B6A"/>
    <w:rPr>
      <w:rFonts w:ascii="OpenSymbol" w:eastAsia="OpenSymbol" w:hAnsi="OpenSymbol" w:cs="OpenSymbol" w:hint="eastAsia"/>
    </w:rPr>
  </w:style>
  <w:style w:type="character" w:customStyle="1" w:styleId="TextbublinyChar1">
    <w:name w:val="Text bubliny Char1"/>
    <w:rsid w:val="00A75B6A"/>
    <w:rPr>
      <w:rFonts w:ascii="Tahoma" w:eastAsia="SimSun" w:hAnsi="Tahoma" w:cs="Tahoma" w:hint="default"/>
      <w:kern w:val="2"/>
      <w:sz w:val="16"/>
      <w:szCs w:val="16"/>
    </w:rPr>
  </w:style>
  <w:style w:type="character" w:customStyle="1" w:styleId="WW8Num4z1">
    <w:name w:val="WW8Num4z1"/>
    <w:rsid w:val="00A75B6A"/>
    <w:rPr>
      <w:rFonts w:ascii="Courier New" w:hAnsi="Courier New" w:cs="Courier New" w:hint="default"/>
    </w:rPr>
  </w:style>
  <w:style w:type="character" w:customStyle="1" w:styleId="WW8Num4z2">
    <w:name w:val="WW8Num4z2"/>
    <w:rsid w:val="00A75B6A"/>
    <w:rPr>
      <w:rFonts w:ascii="Wingdings" w:hAnsi="Wingdings" w:cs="Wingdings" w:hint="default"/>
    </w:rPr>
  </w:style>
  <w:style w:type="character" w:customStyle="1" w:styleId="WW8Num4z3">
    <w:name w:val="WW8Num4z3"/>
    <w:rsid w:val="00A75B6A"/>
    <w:rPr>
      <w:rFonts w:ascii="Symbol" w:hAnsi="Symbol" w:cs="Symbol" w:hint="default"/>
    </w:rPr>
  </w:style>
  <w:style w:type="character" w:customStyle="1" w:styleId="Symbolyproslovn">
    <w:name w:val="Symboly pro číslování"/>
    <w:rsid w:val="00A75B6A"/>
  </w:style>
  <w:style w:type="character" w:customStyle="1" w:styleId="ZhlavChar1">
    <w:name w:val="Záhlaví Char1"/>
    <w:basedOn w:val="Standardnpsmoodstavce"/>
    <w:semiHidden/>
    <w:locked/>
    <w:rsid w:val="00A75B6A"/>
    <w:rPr>
      <w:rFonts w:ascii="Calibri" w:eastAsia="SimSun" w:hAnsi="Calibri" w:cs="Calibri"/>
      <w:color w:val="404040"/>
      <w:kern w:val="2"/>
      <w:lang w:eastAsia="ar-SA"/>
    </w:rPr>
  </w:style>
  <w:style w:type="character" w:customStyle="1" w:styleId="ZpatChar1">
    <w:name w:val="Zápatí Char1"/>
    <w:basedOn w:val="Standardnpsmoodstavce"/>
    <w:semiHidden/>
    <w:locked/>
    <w:rsid w:val="00A75B6A"/>
    <w:rPr>
      <w:rFonts w:ascii="Calibri" w:eastAsia="SimSun" w:hAnsi="Calibri" w:cs="Calibri"/>
      <w:color w:val="404040"/>
      <w:kern w:val="2"/>
      <w:lang w:eastAsia="ar-SA"/>
    </w:rPr>
  </w:style>
  <w:style w:type="character" w:customStyle="1" w:styleId="TextbublinyChar2">
    <w:name w:val="Text bubliny Char2"/>
    <w:basedOn w:val="Standardnpsmoodstavce"/>
    <w:uiPriority w:val="99"/>
    <w:semiHidden/>
    <w:locked/>
    <w:rsid w:val="00A75B6A"/>
    <w:rPr>
      <w:rFonts w:ascii="Tahoma" w:eastAsia="SimSun" w:hAnsi="Tahoma" w:cs="Tahoma"/>
      <w:color w:val="404040"/>
      <w:kern w:val="2"/>
      <w:sz w:val="16"/>
      <w:szCs w:val="16"/>
      <w:lang w:eastAsia="ar-SA"/>
    </w:rPr>
  </w:style>
  <w:style w:type="character" w:customStyle="1" w:styleId="ZkladntextodsazenChar1">
    <w:name w:val="Základní text odsazený Char1"/>
    <w:basedOn w:val="Standardnpsmoodstavce"/>
    <w:link w:val="Zkladntextodsazen"/>
    <w:uiPriority w:val="99"/>
    <w:rsid w:val="31B0B1C8"/>
    <w:rPr>
      <w:rFonts w:ascii="Arial" w:eastAsia="Times New Roman" w:hAnsi="Arial" w:cs="Times New Roman"/>
      <w:noProof w:val="0"/>
      <w:sz w:val="22"/>
      <w:szCs w:val="22"/>
      <w:lang w:val="cs-CZ"/>
    </w:rPr>
  </w:style>
  <w:style w:type="character" w:customStyle="1" w:styleId="OdstavecZ1CharChar">
    <w:name w:val="Odstavec_Z1 Char Char"/>
    <w:rsid w:val="00A75B6A"/>
    <w:rPr>
      <w:rFonts w:ascii="Arial Narrow" w:hAnsi="Arial Narrow" w:hint="default"/>
      <w:sz w:val="22"/>
      <w:lang w:val="cs-CZ" w:eastAsia="cs-CZ" w:bidi="ar-SA"/>
    </w:rPr>
  </w:style>
  <w:style w:type="character" w:customStyle="1" w:styleId="CitaceChar">
    <w:name w:val="Citace Char"/>
    <w:uiPriority w:val="29"/>
    <w:locked/>
    <w:rsid w:val="00A75B6A"/>
    <w:rPr>
      <w:rFonts w:ascii="Calibri" w:eastAsia="Calibri" w:hAnsi="Calibri" w:hint="default"/>
      <w:i/>
      <w:iCs/>
      <w:color w:val="000000"/>
      <w:sz w:val="24"/>
      <w:szCs w:val="24"/>
    </w:rPr>
  </w:style>
  <w:style w:type="character" w:customStyle="1" w:styleId="WW-Absatz-Standardschriftart">
    <w:name w:val="WW-Absatz-Standardschriftart"/>
    <w:rsid w:val="00A75B6A"/>
  </w:style>
  <w:style w:type="character" w:customStyle="1" w:styleId="technickzprvaCharCharCharChar1">
    <w:name w:val="technická zpráva Char Char Char Char1"/>
    <w:rsid w:val="00A75B6A"/>
    <w:rPr>
      <w:rFonts w:ascii="Arial Narrow" w:hAnsi="Arial Narrow" w:hint="default"/>
      <w:sz w:val="22"/>
      <w:lang w:val="cs-CZ" w:eastAsia="cs-CZ" w:bidi="ar-SA"/>
    </w:rPr>
  </w:style>
  <w:style w:type="character" w:customStyle="1" w:styleId="ZhlavneboZpat">
    <w:name w:val="Záhlaví nebo Zápatí_"/>
    <w:rsid w:val="00A75B6A"/>
    <w:rPr>
      <w:rFonts w:ascii="Times New Roman" w:eastAsia="Times New Roman" w:hAnsi="Times New Roman" w:cs="Times New Roman" w:hint="default"/>
      <w:b w:val="0"/>
      <w:bCs w:val="0"/>
      <w:i w:val="0"/>
      <w:iCs w:val="0"/>
      <w:smallCaps w:val="0"/>
      <w:strike w:val="0"/>
      <w:dstrike w:val="0"/>
      <w:sz w:val="16"/>
      <w:szCs w:val="16"/>
      <w:u w:val="none"/>
      <w:effect w:val="none"/>
    </w:rPr>
  </w:style>
  <w:style w:type="character" w:customStyle="1" w:styleId="ZhlavneboZpat0">
    <w:name w:val="Záhlaví nebo Zápatí"/>
    <w:rsid w:val="00A75B6A"/>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cs-CZ"/>
    </w:rPr>
  </w:style>
  <w:style w:type="character" w:customStyle="1" w:styleId="selectableonclick">
    <w:name w:val="selectableonclick"/>
    <w:rsid w:val="00A75B6A"/>
  </w:style>
  <w:style w:type="character" w:customStyle="1" w:styleId="NadpisTabObrChar">
    <w:name w:val="NadpisTabObr Char"/>
    <w:rsid w:val="00A75B6A"/>
    <w:rPr>
      <w:rFonts w:ascii="Arial" w:hAnsi="Arial" w:cs="Arial" w:hint="default"/>
      <w:b/>
      <w:bCs w:val="0"/>
      <w:lang w:val="cs-CZ" w:eastAsia="ar-SA" w:bidi="ar-SA"/>
    </w:rPr>
  </w:style>
  <w:style w:type="character" w:customStyle="1" w:styleId="Zkladntext10">
    <w:name w:val="Základní text 1"/>
    <w:rsid w:val="00A75B6A"/>
    <w:rPr>
      <w:rFonts w:ascii="Arial" w:hAnsi="Arial" w:cs="Arial" w:hint="default"/>
      <w:color w:val="000000"/>
      <w:sz w:val="20"/>
      <w:lang w:val="cs-CZ" w:eastAsia="cs-CZ" w:bidi="ar-SA"/>
    </w:rPr>
  </w:style>
  <w:style w:type="numbering" w:customStyle="1" w:styleId="Styl1PB">
    <w:name w:val="Styl1PBŘ"/>
    <w:uiPriority w:val="99"/>
    <w:rsid w:val="00A75B6A"/>
    <w:pPr>
      <w:numPr>
        <w:numId w:val="203"/>
      </w:numPr>
    </w:pPr>
  </w:style>
  <w:style w:type="paragraph" w:customStyle="1" w:styleId="EBM5">
    <w:name w:val="EBM_5"/>
    <w:basedOn w:val="EBM3"/>
    <w:link w:val="EBM5Char"/>
    <w:uiPriority w:val="1"/>
    <w:qFormat/>
    <w:rsid w:val="31B0B1C8"/>
    <w:rPr>
      <w:rFonts w:ascii="Calibri" w:hAnsi="Calibri"/>
      <w:color w:val="262626" w:themeColor="text1" w:themeTint="D9"/>
    </w:rPr>
  </w:style>
  <w:style w:type="character" w:customStyle="1" w:styleId="EBMXChar">
    <w:name w:val="EBM_X Char"/>
    <w:basedOn w:val="OdstavecseseznamemChar"/>
    <w:link w:val="EBMX"/>
    <w:uiPriority w:val="1"/>
    <w:rsid w:val="31B0B1C8"/>
    <w:rPr>
      <w:rFonts w:ascii="Arial" w:hAnsi="Arial"/>
      <w:b/>
      <w:bCs/>
      <w:noProof w:val="0"/>
      <w:sz w:val="36"/>
      <w:szCs w:val="36"/>
    </w:rPr>
  </w:style>
  <w:style w:type="character" w:customStyle="1" w:styleId="EBM2Char">
    <w:name w:val="EBM_2 Char"/>
    <w:basedOn w:val="EBMXChar"/>
    <w:link w:val="EBM2"/>
    <w:uiPriority w:val="1"/>
    <w:rsid w:val="31B0B1C8"/>
    <w:rPr>
      <w:rFonts w:ascii="Arial" w:hAnsi="Arial" w:cs="Calibri"/>
      <w:b/>
      <w:bCs/>
      <w:noProof w:val="0"/>
      <w:sz w:val="28"/>
      <w:szCs w:val="28"/>
      <w:lang w:val="sk-SK"/>
    </w:rPr>
  </w:style>
  <w:style w:type="character" w:customStyle="1" w:styleId="EBM3Char">
    <w:name w:val="EBM_3 Char"/>
    <w:basedOn w:val="EBM2Char"/>
    <w:link w:val="EBM3"/>
    <w:uiPriority w:val="1"/>
    <w:rsid w:val="31B0B1C8"/>
    <w:rPr>
      <w:rFonts w:ascii="Arial" w:hAnsi="Arial" w:cs="Calibri"/>
      <w:b/>
      <w:bCs/>
      <w:noProof w:val="0"/>
      <w:sz w:val="28"/>
      <w:szCs w:val="28"/>
      <w:lang w:val="sk-SK"/>
    </w:rPr>
  </w:style>
  <w:style w:type="character" w:customStyle="1" w:styleId="EBM5Char">
    <w:name w:val="EBM_5 Char"/>
    <w:basedOn w:val="EBM3Char"/>
    <w:link w:val="EBM5"/>
    <w:uiPriority w:val="1"/>
    <w:rsid w:val="31B0B1C8"/>
    <w:rPr>
      <w:rFonts w:ascii="Calibri" w:hAnsi="Calibri" w:cs="Calibri"/>
      <w:b/>
      <w:bCs/>
      <w:noProof w:val="0"/>
      <w:color w:val="262626" w:themeColor="text1" w:themeTint="D9"/>
      <w:sz w:val="28"/>
      <w:szCs w:val="28"/>
      <w:lang w:val="sk-SK"/>
    </w:rPr>
  </w:style>
  <w:style w:type="paragraph" w:customStyle="1" w:styleId="EBM6">
    <w:name w:val="EBM_6"/>
    <w:basedOn w:val="EBMtext"/>
    <w:link w:val="EBM6Char"/>
    <w:uiPriority w:val="1"/>
    <w:qFormat/>
    <w:rsid w:val="31B0B1C8"/>
    <w:pPr>
      <w:spacing w:before="240"/>
      <w:ind w:left="633"/>
    </w:pPr>
    <w:rPr>
      <w:b/>
      <w:bCs/>
      <w:sz w:val="32"/>
      <w:szCs w:val="32"/>
      <w:u w:val="single"/>
    </w:rPr>
  </w:style>
  <w:style w:type="paragraph" w:customStyle="1" w:styleId="EBM61">
    <w:name w:val="EBM_6_1"/>
    <w:basedOn w:val="EBMtext"/>
    <w:link w:val="EBM61Char"/>
    <w:uiPriority w:val="1"/>
    <w:qFormat/>
    <w:rsid w:val="31B0B1C8"/>
    <w:pPr>
      <w:numPr>
        <w:ilvl w:val="1"/>
        <w:numId w:val="204"/>
      </w:numPr>
      <w:spacing w:before="240" w:line="276" w:lineRule="auto"/>
      <w:ind w:left="1276" w:hanging="574"/>
    </w:pPr>
  </w:style>
  <w:style w:type="character" w:customStyle="1" w:styleId="EBM6Char">
    <w:name w:val="EBM_6 Char"/>
    <w:basedOn w:val="EBMtextChar"/>
    <w:link w:val="EBM6"/>
    <w:uiPriority w:val="1"/>
    <w:rsid w:val="31B0B1C8"/>
    <w:rPr>
      <w:rFonts w:asciiTheme="minorHAnsi" w:eastAsia="Times New Roman" w:hAnsiTheme="minorHAnsi" w:cs="Arial"/>
      <w:b/>
      <w:bCs/>
      <w:noProof w:val="0"/>
      <w:color w:val="262626" w:themeColor="text1" w:themeTint="D9"/>
      <w:sz w:val="32"/>
      <w:szCs w:val="32"/>
      <w:u w:val="single"/>
      <w:lang w:val="sk-SK"/>
    </w:rPr>
  </w:style>
  <w:style w:type="paragraph" w:customStyle="1" w:styleId="EBM62">
    <w:name w:val="EBM_6_2"/>
    <w:basedOn w:val="Normln"/>
    <w:link w:val="EBM62Char"/>
    <w:uiPriority w:val="1"/>
    <w:qFormat/>
    <w:rsid w:val="31B0B1C8"/>
    <w:pPr>
      <w:numPr>
        <w:ilvl w:val="2"/>
        <w:numId w:val="204"/>
      </w:numPr>
      <w:tabs>
        <w:tab w:val="left" w:pos="1701"/>
      </w:tabs>
      <w:spacing w:before="120" w:line="276" w:lineRule="auto"/>
      <w:ind w:left="1418" w:hanging="698"/>
    </w:pPr>
    <w:rPr>
      <w:rFonts w:ascii="Calibri" w:hAnsi="Calibri" w:cs="Arial"/>
      <w:color w:val="262626" w:themeColor="text1" w:themeTint="D9"/>
      <w:sz w:val="22"/>
      <w:szCs w:val="22"/>
    </w:rPr>
  </w:style>
  <w:style w:type="character" w:customStyle="1" w:styleId="EBM61Char">
    <w:name w:val="EBM_6_1 Char"/>
    <w:basedOn w:val="EBMtextChar"/>
    <w:link w:val="EBM61"/>
    <w:uiPriority w:val="1"/>
    <w:rsid w:val="31B0B1C8"/>
    <w:rPr>
      <w:rFonts w:asciiTheme="minorHAnsi" w:eastAsia="Times New Roman" w:hAnsiTheme="minorHAnsi" w:cs="Arial"/>
      <w:noProof w:val="0"/>
      <w:color w:val="262626" w:themeColor="text1" w:themeTint="D9"/>
      <w:sz w:val="22"/>
      <w:szCs w:val="22"/>
      <w:lang w:val="sk-SK"/>
    </w:rPr>
  </w:style>
  <w:style w:type="character" w:customStyle="1" w:styleId="EBM62Char">
    <w:name w:val="EBM_6_2 Char"/>
    <w:basedOn w:val="Standardnpsmoodstavce"/>
    <w:link w:val="EBM62"/>
    <w:uiPriority w:val="1"/>
    <w:rsid w:val="31B0B1C8"/>
    <w:rPr>
      <w:rFonts w:ascii="Calibri" w:eastAsia="Times New Roman" w:hAnsi="Calibri" w:cs="Arial"/>
      <w:noProof w:val="0"/>
      <w:color w:val="262626" w:themeColor="text1" w:themeTint="D9"/>
      <w:sz w:val="22"/>
      <w:szCs w:val="22"/>
      <w:lang w:val="cs-CZ"/>
    </w:rPr>
  </w:style>
  <w:style w:type="character" w:customStyle="1" w:styleId="Nadpis51">
    <w:name w:val="Nadpis #5_"/>
    <w:basedOn w:val="Standardnpsmoodstavce"/>
    <w:link w:val="Nadpis52"/>
    <w:uiPriority w:val="1"/>
    <w:rsid w:val="31B0B1C8"/>
    <w:rPr>
      <w:b/>
      <w:bCs/>
      <w:noProof w:val="0"/>
      <w:sz w:val="21"/>
      <w:szCs w:val="21"/>
      <w:lang w:val="cs-CZ"/>
    </w:rPr>
  </w:style>
  <w:style w:type="character" w:customStyle="1" w:styleId="Zkladntext20">
    <w:name w:val="Základní text2"/>
    <w:basedOn w:val="Zkladntext0"/>
    <w:uiPriority w:val="1"/>
    <w:rsid w:val="31B0B1C8"/>
    <w:rPr>
      <w:rFonts w:ascii="Arial" w:eastAsia="Arial" w:hAnsi="Arial" w:cs="Arial"/>
      <w:b w:val="0"/>
      <w:bCs w:val="0"/>
      <w:i w:val="0"/>
      <w:iCs w:val="0"/>
      <w:caps w:val="0"/>
      <w:smallCaps w:val="0"/>
      <w:strike w:val="0"/>
      <w:dstrike w:val="0"/>
      <w:noProof w:val="0"/>
      <w:color w:val="000000" w:themeColor="text1"/>
      <w:sz w:val="21"/>
      <w:szCs w:val="21"/>
      <w:u w:val="single"/>
    </w:rPr>
  </w:style>
  <w:style w:type="character" w:customStyle="1" w:styleId="ZkladntextTun">
    <w:name w:val="Základní text + Tučné"/>
    <w:basedOn w:val="Zkladntext0"/>
    <w:uiPriority w:val="1"/>
    <w:rsid w:val="31B0B1C8"/>
    <w:rPr>
      <w:rFonts w:ascii="Arial" w:eastAsia="Arial" w:hAnsi="Arial" w:cs="Arial"/>
      <w:b/>
      <w:bCs/>
      <w:i w:val="0"/>
      <w:iCs w:val="0"/>
      <w:caps w:val="0"/>
      <w:smallCaps w:val="0"/>
      <w:strike w:val="0"/>
      <w:dstrike w:val="0"/>
      <w:noProof w:val="0"/>
      <w:color w:val="000000" w:themeColor="text1"/>
      <w:sz w:val="21"/>
      <w:szCs w:val="21"/>
      <w:u w:val="none"/>
    </w:rPr>
  </w:style>
  <w:style w:type="paragraph" w:customStyle="1" w:styleId="Zkladntext50">
    <w:name w:val="Základní text5"/>
    <w:basedOn w:val="Normln"/>
    <w:uiPriority w:val="1"/>
    <w:rsid w:val="31B0B1C8"/>
    <w:pPr>
      <w:widowControl w:val="0"/>
      <w:spacing w:line="413" w:lineRule="exact"/>
      <w:ind w:hanging="360"/>
      <w:jc w:val="left"/>
    </w:pPr>
    <w:rPr>
      <w:color w:val="000000" w:themeColor="text1"/>
      <w:sz w:val="21"/>
      <w:szCs w:val="21"/>
    </w:rPr>
  </w:style>
  <w:style w:type="paragraph" w:customStyle="1" w:styleId="Nadpis52">
    <w:name w:val="Nadpis #5"/>
    <w:basedOn w:val="Normln"/>
    <w:link w:val="Nadpis51"/>
    <w:uiPriority w:val="1"/>
    <w:rsid w:val="31B0B1C8"/>
    <w:pPr>
      <w:widowControl w:val="0"/>
      <w:spacing w:before="480" w:after="240" w:line="0" w:lineRule="atLeast"/>
      <w:ind w:hanging="380"/>
      <w:jc w:val="left"/>
      <w:outlineLvl w:val="4"/>
    </w:pPr>
    <w:rPr>
      <w:b/>
      <w:bCs/>
      <w:sz w:val="21"/>
      <w:szCs w:val="21"/>
    </w:rPr>
  </w:style>
  <w:style w:type="paragraph" w:customStyle="1" w:styleId="xl22">
    <w:name w:val="xl22"/>
    <w:basedOn w:val="Normln"/>
    <w:uiPriority w:val="1"/>
    <w:rsid w:val="31B0B1C8"/>
    <w:pPr>
      <w:spacing w:before="100" w:after="100"/>
      <w:jc w:val="center"/>
    </w:pPr>
    <w:rPr>
      <w:sz w:val="24"/>
      <w:szCs w:val="24"/>
    </w:rPr>
  </w:style>
  <w:style w:type="paragraph" w:styleId="Pedmtkomente">
    <w:name w:val="annotation subject"/>
    <w:basedOn w:val="Textkomente"/>
    <w:next w:val="Textkomente"/>
    <w:link w:val="PedmtkomenteChar"/>
    <w:uiPriority w:val="99"/>
    <w:semiHidden/>
    <w:unhideWhenUsed/>
    <w:rsid w:val="31B0B1C8"/>
    <w:pPr>
      <w:spacing w:before="0" w:after="0" w:line="240" w:lineRule="auto"/>
    </w:pPr>
    <w:rPr>
      <w:b/>
      <w:bCs/>
      <w:color w:val="262626" w:themeColor="text1" w:themeTint="D9"/>
    </w:rPr>
  </w:style>
  <w:style w:type="character" w:customStyle="1" w:styleId="PedmtkomenteChar">
    <w:name w:val="Předmět komentáře Char"/>
    <w:basedOn w:val="TextkomenteChar"/>
    <w:link w:val="Pedmtkomente"/>
    <w:uiPriority w:val="99"/>
    <w:semiHidden/>
    <w:rsid w:val="31B0B1C8"/>
    <w:rPr>
      <w:rFonts w:ascii="Calibri" w:eastAsia="Times New Roman" w:hAnsi="Calibri" w:cs="Times New Roman"/>
      <w:b/>
      <w:bCs/>
      <w:noProof w:val="0"/>
      <w:color w:val="262626" w:themeColor="text1" w:themeTint="D9"/>
      <w:lang w:val="cs-CZ"/>
    </w:rPr>
  </w:style>
  <w:style w:type="paragraph" w:customStyle="1" w:styleId="Podnadpis1">
    <w:name w:val="Podnadpis 1"/>
    <w:next w:val="Normln"/>
    <w:link w:val="Podnadpis1Char"/>
    <w:qFormat/>
    <w:rsid w:val="00FC0259"/>
    <w:pPr>
      <w:keepNext/>
      <w:widowControl w:val="0"/>
      <w:spacing w:before="180"/>
    </w:pPr>
    <w:rPr>
      <w:rFonts w:ascii="Arial" w:hAnsi="Arial"/>
      <w:b/>
      <w:i/>
      <w:snapToGrid w:val="0"/>
      <w:color w:val="333333"/>
    </w:rPr>
  </w:style>
  <w:style w:type="character" w:customStyle="1" w:styleId="Podnadpis1Char">
    <w:name w:val="Podnadpis 1 Char"/>
    <w:link w:val="Podnadpis1"/>
    <w:qFormat/>
    <w:rsid w:val="00FC0259"/>
    <w:rPr>
      <w:rFonts w:ascii="Arial" w:hAnsi="Arial"/>
      <w:b/>
      <w:i/>
      <w:snapToGrid w:val="0"/>
      <w:color w:val="333333"/>
    </w:rPr>
  </w:style>
  <w:style w:type="paragraph" w:customStyle="1" w:styleId="Obrnadpis">
    <w:name w:val="Obr. nadpis"/>
    <w:basedOn w:val="Normln"/>
    <w:next w:val="Normln"/>
    <w:uiPriority w:val="1"/>
    <w:qFormat/>
    <w:rsid w:val="31B0B1C8"/>
    <w:pPr>
      <w:widowControl w:val="0"/>
      <w:numPr>
        <w:numId w:val="206"/>
      </w:numPr>
      <w:spacing w:before="60" w:after="60"/>
      <w:ind w:left="360"/>
      <w:outlineLvl w:val="5"/>
    </w:pPr>
    <w:rPr>
      <w:b/>
      <w:bCs/>
      <w:color w:val="1F497D" w:themeColor="text2"/>
      <w:sz w:val="18"/>
      <w:szCs w:val="18"/>
    </w:rPr>
  </w:style>
  <w:style w:type="paragraph" w:customStyle="1" w:styleId="Textvbloku1">
    <w:name w:val="Text v bloku1"/>
    <w:basedOn w:val="Normln"/>
    <w:uiPriority w:val="1"/>
    <w:rsid w:val="31B0B1C8"/>
    <w:pPr>
      <w:ind w:left="426" w:right="865"/>
      <w:jc w:val="left"/>
    </w:pPr>
    <w:rPr>
      <w:rFonts w:cs="Arial"/>
      <w:sz w:val="22"/>
      <w:szCs w:val="22"/>
      <w:lang w:eastAsia="zh-CN"/>
    </w:rPr>
  </w:style>
  <w:style w:type="paragraph" w:customStyle="1" w:styleId="Textkomente1">
    <w:name w:val="Text komentáře1"/>
    <w:basedOn w:val="Normln"/>
    <w:uiPriority w:val="1"/>
    <w:rsid w:val="31B0B1C8"/>
    <w:pPr>
      <w:tabs>
        <w:tab w:val="left" w:pos="709"/>
      </w:tabs>
      <w:spacing w:before="20" w:after="60" w:line="300" w:lineRule="exact"/>
    </w:pPr>
    <w:rPr>
      <w:rFonts w:ascii="Calibri" w:hAnsi="Calibri" w:cs="Calibri"/>
      <w:lang w:eastAsia="zh-CN"/>
    </w:rPr>
  </w:style>
  <w:style w:type="paragraph" w:customStyle="1" w:styleId="s331">
    <w:name w:val="s331"/>
    <w:basedOn w:val="Normln"/>
    <w:uiPriority w:val="1"/>
    <w:rsid w:val="31B0B1C8"/>
    <w:pPr>
      <w:ind w:hanging="150"/>
    </w:pPr>
    <w:rPr>
      <w:color w:val="000000" w:themeColor="text1"/>
      <w:sz w:val="29"/>
      <w:szCs w:val="29"/>
    </w:rPr>
  </w:style>
  <w:style w:type="paragraph" w:customStyle="1" w:styleId="Tabulkanzev">
    <w:name w:val="Tabulka název"/>
    <w:basedOn w:val="Normln"/>
    <w:next w:val="Normln"/>
    <w:uiPriority w:val="1"/>
    <w:qFormat/>
    <w:rsid w:val="31B0B1C8"/>
    <w:pPr>
      <w:numPr>
        <w:numId w:val="212"/>
      </w:numPr>
      <w:tabs>
        <w:tab w:val="left" w:pos="737"/>
      </w:tabs>
      <w:spacing w:before="180" w:after="60"/>
      <w:outlineLvl w:val="5"/>
    </w:pPr>
    <w:rPr>
      <w:b/>
      <w:bCs/>
      <w:color w:val="1F497D" w:themeColor="text2"/>
      <w:sz w:val="18"/>
      <w:szCs w:val="18"/>
    </w:rPr>
  </w:style>
  <w:style w:type="paragraph" w:customStyle="1" w:styleId="Tabulkatext">
    <w:name w:val="Tabulka text"/>
    <w:basedOn w:val="Normln"/>
    <w:link w:val="TabulkatextChar"/>
    <w:uiPriority w:val="1"/>
    <w:rsid w:val="31B0B1C8"/>
    <w:pPr>
      <w:spacing w:before="60" w:after="60"/>
    </w:pPr>
    <w:rPr>
      <w:sz w:val="18"/>
      <w:szCs w:val="18"/>
    </w:rPr>
  </w:style>
  <w:style w:type="table" w:customStyle="1" w:styleId="Tabulkamka">
    <w:name w:val="Tabulka mřížka"/>
    <w:basedOn w:val="Normlntabulka"/>
    <w:rsid w:val="00D731EE"/>
    <w:pPr>
      <w:spacing w:before="60" w:after="60"/>
    </w:pPr>
    <w:rPr>
      <w:rFonts w:ascii="Arial" w:hAnsi="Arial"/>
      <w:sz w:val="18"/>
    </w:rPr>
    <w:tblPr>
      <w:tblInd w:w="11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cPr>
      <w:vAlign w:val="center"/>
    </w:tcPr>
    <w:tblStylePr w:type="firstRow">
      <w:pPr>
        <w:wordWrap/>
        <w:spacing w:beforeLines="0" w:before="60" w:beforeAutospacing="0" w:afterLines="0" w:after="60" w:afterAutospacing="0" w:line="240" w:lineRule="auto"/>
        <w:ind w:leftChars="0" w:left="0" w:rightChars="0" w:right="0"/>
        <w:jc w:val="center"/>
      </w:pPr>
      <w:rPr>
        <w:rFonts w:ascii="Arial" w:hAnsi="Arial"/>
        <w:b/>
        <w:color w:val="FFFFFF" w:themeColor="background1"/>
        <w:sz w:val="18"/>
      </w:rPr>
      <w:tblPr/>
      <w:tcPr>
        <w:tcBorders>
          <w:top w:val="single" w:sz="8" w:space="0" w:color="auto"/>
          <w:left w:val="single" w:sz="8" w:space="0" w:color="auto"/>
          <w:bottom w:val="single" w:sz="8" w:space="0" w:color="auto"/>
          <w:right w:val="single" w:sz="8" w:space="0" w:color="auto"/>
        </w:tcBorders>
        <w:shd w:val="clear" w:color="auto" w:fill="888B8D"/>
      </w:tcPr>
    </w:tblStylePr>
  </w:style>
  <w:style w:type="character" w:customStyle="1" w:styleId="TabulkatextChar">
    <w:name w:val="Tabulka text Char"/>
    <w:link w:val="Tabulkatext"/>
    <w:uiPriority w:val="1"/>
    <w:rsid w:val="31B0B1C8"/>
    <w:rPr>
      <w:rFonts w:ascii="Arial" w:hAnsi="Arial"/>
      <w:noProof w:val="0"/>
      <w:sz w:val="18"/>
      <w:szCs w:val="18"/>
    </w:rPr>
  </w:style>
  <w:style w:type="table" w:customStyle="1" w:styleId="Tabulkamka21">
    <w:name w:val="Tabulka mřížka21"/>
    <w:basedOn w:val="Normlntabulka"/>
    <w:rsid w:val="003C2359"/>
    <w:pPr>
      <w:spacing w:before="60" w:after="60"/>
    </w:pPr>
    <w:rPr>
      <w:rFonts w:ascii="Arial" w:hAnsi="Arial"/>
      <w:sz w:val="18"/>
      <w:szCs w:val="22"/>
    </w:rPr>
    <w:tblPr>
      <w:tblInd w:w="113"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cPr>
      <w:vAlign w:val="center"/>
    </w:tcPr>
    <w:tblStylePr w:type="firstRow">
      <w:pPr>
        <w:wordWrap/>
        <w:spacing w:beforeLines="0" w:beforeAutospacing="0" w:afterLines="0" w:afterAutospacing="0" w:line="240" w:lineRule="auto"/>
        <w:ind w:leftChars="0" w:left="0" w:rightChars="0" w:right="0"/>
        <w:jc w:val="center"/>
      </w:pPr>
      <w:rPr>
        <w:rFonts w:ascii="Arial" w:hAnsi="Arial"/>
        <w:b/>
        <w:sz w:val="18"/>
      </w:rPr>
      <w:tblPr/>
      <w:tcPr>
        <w:tcBorders>
          <w:top w:val="single" w:sz="8" w:space="0" w:color="auto"/>
          <w:left w:val="single" w:sz="8" w:space="0" w:color="auto"/>
          <w:bottom w:val="single" w:sz="8" w:space="0" w:color="auto"/>
          <w:right w:val="single" w:sz="8" w:space="0" w:color="auto"/>
        </w:tcBorders>
      </w:tcPr>
    </w:tblStylePr>
  </w:style>
  <w:style w:type="table" w:customStyle="1" w:styleId="Tabulkamka24">
    <w:name w:val="Tabulka mřížka24"/>
    <w:basedOn w:val="Normlntabulka"/>
    <w:rsid w:val="00762B1D"/>
    <w:pPr>
      <w:spacing w:before="60" w:after="60"/>
    </w:pPr>
    <w:rPr>
      <w:rFonts w:ascii="Arial" w:hAnsi="Arial"/>
      <w:sz w:val="18"/>
      <w:szCs w:val="22"/>
    </w:rPr>
    <w:tblPr>
      <w:tblInd w:w="113"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cPr>
      <w:vAlign w:val="center"/>
    </w:tcPr>
    <w:tblStylePr w:type="firstRow">
      <w:pPr>
        <w:wordWrap/>
        <w:spacing w:beforeLines="0" w:beforeAutospacing="0" w:afterLines="0" w:afterAutospacing="0" w:line="240" w:lineRule="auto"/>
        <w:ind w:leftChars="0" w:left="0" w:rightChars="0" w:right="0"/>
        <w:jc w:val="center"/>
      </w:pPr>
      <w:rPr>
        <w:rFonts w:ascii="Arial" w:hAnsi="Arial"/>
        <w:b/>
        <w:sz w:val="18"/>
      </w:rPr>
      <w:tblPr/>
      <w:tcPr>
        <w:tcBorders>
          <w:top w:val="single" w:sz="8" w:space="0" w:color="auto"/>
          <w:left w:val="single" w:sz="8" w:space="0" w:color="auto"/>
          <w:bottom w:val="single" w:sz="8" w:space="0" w:color="auto"/>
          <w:right w:val="single" w:sz="8" w:space="0" w:color="auto"/>
        </w:tcBorders>
      </w:tcPr>
    </w:tblStylePr>
  </w:style>
  <w:style w:type="character" w:customStyle="1" w:styleId="Heading5Char">
    <w:name w:val="Heading 5 Char"/>
    <w:rsid w:val="00701E4D"/>
    <w:rPr>
      <w:rFonts w:ascii="Arial" w:hAnsi="Arial"/>
      <w:b/>
      <w:sz w:val="24"/>
    </w:rPr>
  </w:style>
  <w:style w:type="paragraph" w:customStyle="1" w:styleId="H2">
    <w:name w:val="H2"/>
    <w:basedOn w:val="Normln"/>
    <w:next w:val="Normln"/>
    <w:uiPriority w:val="1"/>
    <w:rsid w:val="31B0B1C8"/>
    <w:pPr>
      <w:keepNext/>
      <w:spacing w:before="100" w:after="100"/>
      <w:jc w:val="left"/>
      <w:outlineLvl w:val="2"/>
    </w:pPr>
    <w:rPr>
      <w:b/>
      <w:bCs/>
      <w:sz w:val="36"/>
      <w:szCs w:val="36"/>
    </w:rPr>
  </w:style>
  <w:style w:type="paragraph" w:styleId="Vrazncitt">
    <w:name w:val="Intense Quote"/>
    <w:basedOn w:val="Normln"/>
    <w:next w:val="Normln"/>
    <w:link w:val="VrazncittChar"/>
    <w:uiPriority w:val="30"/>
    <w:qFormat/>
    <w:rsid w:val="31B0B1C8"/>
    <w:pPr>
      <w:spacing w:before="360" w:after="360"/>
      <w:ind w:left="864" w:right="864"/>
      <w:jc w:val="center"/>
    </w:pPr>
    <w:rPr>
      <w:i/>
      <w:iCs/>
      <w:color w:val="4F81BD" w:themeColor="accent1"/>
    </w:rPr>
  </w:style>
  <w:style w:type="character" w:customStyle="1" w:styleId="VrazncittChar">
    <w:name w:val="Výrazný citát Char"/>
    <w:basedOn w:val="Standardnpsmoodstavce"/>
    <w:link w:val="Vrazncitt"/>
    <w:uiPriority w:val="30"/>
    <w:rsid w:val="31B0B1C8"/>
    <w:rPr>
      <w:i/>
      <w:iCs/>
      <w:noProof w:val="0"/>
      <w:color w:val="4F81BD" w:themeColor="accent1"/>
      <w:lang w:val="cs-CZ"/>
    </w:rPr>
  </w:style>
  <w:style w:type="paragraph" w:styleId="Textvysvtlivek">
    <w:name w:val="endnote text"/>
    <w:basedOn w:val="Normln"/>
    <w:link w:val="TextvysvtlivekChar"/>
    <w:uiPriority w:val="99"/>
    <w:semiHidden/>
    <w:unhideWhenUsed/>
    <w:rsid w:val="31B0B1C8"/>
  </w:style>
  <w:style w:type="character" w:customStyle="1" w:styleId="TextvysvtlivekChar">
    <w:name w:val="Text vysvětlivek Char"/>
    <w:basedOn w:val="Standardnpsmoodstavce"/>
    <w:link w:val="Textvysvtlivek"/>
    <w:uiPriority w:val="99"/>
    <w:semiHidden/>
    <w:rsid w:val="31B0B1C8"/>
    <w:rPr>
      <w:noProof w:val="0"/>
      <w:sz w:val="20"/>
      <w:szCs w:val="20"/>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2533028">
      <w:bodyDiv w:val="1"/>
      <w:marLeft w:val="0"/>
      <w:marRight w:val="0"/>
      <w:marTop w:val="0"/>
      <w:marBottom w:val="0"/>
      <w:divBdr>
        <w:top w:val="none" w:sz="0" w:space="0" w:color="auto"/>
        <w:left w:val="none" w:sz="0" w:space="0" w:color="auto"/>
        <w:bottom w:val="none" w:sz="0" w:space="0" w:color="auto"/>
        <w:right w:val="none" w:sz="0" w:space="0" w:color="auto"/>
      </w:divBdr>
    </w:div>
    <w:div w:id="519781171">
      <w:bodyDiv w:val="1"/>
      <w:marLeft w:val="0"/>
      <w:marRight w:val="0"/>
      <w:marTop w:val="0"/>
      <w:marBottom w:val="0"/>
      <w:divBdr>
        <w:top w:val="none" w:sz="0" w:space="0" w:color="auto"/>
        <w:left w:val="none" w:sz="0" w:space="0" w:color="auto"/>
        <w:bottom w:val="none" w:sz="0" w:space="0" w:color="auto"/>
        <w:right w:val="none" w:sz="0" w:space="0" w:color="auto"/>
      </w:divBdr>
    </w:div>
    <w:div w:id="1218708298">
      <w:bodyDiv w:val="1"/>
      <w:marLeft w:val="0"/>
      <w:marRight w:val="0"/>
      <w:marTop w:val="0"/>
      <w:marBottom w:val="0"/>
      <w:divBdr>
        <w:top w:val="none" w:sz="0" w:space="0" w:color="auto"/>
        <w:left w:val="none" w:sz="0" w:space="0" w:color="auto"/>
        <w:bottom w:val="none" w:sz="0" w:space="0" w:color="auto"/>
        <w:right w:val="none" w:sz="0" w:space="0" w:color="auto"/>
      </w:divBdr>
    </w:div>
    <w:div w:id="1267886064">
      <w:bodyDiv w:val="1"/>
      <w:marLeft w:val="0"/>
      <w:marRight w:val="0"/>
      <w:marTop w:val="0"/>
      <w:marBottom w:val="0"/>
      <w:divBdr>
        <w:top w:val="none" w:sz="0" w:space="0" w:color="auto"/>
        <w:left w:val="none" w:sz="0" w:space="0" w:color="auto"/>
        <w:bottom w:val="none" w:sz="0" w:space="0" w:color="auto"/>
        <w:right w:val="none" w:sz="0" w:space="0" w:color="auto"/>
      </w:divBdr>
    </w:div>
    <w:div w:id="1331255568">
      <w:bodyDiv w:val="1"/>
      <w:marLeft w:val="0"/>
      <w:marRight w:val="0"/>
      <w:marTop w:val="0"/>
      <w:marBottom w:val="0"/>
      <w:divBdr>
        <w:top w:val="none" w:sz="0" w:space="0" w:color="auto"/>
        <w:left w:val="none" w:sz="0" w:space="0" w:color="auto"/>
        <w:bottom w:val="none" w:sz="0" w:space="0" w:color="auto"/>
        <w:right w:val="none" w:sz="0" w:space="0" w:color="auto"/>
      </w:divBdr>
    </w:div>
    <w:div w:id="1618751582">
      <w:bodyDiv w:val="1"/>
      <w:marLeft w:val="0"/>
      <w:marRight w:val="0"/>
      <w:marTop w:val="0"/>
      <w:marBottom w:val="0"/>
      <w:divBdr>
        <w:top w:val="none" w:sz="0" w:space="0" w:color="auto"/>
        <w:left w:val="none" w:sz="0" w:space="0" w:color="auto"/>
        <w:bottom w:val="none" w:sz="0" w:space="0" w:color="auto"/>
        <w:right w:val="none" w:sz="0" w:space="0" w:color="auto"/>
      </w:divBdr>
    </w:div>
    <w:div w:id="2083984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p@eproznov.cz" TargetMode="External"/><Relationship Id="rId13" Type="http://schemas.openxmlformats.org/officeDocument/2006/relationships/hyperlink" Target="http://eur-lex.europa.eu/legal-content/CS/TXT/?uri=uriserv%3AOJ.L_.2014.337.01.0008.01.CES"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ur-lex.europa.eu/legal-content/CS/TXT/?uri=uriserv%3AOJ.L_.2014.337.01.0008.01.CES"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khsova.cz/01_legislativa/files/272_2011.pdf"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ep@eproznov.cz" TargetMode="External"/><Relationship Id="rId14" Type="http://schemas.openxmlformats.org/officeDocument/2006/relationships/hyperlink" Target="http://www.khsova.cz/01_legislativa/files/361_2007.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NET\Miger%20-%20tituln&#237;%20listy\Technick&#225;%20zpr&#225;va%20-%20tit.list_opr.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B2460C-4D03-44FF-9845-71366A018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Technická zpráva - tit.list_opr</Template>
  <TotalTime>10</TotalTime>
  <Pages>45</Pages>
  <Words>15724</Words>
  <Characters>92778</Characters>
  <Application>Microsoft Office Word</Application>
  <DocSecurity>0</DocSecurity>
  <Lines>773</Lines>
  <Paragraphs>216</Paragraphs>
  <ScaleCrop>false</ScaleCrop>
  <HeadingPairs>
    <vt:vector size="2" baseType="variant">
      <vt:variant>
        <vt:lpstr>Název</vt:lpstr>
      </vt:variant>
      <vt:variant>
        <vt:i4>1</vt:i4>
      </vt:variant>
    </vt:vector>
  </HeadingPairs>
  <TitlesOfParts>
    <vt:vector size="1" baseType="lpstr">
      <vt:lpstr/>
    </vt:vector>
  </TitlesOfParts>
  <Company>MIGER</Company>
  <LinksUpToDate>false</LinksUpToDate>
  <CharactersWithSpaces>108286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Ladislav Drozd</dc:creator>
  <cp:keywords/>
  <cp:lastModifiedBy>Ladislav Drozd</cp:lastModifiedBy>
  <cp:revision>45</cp:revision>
  <cp:lastPrinted>2023-09-18T08:19:00Z</cp:lastPrinted>
  <dcterms:created xsi:type="dcterms:W3CDTF">2023-07-24T11:16:00Z</dcterms:created>
  <dcterms:modified xsi:type="dcterms:W3CDTF">2023-09-18T10:45:00Z</dcterms:modified>
</cp:coreProperties>
</file>